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7821AA" w:rsidR="007821AA">
        <w:tc>
          <w:tcPr>
            <w:tcW w:type="dxa" w:w="3491"/>
            <w:gridSpan w:val="2"/>
            <w:hideMark/>
          </w:tcPr>
          <w:p w:rsidRDefault="007821AA" w:rsidR="007821AA">
            <w:pPr>
              <w:spacing w:lineRule="auto" w:line="276"/>
              <w:jc w:val="center"/>
              <w:rPr>
                <w:lang w:eastAsia="en-US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487680"/>
                  <wp:effectExtent b="0" r="7620" t="0" l="0"/>
                  <wp:docPr descr="GRB-RH" name="Slika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"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87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21AA" w:rsidR="007821AA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Republika Hrvatska</w:t>
            </w:r>
          </w:p>
          <w:p w:rsidRDefault="007821AA" w:rsidR="007821AA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Trgovački sud u Osijeku</w:t>
            </w:r>
          </w:p>
          <w:p w:rsidRDefault="007821AA" w:rsidP="007821AA" w:rsidR="007821AA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Osijek, Zagrebačka 2</w:t>
            </w:r>
          </w:p>
        </w:tc>
      </w:tr>
      <w:tr w:rsidTr="007821AA" w:rsidR="007821AA">
        <w:trPr>
          <w:gridBefore w:val="1"/>
          <w:wBefore w:type="dxa" w:w="108"/>
        </w:trPr>
        <w:tc>
          <w:tcPr>
            <w:tcW w:type="dxa" w:w="3383"/>
            <w:tcMar>
              <w:top w:type="dxa" w:w="0"/>
              <w:left w:type="dxa" w:w="0"/>
              <w:bottom w:type="dxa" w:w="0"/>
              <w:right w:type="dxa" w:w="0"/>
            </w:tcMar>
            <w:hideMark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R="007821AA">
              <w:trPr>
                <w:jc w:val="right"/>
              </w:trPr>
              <w:tc>
                <w:tcPr>
                  <w:tcW w:type="dxa" w:w="3383"/>
                  <w:hideMark/>
                </w:tcPr>
                <w:p w:rsidRDefault="007821AA" w:rsidR="007821AA">
                  <w:pPr>
                    <w:pStyle w:val="VSVerzija"/>
                    <w:spacing w:lineRule="auto" w:line="276"/>
                    <w:rPr>
                      <w:sz w:val="22"/>
                      <w:szCs w:val="22"/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Poslovni br. 10 St-1198/2017-7</w:t>
                  </w:r>
                </w:p>
              </w:tc>
            </w:tr>
            <w:tr w:rsidR="007821AA">
              <w:trPr>
                <w:jc w:val="right"/>
              </w:trPr>
              <w:tc>
                <w:tcPr>
                  <w:tcW w:type="dxa" w:w="3383"/>
                </w:tcPr>
                <w:p w:rsidRDefault="007821AA" w:rsidR="007821AA">
                  <w:pPr>
                    <w:pStyle w:val="VSVerzija"/>
                    <w:spacing w:lineRule="auto" w:line="276"/>
                    <w:rPr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7821AA">
              <w:trPr>
                <w:jc w:val="right"/>
              </w:trPr>
              <w:tc>
                <w:tcPr>
                  <w:tcW w:type="dxa" w:w="3383"/>
                </w:tcPr>
                <w:p w:rsidRDefault="007821AA" w:rsidR="007821AA">
                  <w:pPr>
                    <w:pStyle w:val="VSVerzija"/>
                    <w:spacing w:lineRule="auto" w:line="276"/>
                    <w:rPr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7821AA">
              <w:trPr>
                <w:jc w:val="right"/>
              </w:trPr>
              <w:tc>
                <w:tcPr>
                  <w:tcW w:type="dxa" w:w="3383"/>
                </w:tcPr>
                <w:p w:rsidRDefault="007821AA" w:rsidR="007821AA">
                  <w:pPr>
                    <w:pStyle w:val="VSVerzija"/>
                    <w:spacing w:lineRule="auto" w:line="276"/>
                    <w:rPr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BE7879">
              <w:trPr>
                <w:jc w:val="right"/>
              </w:trPr>
              <w:tc>
                <w:tcPr>
                  <w:tcW w:type="dxa" w:w="3383"/>
                </w:tcPr>
                <w:p w:rsidRDefault="00BE7879" w:rsidR="00BE7879">
                  <w:pPr>
                    <w:pStyle w:val="VSVerzija"/>
                    <w:spacing w:lineRule="auto" w:line="276"/>
                    <w:rPr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p w:rsidRDefault="007821AA" w:rsidR="007821AA">
            <w:pPr>
              <w:pStyle w:val="VSVerzija"/>
              <w:spacing w:lineRule="auto" w:line="276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</w:tr>
      <w:tr w:rsidTr="007821AA" w:rsidR="007821AA">
        <w:trPr>
          <w:gridBefore w:val="1"/>
          <w:wBefore w:type="dxa" w:w="108"/>
        </w:trPr>
        <w:tc>
          <w:tcPr>
            <w:tcW w:type="dxa" w:w="3383"/>
            <w:tcMar>
              <w:top w:type="dxa" w:w="0"/>
              <w:left w:type="dxa" w:w="0"/>
              <w:bottom w:type="dxa" w:w="0"/>
              <w:right w:type="dxa" w:w="0"/>
            </w:tcMar>
          </w:tcPr>
          <w:p w:rsidRDefault="007821AA" w:rsidP="007821AA" w:rsidR="007821AA">
            <w:pPr>
              <w:pStyle w:val="VSVerzija"/>
              <w:spacing w:lineRule="auto" w:line="276"/>
              <w:rPr>
                <w:lang w:eastAsia="en-US"/>
              </w:rPr>
            </w:pPr>
          </w:p>
          <w:p w:rsidRDefault="007821AA" w:rsidP="00BE7879" w:rsidR="007821AA">
            <w:pPr>
              <w:pStyle w:val="VSVerzija"/>
              <w:spacing w:lineRule="auto" w:line="276"/>
              <w:jc w:val="center"/>
              <w:rPr>
                <w:lang w:eastAsia="en-US"/>
              </w:rPr>
            </w:pPr>
          </w:p>
        </w:tc>
      </w:tr>
    </w:tbl>
    <w:p w14:textId="f12e767" w14:paraId="f12e767" w:rsidRDefault="007821AA" w:rsidP="007821AA" w:rsidR="007821AA">
      <w:pPr>
        <w:jc w:val="center"/>
        <w15:collapsed w:val="false"/>
      </w:pPr>
      <w:r>
        <w:t>R E P U B L I K A  H R V A T S K A</w:t>
      </w:r>
    </w:p>
    <w:p w:rsidRDefault="007821AA" w:rsidP="007821AA" w:rsidR="007821AA"/>
    <w:p w:rsidRDefault="007821AA" w:rsidP="007821AA" w:rsidR="007821AA">
      <w:pPr>
        <w:jc w:val="center"/>
      </w:pPr>
      <w:r>
        <w:t>R J E Š E N J E</w:t>
      </w:r>
    </w:p>
    <w:p w:rsidRDefault="007821AA" w:rsidP="007821AA" w:rsidR="007821AA"/>
    <w:p w:rsidRDefault="007821AA" w:rsidP="007821AA" w:rsidR="007821AA">
      <w:pPr>
        <w:rPr>
          <w:b/>
        </w:rPr>
      </w:pPr>
    </w:p>
    <w:p w:rsidRDefault="007821AA" w:rsidP="007821AA" w:rsidR="007821AA">
      <w:pPr>
        <w:jc w:val="both"/>
      </w:pPr>
      <w:r>
        <w:tab/>
        <w:t xml:space="preserve">Trgovački sud u Osijeku, po sucu mr. sc. Mirjani Baran u stečajnom predmetu predlagatelja FINA RC Zagreb Podružnica Zagreb, Trg svibanjskih žrtava 1995. br. 1 povodom prijedloga za otvaranje stečajnog postupka nad dužnikom GASTRO BIS j.d.o.o. OIB: 980872688637, MBS: 080947295, </w:t>
      </w:r>
      <w:proofErr w:type="spellStart"/>
      <w:r>
        <w:t>Matijevići</w:t>
      </w:r>
      <w:proofErr w:type="spellEnd"/>
      <w:r>
        <w:t>, Ante Kovačića 6, 28. svibnja 2018.</w:t>
      </w:r>
    </w:p>
    <w:p w:rsidRDefault="007821AA" w:rsidP="007821AA" w:rsidR="007821AA">
      <w:pPr>
        <w:jc w:val="both"/>
      </w:pPr>
    </w:p>
    <w:p w:rsidRDefault="007821AA" w:rsidP="007821AA" w:rsidR="007821AA">
      <w:pPr>
        <w:jc w:val="center"/>
      </w:pPr>
      <w:r>
        <w:t>r i j e š i o   j e</w:t>
      </w:r>
    </w:p>
    <w:p w:rsidRDefault="007821AA" w:rsidP="007821AA" w:rsidR="007821AA">
      <w:pPr>
        <w:pStyle w:val="Tijeloteksta"/>
      </w:pPr>
    </w:p>
    <w:p w:rsidRDefault="007821AA" w:rsidP="007821AA" w:rsidR="007821AA">
      <w:pPr>
        <w:pStyle w:val="Tijeloteksta"/>
      </w:pPr>
    </w:p>
    <w:p w:rsidRDefault="007821AA" w:rsidP="007821AA" w:rsidR="007821AA">
      <w:pPr>
        <w:pStyle w:val="Tijeloteksta"/>
        <w:numPr>
          <w:ilvl w:val="0"/>
          <w:numId w:val="17"/>
        </w:numPr>
      </w:pPr>
      <w:r>
        <w:t xml:space="preserve">Pokreće se prethodni postupak radi utvrđivanja uvjeta za otvaranje stečajnog postupka nad dužnikom GASTRO BIS j.d.o.o. OIB: 980872688637, MBS: 080947295, </w:t>
      </w:r>
      <w:proofErr w:type="spellStart"/>
      <w:r>
        <w:t>Matijevići</w:t>
      </w:r>
      <w:proofErr w:type="spellEnd"/>
      <w:r>
        <w:t>, Ante Kovačića 6.</w:t>
      </w:r>
    </w:p>
    <w:p w:rsidRDefault="007821AA" w:rsidP="007821AA" w:rsidR="007821AA">
      <w:pPr>
        <w:pStyle w:val="Tijeloteksta"/>
        <w:ind w:left="786"/>
      </w:pPr>
    </w:p>
    <w:p w:rsidRDefault="007821AA" w:rsidP="007821AA" w:rsidR="007821AA">
      <w:pPr>
        <w:pStyle w:val="Tijeloteksta"/>
        <w:numPr>
          <w:ilvl w:val="0"/>
          <w:numId w:val="17"/>
        </w:numPr>
      </w:pPr>
      <w:r>
        <w:t xml:space="preserve">Zakazuje se ročište radi izjašnjenja o prijedlogu za dan </w:t>
      </w:r>
    </w:p>
    <w:p w:rsidRDefault="007821AA" w:rsidP="007821AA" w:rsidR="007821AA">
      <w:pPr>
        <w:pStyle w:val="Odlomakpopisa"/>
        <w:rPr>
          <w:b/>
        </w:rPr>
      </w:pPr>
    </w:p>
    <w:p w:rsidRDefault="007821AA" w:rsidP="007821AA" w:rsidR="007821AA">
      <w:pPr>
        <w:pStyle w:val="Tijeloteksta"/>
        <w:jc w:val="center"/>
        <w:rPr>
          <w:b/>
        </w:rPr>
      </w:pPr>
      <w:r>
        <w:rPr>
          <w:b/>
        </w:rPr>
        <w:t>5. srpnja 2018. u 11,30 sati</w:t>
      </w:r>
    </w:p>
    <w:p w:rsidRDefault="007821AA" w:rsidP="007821AA" w:rsidR="007821AA">
      <w:pPr>
        <w:pStyle w:val="Tijeloteksta"/>
        <w:jc w:val="center"/>
      </w:pPr>
      <w:r>
        <w:t>u zgradi ovog suda u Osijeku, Zagrebačka br. 2, soba br. 21/I,</w:t>
      </w:r>
    </w:p>
    <w:p w:rsidRDefault="007821AA" w:rsidP="007821AA" w:rsidR="007821AA">
      <w:pPr>
        <w:pStyle w:val="Tijeloteksta"/>
      </w:pPr>
    </w:p>
    <w:p w:rsidRDefault="007821AA" w:rsidP="007821AA" w:rsidR="007821AA">
      <w:pPr>
        <w:pStyle w:val="Tijeloteksta"/>
        <w:ind w:firstLine="708"/>
      </w:pPr>
      <w:r>
        <w:t>na koje se pozivaju sve zainteresirane stranke dostavom ovog rješenja.</w:t>
      </w:r>
    </w:p>
    <w:p w:rsidRDefault="007821AA" w:rsidP="007821AA" w:rsidR="007821AA">
      <w:pPr>
        <w:pStyle w:val="Tijeloteksta"/>
        <w:ind w:left="786"/>
      </w:pPr>
    </w:p>
    <w:p w:rsidRDefault="007821AA" w:rsidP="007821AA" w:rsidR="007821AA">
      <w:pPr>
        <w:pStyle w:val="Tijeloteksta"/>
        <w:numPr>
          <w:ilvl w:val="0"/>
          <w:numId w:val="17"/>
        </w:numPr>
        <w:rPr>
          <w:b/>
        </w:rPr>
      </w:pPr>
      <w:r>
        <w:t xml:space="preserve">U ovom postupku imenuje se privremeni stečajni upravitelj Sabina Lalić, OIB: 09145874795, Osijek, </w:t>
      </w:r>
      <w:proofErr w:type="spellStart"/>
      <w:r>
        <w:t>Gundulićeva</w:t>
      </w:r>
      <w:proofErr w:type="spellEnd"/>
      <w:r>
        <w:t xml:space="preserve"> 5.            </w:t>
      </w:r>
    </w:p>
    <w:p w:rsidRDefault="007821AA" w:rsidP="007821AA" w:rsidR="007821AA">
      <w:pPr>
        <w:pStyle w:val="Tijeloteksta"/>
        <w:ind w:left="786"/>
        <w:rPr>
          <w:b/>
        </w:rPr>
      </w:pPr>
      <w:r>
        <w:t xml:space="preserve">        </w:t>
      </w:r>
    </w:p>
    <w:p w:rsidRDefault="007821AA" w:rsidP="007821AA" w:rsidR="007821AA">
      <w:pPr>
        <w:pStyle w:val="Tijeloteksta"/>
        <w:numPr>
          <w:ilvl w:val="0"/>
          <w:numId w:val="17"/>
        </w:numPr>
      </w:pPr>
      <w:r>
        <w:t>Privremeni stečajni upravitelj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7821AA" w:rsidP="007821AA" w:rsidR="007821AA">
      <w:pPr>
        <w:pStyle w:val="Tijeloteksta"/>
        <w:ind w:left="786"/>
      </w:pPr>
    </w:p>
    <w:p w:rsidRDefault="007821AA" w:rsidP="007821AA" w:rsidR="007821AA">
      <w:pPr>
        <w:pStyle w:val="Tijeloteksta"/>
        <w:numPr>
          <w:ilvl w:val="0"/>
          <w:numId w:val="17"/>
        </w:numPr>
      </w:pPr>
      <w:r>
        <w:t>Privremeni stečajni upravitelj ovlaštena je stupiti u poslovne prostorije dužnika, te tamo provesti sve radnje.</w:t>
      </w:r>
    </w:p>
    <w:p w:rsidRDefault="007821AA" w:rsidP="007821AA" w:rsidR="007821AA">
      <w:pPr>
        <w:pStyle w:val="Odlomakpopisa"/>
      </w:pPr>
    </w:p>
    <w:p w:rsidRDefault="007821AA" w:rsidP="007821AA" w:rsidR="007821AA">
      <w:pPr>
        <w:pStyle w:val="Tijeloteksta"/>
        <w:numPr>
          <w:ilvl w:val="0"/>
          <w:numId w:val="17"/>
        </w:numPr>
      </w:pPr>
      <w:r>
        <w:t>Dužnik, odnosno zakonski zastupnik dužnika, dužan je privremenom stečajnom upravitelju dopustiti uvid u knjige i svu poslovnu dokumentaciju dužnika, pružiti joj sve potrebne obavijesti, pod prijetnjom zakonskih posljedica.</w:t>
      </w:r>
    </w:p>
    <w:p w:rsidRDefault="007821AA" w:rsidP="007821AA" w:rsidR="007821AA">
      <w:pPr>
        <w:pStyle w:val="Odlomakpopisa"/>
      </w:pPr>
    </w:p>
    <w:p w:rsidRDefault="00BE7879" w:rsidP="00BE7879" w:rsidR="007821AA">
      <w:pPr>
        <w:pStyle w:val="Tijeloteksta"/>
        <w:jc w:val="right"/>
      </w:pPr>
      <w:r>
        <w:t>Poslovni broj: 10 St-1198/2017-7</w:t>
      </w:r>
    </w:p>
    <w:p w:rsidRDefault="007821AA" w:rsidP="007821AA" w:rsidR="007821AA">
      <w:pPr>
        <w:pStyle w:val="Tijeloteksta"/>
      </w:pPr>
    </w:p>
    <w:p w:rsidRDefault="007821AA" w:rsidP="007821AA" w:rsidR="007821AA">
      <w:pPr>
        <w:pStyle w:val="Tijeloteksta"/>
        <w:rPr>
          <w:b/>
          <w:bCs/>
        </w:rPr>
      </w:pPr>
    </w:p>
    <w:p w:rsidRDefault="007821AA" w:rsidP="007821AA" w:rsidR="007821AA">
      <w:pPr>
        <w:pStyle w:val="Tijeloteksta"/>
        <w:rPr>
          <w:b/>
          <w:bCs/>
        </w:rPr>
      </w:pPr>
    </w:p>
    <w:p w:rsidRDefault="007821AA" w:rsidP="007821AA" w:rsidR="007821A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7821AA" w:rsidP="007821AA" w:rsidR="007821AA">
      <w:pPr>
        <w:pStyle w:val="Tijeloteksta"/>
        <w:rPr>
          <w:b/>
          <w:bCs/>
        </w:rPr>
      </w:pPr>
    </w:p>
    <w:p w:rsidRDefault="007821AA" w:rsidP="007821AA" w:rsidR="007821AA">
      <w:pPr>
        <w:pStyle w:val="Tijeloteksta"/>
      </w:pPr>
      <w:r>
        <w:tab/>
        <w:t xml:space="preserve">Predlagatelj FINA RC Zagreb, Podružnica Zagreb podnio je Trgovačkom sudu u Zagrebu, 5. siječnja 2017. na propisanom obrascu prijedlog za otvaranje stečajnog postupka nad dužnikom GASTRO BIS j.d.o.o. OIB: 980872688637, MBS: 080947295, </w:t>
      </w:r>
      <w:proofErr w:type="spellStart"/>
      <w:r>
        <w:t>Matijevići</w:t>
      </w:r>
      <w:proofErr w:type="spellEnd"/>
      <w:r>
        <w:t>, Ante Kovačića 6.</w:t>
      </w:r>
    </w:p>
    <w:p w:rsidRDefault="007821AA" w:rsidP="007821AA" w:rsidR="007821AA">
      <w:pPr>
        <w:pStyle w:val="Tijeloteksta"/>
      </w:pPr>
      <w:r>
        <w:tab/>
        <w:t>Na temelju rješenja Visokog trgovačkog suda RH broj Su-525/17-10 od 26. lipnja 2017. navedeni spis je ustupljen Trgovačkom sudu u Osijeku na daljnje postupanje.</w:t>
      </w:r>
    </w:p>
    <w:p w:rsidRDefault="007821AA" w:rsidP="007821AA" w:rsidR="007821AA">
      <w:pPr>
        <w:pStyle w:val="Tijeloteksta"/>
      </w:pPr>
    </w:p>
    <w:p w:rsidRDefault="007821AA" w:rsidP="007821AA" w:rsidR="007821AA">
      <w:pPr>
        <w:pStyle w:val="Tijeloteksta"/>
        <w:ind w:firstLine="708"/>
      </w:pPr>
      <w:r>
        <w:t>U prijedlogu FINA navodi da dužnik na dan 3. siječnja 2017. u Očevidniku redoslijeda osnova za plaćanje ima evidentirane neizvršene osnove za plaćanje u neprekinutom razdoblju od 120 dana u ukupnom iznosu od 8.444,47 kn u koji iznos je uračunata kamata i naknada FINE za provedbu ovrhe na novčanim sredstvima te da dužnik ima 1 zaposlenika.</w:t>
      </w:r>
    </w:p>
    <w:p w:rsidRDefault="007821AA" w:rsidP="007821AA" w:rsidR="007821AA">
      <w:pPr>
        <w:pStyle w:val="Tijeloteksta"/>
      </w:pPr>
    </w:p>
    <w:p w:rsidRDefault="007821AA" w:rsidP="007821AA" w:rsidR="007821AA">
      <w:pPr>
        <w:ind w:firstLine="708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7821AA" w:rsidP="007821AA" w:rsidR="007821AA">
      <w:pPr>
        <w:jc w:val="both"/>
      </w:pPr>
      <w:r>
        <w:t xml:space="preserve"> </w:t>
      </w:r>
    </w:p>
    <w:p w:rsidRDefault="007821AA" w:rsidP="007821AA" w:rsidR="007821AA">
      <w:pPr>
        <w:ind w:firstLine="708"/>
        <w:jc w:val="both"/>
      </w:pPr>
      <w:r>
        <w:t>Na temelju čl. 115. st. 2. citiranog Zakona imenovan je privremeni stečajni upravitelj automatski</w:t>
      </w:r>
      <w:r w:rsidR="00D5502B">
        <w:t>m odabirom</w:t>
      </w:r>
      <w:r>
        <w:t>, radi utvrđivanja stanja imovine dužnika, nakon čega sudac može donijeti odluku u ovom postupku.</w:t>
      </w:r>
    </w:p>
    <w:p w:rsidRDefault="007821AA" w:rsidP="007821AA" w:rsidR="007821AA">
      <w:pPr>
        <w:pStyle w:val="Tijeloteksta"/>
        <w:jc w:val="center"/>
        <w:rPr>
          <w:b/>
          <w:bCs/>
        </w:rPr>
      </w:pPr>
    </w:p>
    <w:p w:rsidRDefault="007821AA" w:rsidP="007821AA" w:rsidR="007821AA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28. svibnja 2018.                </w:t>
      </w:r>
    </w:p>
    <w:p w:rsidRDefault="007821AA" w:rsidP="007821AA" w:rsidR="007821AA">
      <w:pPr>
        <w:pStyle w:val="Tijeloteksta"/>
        <w:jc w:val="center"/>
      </w:pPr>
    </w:p>
    <w:p w:rsidRDefault="007821AA" w:rsidP="007821AA" w:rsidR="007821AA">
      <w:pPr>
        <w:pStyle w:val="Tijeloteksta"/>
        <w:jc w:val="center"/>
      </w:pPr>
    </w:p>
    <w:p w:rsidRDefault="007821AA" w:rsidP="007821AA" w:rsidR="007821AA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 u d a c</w:t>
      </w:r>
    </w:p>
    <w:p w:rsidRDefault="007821AA" w:rsidP="007821AA" w:rsidR="007821AA">
      <w:pPr>
        <w:rPr>
          <w:b/>
        </w:rPr>
      </w:pPr>
      <w:r>
        <w:t>Snježana Andrijanić</w:t>
      </w:r>
    </w:p>
    <w:p w:rsidRDefault="007821AA" w:rsidP="007821AA" w:rsidR="007821A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mr. sc. MIRJANA BARAN</w:t>
      </w:r>
    </w:p>
    <w:p w:rsidRDefault="007821AA" w:rsidP="007821AA" w:rsidR="007821AA">
      <w:pPr>
        <w:pStyle w:val="Tijeloteksta"/>
        <w:jc w:val="left"/>
      </w:pPr>
    </w:p>
    <w:p w:rsidRDefault="007821AA" w:rsidP="007821AA" w:rsidR="007821AA">
      <w:pPr>
        <w:pStyle w:val="Tijeloteksta"/>
        <w:jc w:val="left"/>
      </w:pPr>
    </w:p>
    <w:p w:rsidRDefault="007821AA" w:rsidP="007821AA" w:rsidR="007821AA">
      <w:pPr>
        <w:pStyle w:val="Tijeloteksta"/>
        <w:jc w:val="left"/>
      </w:pPr>
      <w:r>
        <w:t>POUKA O PRAVNOM LIJEKU:</w:t>
      </w:r>
    </w:p>
    <w:p w:rsidRDefault="007821AA" w:rsidP="007821AA" w:rsidR="007821AA">
      <w:pPr>
        <w:pStyle w:val="Tijeloteksta"/>
        <w:jc w:val="left"/>
      </w:pPr>
      <w:r>
        <w:t>Protiv ovog rješenja nije dopuštena posebna žalba (čl. 115. st. 1. Stečajnog zakona).</w:t>
      </w:r>
    </w:p>
    <w:p w:rsidRDefault="007821AA" w:rsidP="007821AA" w:rsidR="007821AA"/>
    <w:p w:rsidRDefault="007821AA" w:rsidP="007821AA" w:rsidR="007821AA">
      <w:pPr>
        <w:pStyle w:val="Tijeloteksta"/>
        <w:jc w:val="left"/>
      </w:pPr>
    </w:p>
    <w:p w:rsidRDefault="007821AA" w:rsidP="007821AA" w:rsidR="007821AA">
      <w:pPr>
        <w:pStyle w:val="Tijeloteksta"/>
        <w:jc w:val="left"/>
      </w:pPr>
      <w:r>
        <w:t>DNA</w:t>
      </w:r>
    </w:p>
    <w:p w:rsidRDefault="007821AA" w:rsidP="007821AA" w:rsidR="007821AA">
      <w:pPr>
        <w:pStyle w:val="Tijeloteksta"/>
        <w:numPr>
          <w:ilvl w:val="0"/>
          <w:numId w:val="2"/>
        </w:numPr>
        <w:jc w:val="left"/>
      </w:pPr>
      <w:r>
        <w:t xml:space="preserve">Predlagatelj- FINA  </w:t>
      </w:r>
    </w:p>
    <w:p w:rsidRDefault="007821AA" w:rsidP="007821AA" w:rsidR="007821AA">
      <w:pPr>
        <w:pStyle w:val="Tijeloteksta"/>
        <w:numPr>
          <w:ilvl w:val="0"/>
          <w:numId w:val="2"/>
        </w:numPr>
        <w:jc w:val="left"/>
      </w:pPr>
      <w:r>
        <w:t xml:space="preserve">Dužnik </w:t>
      </w:r>
    </w:p>
    <w:p w:rsidRDefault="007821AA" w:rsidP="007821AA" w:rsidR="007821AA">
      <w:pPr>
        <w:pStyle w:val="Tijeloteksta"/>
        <w:numPr>
          <w:ilvl w:val="0"/>
          <w:numId w:val="2"/>
        </w:numPr>
        <w:jc w:val="left"/>
      </w:pPr>
      <w:r>
        <w:t xml:space="preserve">Privremeni stečajni upravitelj, </w:t>
      </w:r>
    </w:p>
    <w:p w:rsidRDefault="007821AA" w:rsidP="007821AA" w:rsidR="007821AA">
      <w:pPr>
        <w:pStyle w:val="Tijeloteksta"/>
        <w:numPr>
          <w:ilvl w:val="0"/>
          <w:numId w:val="2"/>
        </w:numPr>
      </w:pPr>
      <w:proofErr w:type="spellStart"/>
      <w:r>
        <w:t>zz</w:t>
      </w:r>
      <w:proofErr w:type="spellEnd"/>
      <w:r>
        <w:t xml:space="preserve"> dužnika </w:t>
      </w:r>
    </w:p>
    <w:p w:rsidRDefault="007821AA" w:rsidP="007821AA" w:rsidR="007821AA">
      <w:pPr>
        <w:pStyle w:val="Tijeloteksta"/>
        <w:numPr>
          <w:ilvl w:val="0"/>
          <w:numId w:val="2"/>
        </w:numPr>
      </w:pPr>
      <w:r>
        <w:t>ŽDO Osijek</w:t>
      </w:r>
    </w:p>
    <w:p w:rsidRDefault="007821AA" w:rsidP="007821AA" w:rsidR="007821AA">
      <w:pPr>
        <w:pStyle w:val="Tijeloteksta"/>
        <w:numPr>
          <w:ilvl w:val="0"/>
          <w:numId w:val="2"/>
        </w:numPr>
      </w:pPr>
      <w:r>
        <w:t xml:space="preserve">e-oglasna ploča </w:t>
      </w:r>
    </w:p>
    <w:p w:rsidRDefault="007821AA" w:rsidP="007821AA" w:rsidR="007821AA">
      <w:pPr>
        <w:pStyle w:val="Tijeloteksta"/>
        <w:numPr>
          <w:ilvl w:val="0"/>
          <w:numId w:val="2"/>
        </w:numPr>
      </w:pPr>
      <w:r>
        <w:t>Ministarstvo pravosuđa RH, Zagreb</w:t>
      </w:r>
    </w:p>
    <w:p w:rsidRDefault="007821AA" w:rsidP="007821AA" w:rsidR="007821AA">
      <w:pPr>
        <w:pStyle w:val="Tijeloteksta"/>
        <w:numPr>
          <w:ilvl w:val="0"/>
          <w:numId w:val="2"/>
        </w:numPr>
        <w:jc w:val="left"/>
      </w:pPr>
      <w:proofErr w:type="spellStart"/>
      <w:r>
        <w:t>roč</w:t>
      </w:r>
      <w:proofErr w:type="spellEnd"/>
      <w:r>
        <w:t xml:space="preserve"> .  </w:t>
      </w:r>
    </w:p>
    <w:p w:rsidRDefault="00836450" w:rsidP="007821AA" w:rsidR="00836450" w:rsidRPr="007821AA"/>
    <w:sectPr w:rsidSect="00B81CE5" w:rsidR="00836450" w:rsidRPr="007821AA">
      <w:headerReference w:type="default" r:id="rId11"/>
      <w:footerReference w:type="default" r:id="rId12"/>
      <w:pgSz w:h="16838" w:w="11906"/>
      <w:pgMar w:gutter="0" w:footer="708" w:header="708" w:left="1417" w:bottom="851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50E2" w:rsidP="00FD0D3C" w:rsidR="00B250E2">
      <w:r>
        <w:separator/>
      </w:r>
    </w:p>
  </w:endnote>
  <w:endnote w:id="0" w:type="continuationSeparator">
    <w:p w:rsidRDefault="00B250E2" w:rsidP="00FD0D3C" w:rsidR="00B250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50E2" w:rsidP="00FD0D3C" w:rsidR="00B250E2">
      <w:r>
        <w:separator/>
      </w:r>
    </w:p>
  </w:footnote>
  <w:footnote w:id="0" w:type="continuationSeparator">
    <w:p w:rsidRDefault="00B250E2" w:rsidP="00FD0D3C" w:rsidR="00B250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7DA3" w:rsidP="00E14515" w:rsidR="00CA7DA3">
    <w:pPr>
      <w:pStyle w:val="Zaglavlje"/>
      <w:tabs>
        <w:tab w:pos="4536" w:val="clear"/>
      </w:tabs>
      <w:jc w:val="center"/>
    </w:pPr>
    <w:r>
      <w:t xml:space="preserve">                  </w:t>
    </w:r>
    <w:r w:rsidR="00E14515">
      <w:t xml:space="preserve">                        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5DB04E8"/>
    <w:multiLevelType w:val="hybridMultilevel"/>
    <w:tmpl w:val="8D9C186A"/>
    <w:lvl w:tplc="0948516A" w:ilvl="0">
      <w:start w:val="1"/>
      <w:numFmt w:val="decimal"/>
      <w:lvlText w:val="%1."/>
      <w:lvlJc w:val="left"/>
      <w:pPr>
        <w:ind w:hanging="360" w:left="23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3060"/>
      </w:pPr>
    </w:lvl>
    <w:lvl w:tentative="true" w:tplc="041A001B" w:ilvl="2">
      <w:start w:val="1"/>
      <w:numFmt w:val="lowerRoman"/>
      <w:lvlText w:val="%3."/>
      <w:lvlJc w:val="right"/>
      <w:pPr>
        <w:ind w:hanging="180" w:left="3780"/>
      </w:pPr>
    </w:lvl>
    <w:lvl w:tentative="true" w:tplc="041A000F" w:ilvl="3">
      <w:start w:val="1"/>
      <w:numFmt w:val="decimal"/>
      <w:lvlText w:val="%4."/>
      <w:lvlJc w:val="left"/>
      <w:pPr>
        <w:ind w:hanging="360" w:left="4500"/>
      </w:pPr>
    </w:lvl>
    <w:lvl w:tentative="true" w:tplc="041A0019" w:ilvl="4">
      <w:start w:val="1"/>
      <w:numFmt w:val="lowerLetter"/>
      <w:lvlText w:val="%5."/>
      <w:lvlJc w:val="left"/>
      <w:pPr>
        <w:ind w:hanging="360" w:left="5220"/>
      </w:pPr>
    </w:lvl>
    <w:lvl w:tentative="true" w:tplc="041A001B" w:ilvl="5">
      <w:start w:val="1"/>
      <w:numFmt w:val="lowerRoman"/>
      <w:lvlText w:val="%6."/>
      <w:lvlJc w:val="right"/>
      <w:pPr>
        <w:ind w:hanging="180" w:left="5940"/>
      </w:pPr>
    </w:lvl>
    <w:lvl w:tentative="true" w:tplc="041A000F" w:ilvl="6">
      <w:start w:val="1"/>
      <w:numFmt w:val="decimal"/>
      <w:lvlText w:val="%7."/>
      <w:lvlJc w:val="left"/>
      <w:pPr>
        <w:ind w:hanging="360" w:left="6660"/>
      </w:pPr>
    </w:lvl>
    <w:lvl w:tentative="true" w:tplc="041A0019" w:ilvl="7">
      <w:start w:val="1"/>
      <w:numFmt w:val="lowerLetter"/>
      <w:lvlText w:val="%8."/>
      <w:lvlJc w:val="left"/>
      <w:pPr>
        <w:ind w:hanging="360" w:left="7380"/>
      </w:pPr>
    </w:lvl>
    <w:lvl w:tentative="true" w:tplc="041A001B" w:ilvl="8">
      <w:start w:val="1"/>
      <w:numFmt w:val="lowerRoman"/>
      <w:lvlText w:val="%9."/>
      <w:lvlJc w:val="right"/>
      <w:pPr>
        <w:ind w:hanging="180" w:left="8100"/>
      </w:pPr>
    </w:lvl>
  </w:abstractNum>
  <w:abstractNum w:abstractNumId="4">
    <w:nsid w:val="38D46D0D"/>
    <w:multiLevelType w:val="hybridMultilevel"/>
    <w:tmpl w:val="D54E8D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9A289D"/>
    <w:multiLevelType w:val="hybridMultilevel"/>
    <w:tmpl w:val="9D50A19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19576C0"/>
    <w:multiLevelType w:val="hybridMultilevel"/>
    <w:tmpl w:val="0E064934"/>
    <w:lvl w:tplc="041A000F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</w:lvl>
    <w:lvl w:tplc="E53479E2" w:ilvl="1">
      <w:start w:val="1"/>
      <w:numFmt w:val="bullet"/>
      <w:lvlText w:val=""/>
      <w:lvlJc w:val="left"/>
      <w:pPr>
        <w:tabs>
          <w:tab w:pos="2850" w:val="num"/>
        </w:tabs>
        <w:ind w:hanging="360" w:left="2850"/>
      </w:pPr>
      <w:rPr>
        <w:rFonts w:hAnsi="Symbol" w:ascii="Symbol" w:hint="default"/>
      </w:rPr>
    </w:lvl>
    <w:lvl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3E17057"/>
    <w:multiLevelType w:val="hybridMultilevel"/>
    <w:tmpl w:val="1A7C878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6E5B6550"/>
    <w:multiLevelType w:val="hybridMultilevel"/>
    <w:tmpl w:val="A6244CA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9102E9C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FC706EF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5"/>
  </w:num>
  <w:num w:numId="8">
    <w:abstractNumId w:val="9"/>
  </w:num>
  <w:num w:numId="9">
    <w:abstractNumId w:val="3"/>
  </w:num>
  <w:num w:numId="10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3372"/>
    <w:rsid w:val="00011F5D"/>
    <w:rsid w:val="00016F6D"/>
    <w:rsid w:val="00017F4A"/>
    <w:rsid w:val="00026EBD"/>
    <w:rsid w:val="0004719E"/>
    <w:rsid w:val="000603A1"/>
    <w:rsid w:val="0006489C"/>
    <w:rsid w:val="00072534"/>
    <w:rsid w:val="00083CA8"/>
    <w:rsid w:val="00086CC9"/>
    <w:rsid w:val="000A5A2D"/>
    <w:rsid w:val="000B5A09"/>
    <w:rsid w:val="000C47AE"/>
    <w:rsid w:val="000E6A82"/>
    <w:rsid w:val="00105CFE"/>
    <w:rsid w:val="001254DB"/>
    <w:rsid w:val="00134B5A"/>
    <w:rsid w:val="001605A4"/>
    <w:rsid w:val="001643FC"/>
    <w:rsid w:val="00171061"/>
    <w:rsid w:val="001716DE"/>
    <w:rsid w:val="00180465"/>
    <w:rsid w:val="00184932"/>
    <w:rsid w:val="001B214B"/>
    <w:rsid w:val="001B7711"/>
    <w:rsid w:val="001C4B92"/>
    <w:rsid w:val="001C6680"/>
    <w:rsid w:val="001E1285"/>
    <w:rsid w:val="001E58D8"/>
    <w:rsid w:val="001F3CC8"/>
    <w:rsid w:val="00203530"/>
    <w:rsid w:val="00204EAF"/>
    <w:rsid w:val="00215DA9"/>
    <w:rsid w:val="00223EA2"/>
    <w:rsid w:val="002342CC"/>
    <w:rsid w:val="0023770D"/>
    <w:rsid w:val="002403A7"/>
    <w:rsid w:val="0024241D"/>
    <w:rsid w:val="00256695"/>
    <w:rsid w:val="002733CC"/>
    <w:rsid w:val="00276C46"/>
    <w:rsid w:val="00277679"/>
    <w:rsid w:val="002843E6"/>
    <w:rsid w:val="0029688C"/>
    <w:rsid w:val="0029701B"/>
    <w:rsid w:val="00314762"/>
    <w:rsid w:val="00320F3B"/>
    <w:rsid w:val="0033604D"/>
    <w:rsid w:val="00344D0B"/>
    <w:rsid w:val="00363722"/>
    <w:rsid w:val="003660B7"/>
    <w:rsid w:val="0036777C"/>
    <w:rsid w:val="00377D1F"/>
    <w:rsid w:val="003908D5"/>
    <w:rsid w:val="003B6C7C"/>
    <w:rsid w:val="003C7EC0"/>
    <w:rsid w:val="003D08B4"/>
    <w:rsid w:val="003F03B2"/>
    <w:rsid w:val="003F4DE1"/>
    <w:rsid w:val="00410193"/>
    <w:rsid w:val="004330A2"/>
    <w:rsid w:val="00433649"/>
    <w:rsid w:val="004353CF"/>
    <w:rsid w:val="0045383A"/>
    <w:rsid w:val="00456E18"/>
    <w:rsid w:val="00462C80"/>
    <w:rsid w:val="00480AD2"/>
    <w:rsid w:val="0048213A"/>
    <w:rsid w:val="00487157"/>
    <w:rsid w:val="004A619D"/>
    <w:rsid w:val="004B1401"/>
    <w:rsid w:val="004B3607"/>
    <w:rsid w:val="004B4ADD"/>
    <w:rsid w:val="004B4C25"/>
    <w:rsid w:val="004C7F5B"/>
    <w:rsid w:val="004D476F"/>
    <w:rsid w:val="004E1144"/>
    <w:rsid w:val="004E3681"/>
    <w:rsid w:val="004F1ABF"/>
    <w:rsid w:val="004F3B9A"/>
    <w:rsid w:val="005064EA"/>
    <w:rsid w:val="00506DF9"/>
    <w:rsid w:val="00520DFA"/>
    <w:rsid w:val="00523889"/>
    <w:rsid w:val="005243B8"/>
    <w:rsid w:val="0052440D"/>
    <w:rsid w:val="00533848"/>
    <w:rsid w:val="00534927"/>
    <w:rsid w:val="005420F0"/>
    <w:rsid w:val="00542723"/>
    <w:rsid w:val="00554F01"/>
    <w:rsid w:val="005633FE"/>
    <w:rsid w:val="00566CDF"/>
    <w:rsid w:val="00581BA4"/>
    <w:rsid w:val="00595ED5"/>
    <w:rsid w:val="005C7223"/>
    <w:rsid w:val="005E0DE5"/>
    <w:rsid w:val="005E3E32"/>
    <w:rsid w:val="00603824"/>
    <w:rsid w:val="00612678"/>
    <w:rsid w:val="00617B3C"/>
    <w:rsid w:val="00634A00"/>
    <w:rsid w:val="00642B53"/>
    <w:rsid w:val="00650DA0"/>
    <w:rsid w:val="0065234A"/>
    <w:rsid w:val="006547F3"/>
    <w:rsid w:val="006570A6"/>
    <w:rsid w:val="0068188D"/>
    <w:rsid w:val="006A3DDA"/>
    <w:rsid w:val="006C2554"/>
    <w:rsid w:val="006D23A5"/>
    <w:rsid w:val="006D244D"/>
    <w:rsid w:val="006D5951"/>
    <w:rsid w:val="006E3A2B"/>
    <w:rsid w:val="006F0D41"/>
    <w:rsid w:val="006F7B62"/>
    <w:rsid w:val="0071192E"/>
    <w:rsid w:val="00724B03"/>
    <w:rsid w:val="007305A3"/>
    <w:rsid w:val="00751321"/>
    <w:rsid w:val="007821AA"/>
    <w:rsid w:val="00782E35"/>
    <w:rsid w:val="00790D1F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36450"/>
    <w:rsid w:val="00844B5A"/>
    <w:rsid w:val="00854B77"/>
    <w:rsid w:val="00890390"/>
    <w:rsid w:val="008A5313"/>
    <w:rsid w:val="008B4FDA"/>
    <w:rsid w:val="008C48C0"/>
    <w:rsid w:val="008C4A50"/>
    <w:rsid w:val="008F0D4A"/>
    <w:rsid w:val="00904A75"/>
    <w:rsid w:val="00911078"/>
    <w:rsid w:val="00913C45"/>
    <w:rsid w:val="009202C9"/>
    <w:rsid w:val="0092695C"/>
    <w:rsid w:val="00926AFE"/>
    <w:rsid w:val="009468A9"/>
    <w:rsid w:val="0097699B"/>
    <w:rsid w:val="009776BC"/>
    <w:rsid w:val="009865D2"/>
    <w:rsid w:val="009974F4"/>
    <w:rsid w:val="009B0831"/>
    <w:rsid w:val="009B409D"/>
    <w:rsid w:val="009D0865"/>
    <w:rsid w:val="009D42F4"/>
    <w:rsid w:val="009E2450"/>
    <w:rsid w:val="00A0180C"/>
    <w:rsid w:val="00A023F6"/>
    <w:rsid w:val="00A11D11"/>
    <w:rsid w:val="00A12C16"/>
    <w:rsid w:val="00A1568C"/>
    <w:rsid w:val="00A2752E"/>
    <w:rsid w:val="00A35140"/>
    <w:rsid w:val="00A353A4"/>
    <w:rsid w:val="00A36EA7"/>
    <w:rsid w:val="00A423C0"/>
    <w:rsid w:val="00A54DC5"/>
    <w:rsid w:val="00A560D8"/>
    <w:rsid w:val="00A56B2A"/>
    <w:rsid w:val="00A570CF"/>
    <w:rsid w:val="00A579DC"/>
    <w:rsid w:val="00A65284"/>
    <w:rsid w:val="00A93359"/>
    <w:rsid w:val="00A93BDB"/>
    <w:rsid w:val="00A94EE7"/>
    <w:rsid w:val="00AD10D4"/>
    <w:rsid w:val="00B06C55"/>
    <w:rsid w:val="00B07BD9"/>
    <w:rsid w:val="00B10EDA"/>
    <w:rsid w:val="00B250E2"/>
    <w:rsid w:val="00B417BA"/>
    <w:rsid w:val="00B41944"/>
    <w:rsid w:val="00B46738"/>
    <w:rsid w:val="00B5079B"/>
    <w:rsid w:val="00B53FF3"/>
    <w:rsid w:val="00B722AC"/>
    <w:rsid w:val="00B756A5"/>
    <w:rsid w:val="00B81CE5"/>
    <w:rsid w:val="00BA73BF"/>
    <w:rsid w:val="00BB26E6"/>
    <w:rsid w:val="00BC31D2"/>
    <w:rsid w:val="00BC3E82"/>
    <w:rsid w:val="00BC68E7"/>
    <w:rsid w:val="00BD2CFA"/>
    <w:rsid w:val="00BE7879"/>
    <w:rsid w:val="00C02BA6"/>
    <w:rsid w:val="00C0546E"/>
    <w:rsid w:val="00C1066C"/>
    <w:rsid w:val="00C163C5"/>
    <w:rsid w:val="00C16ED2"/>
    <w:rsid w:val="00C2455F"/>
    <w:rsid w:val="00C26735"/>
    <w:rsid w:val="00C36B8C"/>
    <w:rsid w:val="00C419B0"/>
    <w:rsid w:val="00C63E80"/>
    <w:rsid w:val="00C76665"/>
    <w:rsid w:val="00C76909"/>
    <w:rsid w:val="00C91605"/>
    <w:rsid w:val="00CA7DA3"/>
    <w:rsid w:val="00CC3D9A"/>
    <w:rsid w:val="00CD017A"/>
    <w:rsid w:val="00CD3C02"/>
    <w:rsid w:val="00D228E2"/>
    <w:rsid w:val="00D33A4E"/>
    <w:rsid w:val="00D47369"/>
    <w:rsid w:val="00D54022"/>
    <w:rsid w:val="00D5502B"/>
    <w:rsid w:val="00D73DB7"/>
    <w:rsid w:val="00D848E6"/>
    <w:rsid w:val="00D91C0B"/>
    <w:rsid w:val="00D93EA3"/>
    <w:rsid w:val="00D97FB4"/>
    <w:rsid w:val="00DB052E"/>
    <w:rsid w:val="00DD35AD"/>
    <w:rsid w:val="00DE4D38"/>
    <w:rsid w:val="00DE5440"/>
    <w:rsid w:val="00DF0F5B"/>
    <w:rsid w:val="00DF1EB1"/>
    <w:rsid w:val="00DF2B81"/>
    <w:rsid w:val="00DF3709"/>
    <w:rsid w:val="00DF5259"/>
    <w:rsid w:val="00E13238"/>
    <w:rsid w:val="00E14515"/>
    <w:rsid w:val="00E17F57"/>
    <w:rsid w:val="00E2131F"/>
    <w:rsid w:val="00E259E5"/>
    <w:rsid w:val="00E512E8"/>
    <w:rsid w:val="00E6111C"/>
    <w:rsid w:val="00E6345F"/>
    <w:rsid w:val="00E658BE"/>
    <w:rsid w:val="00E72D3D"/>
    <w:rsid w:val="00E94668"/>
    <w:rsid w:val="00EA3C2C"/>
    <w:rsid w:val="00EB5CAB"/>
    <w:rsid w:val="00EE665E"/>
    <w:rsid w:val="00EF7284"/>
    <w:rsid w:val="00EF770D"/>
    <w:rsid w:val="00F0353E"/>
    <w:rsid w:val="00F2091F"/>
    <w:rsid w:val="00F21CBA"/>
    <w:rsid w:val="00F353D7"/>
    <w:rsid w:val="00F35E40"/>
    <w:rsid w:val="00F56754"/>
    <w:rsid w:val="00F615E4"/>
    <w:rsid w:val="00F62AE9"/>
    <w:rsid w:val="00F758CB"/>
    <w:rsid w:val="00FC77A7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B26E6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customStyle="true" w:styleId="Naslov2Char" w:type="character">
    <w:name w:val="Naslov 2 Char"/>
    <w:basedOn w:val="Zadanifontodlomka"/>
    <w:link w:val="Naslov2"/>
    <w:semiHidden/>
    <w:rsid w:val="00BB26E6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OdlomakpopisaChar" w:type="character">
    <w:name w:val="Odlomak popisa Char"/>
    <w:link w:val="Odlomakpopisa"/>
    <w:uiPriority w:val="34"/>
    <w:locked/>
    <w:rsid w:val="00BB26E6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VSVerzija" w:type="paragraph">
    <w:name w:val="VS_Verzija"/>
    <w:basedOn w:val="Normal"/>
    <w:rsid w:val="007821AA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D33A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3A4E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33A4E"/>
    <w:rPr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33A4E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33A4E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B26E6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customStyle="1" w:styleId="Naslov2Char" w:type="character">
    <w:name w:val="Naslov 2 Char"/>
    <w:basedOn w:val="Zadanifontodlomka"/>
    <w:link w:val="Naslov2"/>
    <w:semiHidden/>
    <w:rsid w:val="00BB26E6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OdlomakpopisaChar" w:type="character">
    <w:name w:val="Odlomak popisa Char"/>
    <w:link w:val="Odlomakpopisa"/>
    <w:uiPriority w:val="34"/>
    <w:locked/>
    <w:rsid w:val="00BB26E6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VSVerzija" w:type="paragraph">
    <w:name w:val="VS_Verzija"/>
    <w:basedOn w:val="Normal"/>
    <w:rsid w:val="007821AA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D33A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3A4E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33A4E"/>
    <w:rPr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33A4E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33A4E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21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531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993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984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183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052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824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6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87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10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876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192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533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686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27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41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0306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40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St-1198/2017-9</izvorni_sadrzaj>
    <derivirana_varijabla naziv="DomainObject.Oznaka_1">St-1198/2017-9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1198</izvorni_sadrzaj>
    <derivirana_varijabla naziv="DomainObject.Predmet.Broj_1">1198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St-1198/2017</izvorni_sadrzaj>
    <derivirana_varijabla naziv="DomainObject.Predmet.OznakaBroj_1">St-1198/2017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GASTRO BIS jednostavno društvo s ograničenom odgovornošću za trgovinu i usluge</izvorni_sadrzaj>
    <derivirana_varijabla naziv="DomainObject.Predmet.ProtustrankaFormated_1">  GASTRO BIS jednostavno društvo s ograničenom odgovornošću za trgovinu i usluge</derivirana_varijabla>
  </DomainObject.Predmet.ProtustrankaFormated>
  <DomainObject.Predmet.ProtustrankaFormatedOIB>
    <izvorni_sadrzaj>  GASTRO BIS jednostavno društvo s ograničenom odgovornošću za trgovinu i usluge, OIB 98087268863</izvorni_sadrzaj>
    <derivirana_varijabla naziv="DomainObject.Predmet.ProtustrankaFormatedOIB_1">  GASTRO BIS jednostavno društvo s ograničenom odgovornošću za trgovinu i usluge, OIB 98087268863</derivirana_varijabla>
  </DomainObject.Predmet.ProtustrankaFormatedOIB>
  <DomainObject.Predmet.ProtustrankaFormatedWithAdress>
    <izvorni_sadrzaj> GASTRO BIS jednostavno društvo s ograničenom odgovornošću za trgovinu i usluge, Ante Kovačića 6, 44440 Matijevići</izvorni_sadrzaj>
    <derivirana_varijabla naziv="DomainObject.Predmet.ProtustrankaFormatedWithAdress_1"> GASTRO BIS jednostavno društvo s ograničenom odgovornošću za trgovinu i usluge, Ante Kovačića 6, 44440 Matijevići</derivirana_varijabla>
  </DomainObject.Predmet.ProtustrankaFormatedWithAdress>
  <DomainObject.Predmet.ProtustrankaFormatedWithAdressOIB>
    <izvorni_sadrzaj> GASTRO BIS jednostavno društvo s ograničenom odgovornošću za trgovinu i usluge, OIB 98087268863, Ante Kovačića 6, 44440 Matijevići</izvorni_sadrzaj>
    <derivirana_varijabla naziv="DomainObject.Predmet.ProtustrankaFormatedWithAdressOIB_1"> GASTRO BIS jednostavno društvo s ograničenom odgovornošću za trgovinu i usluge, OIB 98087268863, Ante Kovačića 6, 44440 Matijevići</derivirana_varijabla>
  </DomainObject.Predmet.ProtustrankaFormatedWithAdressOIB>
  <DomainObject.Predmet.ProtustrankaWithAdress>
    <izvorni_sadrzaj>GASTRO BIS jednostavno društvo s ograničenom odgovornošću za trgovinu i usluge Ante Kovačića 6, 44440 Matijevići</izvorni_sadrzaj>
    <derivirana_varijabla naziv="DomainObject.Predmet.ProtustrankaWithAdress_1">GASTRO BIS jednostavno društvo s ograničenom odgovornošću za trgovinu i usluge Ante Kovačića 6, 44440 Matijevići</derivirana_varijabla>
  </DomainObject.Predmet.ProtustrankaWithAdress>
  <DomainObject.Predmet.ProtustrankaWithAdressOIB>
    <izvorni_sadrzaj>GASTRO BIS jednostavno društvo s ograničenom odgovornošću za trgovinu i usluge, OIB 98087268863, Ante Kovačića 6, 44440 Matijevići</izvorni_sadrzaj>
    <derivirana_varijabla naziv="DomainObject.Predmet.ProtustrankaWithAdressOIB_1">GASTRO BIS jednostavno društvo s ograničenom odgovornošću za trgovinu i usluge, OIB 98087268863, Ante Kovačića 6, 44440 Matijevići</derivirana_varijabla>
  </DomainObject.Predmet.ProtustrankaWithAdressOIB>
  <DomainObject.Predmet.ProtustrankaNazivFormated>
    <izvorni_sadrzaj>GASTRO BIS jednostavno društvo s ograničenom odgovornošću za trgovinu i usluge</izvorni_sadrzaj>
    <derivirana_varijabla naziv="DomainObject.Predmet.ProtustrankaNazivFormated_1">GASTRO BIS jednostavno društvo s ograničenom odgovornošću za trgovinu i usluge</derivirana_varijabla>
  </DomainObject.Predmet.ProtustrankaNazivFormated>
  <DomainObject.Predmet.ProtustrankaNazivFormatedOIB>
    <izvorni_sadrzaj>GASTRO BIS jednostavno društvo s ograničenom odgovornošću za trgovinu i usluge, OIB 98087268863</izvorni_sadrzaj>
    <derivirana_varijabla naziv="DomainObject.Predmet.ProtustrankaNazivFormatedOIB_1">GASTRO BIS jednostavno društvo s ograničenom odgovornošću za trgovinu i usluge, OIB 98087268863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 BIS jednostavno društvo s ograničenom odgovornošću za trgovinu i usluge</item>
    </izvorni_sadrzaj>
    <derivirana_varijabla naziv="DomainObject.Predmet.ProtuStrankaListFormated_1">
      <item>GASTRO BIS jednostavno društvo s ograničenom odgovornošću za trgovinu i usluge</item>
    </derivirana_varijabla>
  </DomainObject.Predmet.ProtuStrankaListFormated>
  <DomainObject.Predmet.ProtuStrankaListFormatedOIB>
    <izvorni_sadrzaj>
      <item>GASTRO BIS jednostavno društvo s ograničenom odgovornošću za trgovinu i usluge, OIB 98087268863</item>
    </izvorni_sadrzaj>
    <derivirana_varijabla naziv="DomainObject.Predmet.ProtuStrankaListFormatedOIB_1">
      <item>GASTRO BIS jednostavno društvo s ograničenom odgovornošću za trgovinu i usluge, OIB 98087268863</item>
    </derivirana_varijabla>
  </DomainObject.Predmet.ProtuStrankaListFormatedOIB>
  <DomainObject.Predmet.ProtuStrankaListFormatedWithAdress>
    <izvorni_sadrzaj>
      <item>GASTRO BIS jednostavno društvo s ograničenom odgovornošću za trgovinu i usluge, Ante Kovačića 6, 44440 Matijevići</item>
    </izvorni_sadrzaj>
    <derivirana_varijabla naziv="DomainObject.Predmet.ProtuStrankaListFormatedWithAdress_1">
      <item>GASTRO BIS jednostavno društvo s ograničenom odgovornošću za trgovinu i usluge, Ante Kovačića 6, 44440 Matijevići</item>
    </derivirana_varijabla>
  </DomainObject.Predmet.ProtuStrankaListFormatedWithAdress>
  <DomainObject.Predmet.ProtuStrankaListFormatedWithAdressOIB>
    <izvorni_sadrzaj>
      <item>GASTRO BIS jednostavno društvo s ograničenom odgovornošću za trgovinu i usluge, OIB 98087268863, Ante Kovačića 6, 44440 Matijevići</item>
    </izvorni_sadrzaj>
    <derivirana_varijabla naziv="DomainObject.Predmet.ProtuStrankaListFormatedWithAdressOIB_1">
      <item>GASTRO BIS jednostavno društvo s ograničenom odgovornošću za trgovinu i usluge, OIB 98087268863, Ante Kovačića 6, 44440 Matijevići</item>
    </derivirana_varijabla>
  </DomainObject.Predmet.ProtuStrankaListFormatedWithAdressOIB>
  <DomainObject.Predmet.ProtuStrankaListNazivFormated>
    <izvorni_sadrzaj>
      <item>GASTRO BIS jednostavno društvo s ograničenom odgovornošću za trgovinu i usluge</item>
    </izvorni_sadrzaj>
    <derivirana_varijabla naziv="DomainObject.Predmet.ProtuStrankaListNazivFormated_1">
      <item>GASTRO BIS jednostavno društvo s ograničenom odgovornošću za trgovinu i usluge</item>
    </derivirana_varijabla>
  </DomainObject.Predmet.ProtuStrankaListNazivFormated>
  <DomainObject.Predmet.ProtuStrankaListNazivFormatedOIB>
    <izvorni_sadrzaj>
      <item>GASTRO BIS jednostavno društvo s ograničenom odgovornošću za trgovinu i usluge, OIB 98087268863</item>
    </izvorni_sadrzaj>
    <derivirana_varijabla naziv="DomainObject.Predmet.ProtuStrankaListNazivFormatedOIB_1">
      <item>GASTRO BIS jednostavno društvo s ograničenom odgovornošću za trgovinu i usluge, OIB 98087268863</item>
    </derivirana_varijabla>
  </DomainObject.Predmet.ProtuStrankaListNazivFormatedOIB>
  <DomainObject.Predmet.OstaliListFormated>
    <izvorni_sadrzaj>
      <item>Sanja Vukelić</item>
      <item>ŽDO</item>
    </izvorni_sadrzaj>
    <derivirana_varijabla naziv="DomainObject.Predmet.OstaliListFormated_1">
      <item>Sanja Vukelić</item>
      <item>ŽDO</item>
    </derivirana_varijabla>
  </DomainObject.Predmet.OstaliListFormated>
  <DomainObject.Predmet.OstaliListFormatedOIB>
    <izvorni_sadrzaj>
      <item>Sanja Vukelić, OIB 68078391598</item>
      <item>ŽDO</item>
    </izvorni_sadrzaj>
    <derivirana_varijabla naziv="DomainObject.Predmet.OstaliListFormatedOIB_1">
      <item>Sanja Vukelić, OIB 68078391598</item>
      <item>ŽDO</item>
    </derivirana_varijabla>
  </DomainObject.Predmet.OstaliListFormatedOIB>
  <DomainObject.Predmet.OstaliListFormatedWithAdress>
    <izvorni_sadrzaj>
      <item>Sanja Vukelić, Ulica Ante Starčevića 42, 44430 Hrvatska Kostajnica</item>
      <item>ŽDO</item>
    </izvorni_sadrzaj>
    <derivirana_varijabla naziv="DomainObject.Predmet.OstaliListFormatedWithAdress_1">
      <item>Sanja Vukelić, Ulica Ante Starčevića 42, 44430 Hrvatska Kostajnica</item>
      <item>ŽDO</item>
    </derivirana_varijabla>
  </DomainObject.Predmet.OstaliListFormatedWithAdress>
  <DomainObject.Predmet.OstaliListFormatedWithAdressOIB>
    <izvorni_sadrzaj>
      <item>Sanja Vukelić, OIB 68078391598, Ulica Ante Starčevića 42, 44430 Hrvatska Kostajnica</item>
      <item>ŽDO</item>
    </izvorni_sadrzaj>
    <derivirana_varijabla naziv="DomainObject.Predmet.OstaliListFormatedWithAdressOIB_1">
      <item>Sanja Vukelić, OIB 68078391598, Ulica Ante Starčevića 42, 44430 Hrvatska Kostajnica</item>
      <item>ŽDO</item>
    </derivirana_varijabla>
  </DomainObject.Predmet.OstaliListFormatedWithAdressOIB>
  <DomainObject.Predmet.OstaliListNazivFormated>
    <izvorni_sadrzaj>
      <item>Sanja Vukelić</item>
      <item>ŽDO</item>
    </izvorni_sadrzaj>
    <derivirana_varijabla naziv="DomainObject.Predmet.OstaliListNazivFormated_1">
      <item>Sanja Vukelić</item>
      <item>ŽDO</item>
    </derivirana_varijabla>
  </DomainObject.Predmet.OstaliListNazivFormated>
  <DomainObject.Predmet.OstaliListNazivFormatedOIB>
    <izvorni_sadrzaj>
      <item>Sanja Vukelić, OIB 68078391598</item>
      <item>ŽDO</item>
    </izvorni_sadrzaj>
    <derivirana_varijabla naziv="DomainObject.Predmet.OstaliListNazivFormatedOIB_1">
      <item>Sanja Vukelić, OIB 68078391598</item>
      <item>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>St-1198/2017-9</izvorni_sadrzaj>
    <derivirana_varijabla naziv="DomainObject.PoslovniBrojDokumenta_1">St-1198/2017-9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 BIS jednostavno društvo s ograničenom odgovornošću za trgovinu i usluge</izvorni_sadrzaj>
    <derivirana_varijabla naziv="DomainObject.Predmet.ProtustrankaIDrugi_1">GASTRO BIS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GASTRO BIS jednostavno društvo s ograničenom odgovornošću za trgovinu i usluge, OIB 98087268863, Ante Kovačića 6, 44440 Matijevići</izvorni_sadrzaj>
    <derivirana_varijabla naziv="DomainObject.Predmet.ProtustrankaIDrugiAdressOIB_1">GASTRO BIS jednostavno društvo s ograničenom odgovornošću za trgovinu i usluge, OIB 98087268863, Ante Kovačića 6, 44440 Matijevići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GASTRO BIS jednostavno društvo s ograničenom odgovornošću za trgovinu i usluge</item>
      <item>FINA Regionalni centar Zagreb</item>
      <item>Sanja Vukelić</item>
      <item>ŽDO</item>
    </izvorni_sadrzaj>
    <derivirana_varijabla naziv="DomainObject.Predmet.SudioniciListNaziv_1">
      <item>GASTRO BIS jednostavno društvo s ograničenom odgovornošću za trgovinu i usluge</item>
      <item>FINA Regionalni centar Zagreb</item>
      <item>Sanja Vukelić</item>
      <item>ŽDO</item>
    </derivirana_varijabla>
  </DomainObject.Predmet.SudioniciListNaziv>
  <DomainObject.Predmet.SudioniciListAdressOIB>
    <izvorni_sadrzaj>
      <item>GASTRO BIS jednostavno društvo s ograničenom odgovornošću za trgovinu i usluge, OIB 98087268863, Ante Kovačića 6,44440 Matijevići</item>
      <item>FINA Regionalni centar Zagreb, OIB 85821130368, Trg svibanjskih žrtava 1995. br. 1,10000 Zagreb</item>
      <item>Sanja Vukelić, OIB 68078391598, Ulica Ante Starčevića 42,44430 Hrvatska Kostajnica</item>
      <item>ŽDO</item>
    </izvorni_sadrzaj>
    <derivirana_varijabla naziv="DomainObject.Predmet.SudioniciListAdressOIB_1">
      <item>GASTRO BIS jednostavno društvo s ograničenom odgovornošću za trgovinu i usluge, OIB 98087268863, Ante Kovačića 6,44440 Matijevići</item>
      <item>FINA Regionalni centar Zagreb, OIB 85821130368, Trg svibanjskih žrtava 1995. br. 1,10000 Zagreb</item>
      <item>Sanja Vukelić, OIB 68078391598, Ulica Ante Starčevića 42,44430 Hrvatska Kostajnica</item>
      <item>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98087268863</item>
      <item>, OIB 85821130368</item>
      <item>, OIB 68078391598</item>
      <item>, OIB null</item>
    </izvorni_sadrzaj>
    <derivirana_varijabla naziv="DomainObject.Predmet.SudioniciListNazivOIB_1">
      <item>, OIB 98087268863</item>
      <item>, OIB 85821130368</item>
      <item>, OIB 68078391598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D79805-6067-43FF-9287-236251EB48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497</properties:Words>
  <properties:Characters>2744</properties:Characters>
  <properties:Lines>98</properties:Lines>
  <properties:Paragraphs>39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2017-05-09T10:43:00Z</dcterms:created>
  <dc:creator>wsadmin</dc:creator>
  <cp:lastModifiedBy>Marija Galić</cp:lastModifiedBy>
  <cp:lastPrinted>2018-06-18T08:05:00Z</cp:lastPrinted>
  <dcterms:modified xmlns:xsi="http://www.w3.org/2001/XMLSchema-instance" xsi:type="dcterms:W3CDTF">2018-06-18T08:31:00Z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St-1198/2017-9 / Odluka - Rješenje - pokretanje prethodnog postupka radi utvrđivanja uvjeta za otvaranje stečajnog postupka (10 St-1198-17.docx)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