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0ab2f" w14:paraId="170ab2f" w:rsidRDefault="00693AB7" w:rsidP="005A61D0" w:rsidR="00693AB7" w:rsidRPr="00611091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 w:rsidRPr="00611091"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11091">
      <w:pPr>
        <w:pStyle w:val="Naslov1"/>
        <w:jc w:val="both"/>
        <w:rPr>
          <w:b w:val="false"/>
        </w:rPr>
      </w:pPr>
      <w:r w:rsidRPr="00611091">
        <w:rPr>
          <w:b w:val="false"/>
        </w:rPr>
        <w:t>REPUBLIKA HRVATSKA</w:t>
      </w:r>
    </w:p>
    <w:p w:rsidRDefault="005A61D0" w:rsidP="005A61D0" w:rsidR="005A61D0" w:rsidRPr="00611091">
      <w:pPr>
        <w:jc w:val="both"/>
        <w:rPr>
          <w:lang w:val="hr-HR"/>
        </w:rPr>
      </w:pPr>
      <w:r w:rsidRPr="00611091">
        <w:rPr>
          <w:lang w:val="hr-HR"/>
        </w:rPr>
        <w:t xml:space="preserve">TRGOVAČKI SUD U SPLITU             </w:t>
      </w:r>
      <w:r w:rsidRPr="00611091">
        <w:rPr>
          <w:lang w:val="hr-HR"/>
        </w:rPr>
        <w:tab/>
      </w:r>
      <w:r w:rsidRPr="00611091">
        <w:rPr>
          <w:lang w:val="hr-HR"/>
        </w:rPr>
        <w:tab/>
      </w:r>
      <w:r w:rsidRPr="00611091">
        <w:rPr>
          <w:lang w:val="hr-HR"/>
        </w:rPr>
        <w:tab/>
        <w:t xml:space="preserve">      </w:t>
      </w:r>
    </w:p>
    <w:p w:rsidRDefault="005A61D0" w:rsidP="005A61D0" w:rsidR="005A61D0" w:rsidRPr="00611091">
      <w:pPr>
        <w:rPr>
          <w:lang w:val="hr-HR"/>
        </w:rPr>
      </w:pPr>
      <w:r w:rsidRPr="00611091">
        <w:rPr>
          <w:lang w:val="hr-HR"/>
        </w:rPr>
        <w:t>Split, Sukoišanska br. 6</w:t>
      </w:r>
    </w:p>
    <w:p w:rsidRDefault="005A61D0" w:rsidP="005A61D0" w:rsidR="005A61D0" w:rsidRPr="00611091">
      <w:pPr>
        <w:rPr>
          <w:sz w:val="16"/>
          <w:szCs w:val="16"/>
          <w:lang w:val="hr-HR"/>
        </w:rPr>
      </w:pPr>
    </w:p>
    <w:p w:rsidRDefault="005A61D0" w:rsidP="005A61D0" w:rsidR="005A61D0" w:rsidRPr="00611091">
      <w:pPr>
        <w:pStyle w:val="Tijeloteksta"/>
        <w:rPr>
          <w:lang w:val="hr-HR"/>
        </w:rPr>
      </w:pPr>
      <w:r w:rsidRPr="00611091">
        <w:rPr>
          <w:lang w:val="hr-HR"/>
        </w:rPr>
        <w:tab/>
        <w:t xml:space="preserve">Trgovački sud u Splitu, po </w:t>
      </w:r>
      <w:r w:rsidR="007869D1" w:rsidRPr="00611091">
        <w:rPr>
          <w:lang w:val="hr-HR"/>
        </w:rPr>
        <w:t>sudskom savjetniku Goranu Radanoviću</w:t>
      </w:r>
      <w:r w:rsidRPr="00611091">
        <w:rPr>
          <w:lang w:val="hr-HR"/>
        </w:rPr>
        <w:t xml:space="preserve">, u skraćenom stečajnom postupku povodom zahtjeva </w:t>
      </w:r>
      <w:r w:rsidRPr="00611091">
        <w:rPr>
          <w:szCs w:val="24"/>
          <w:lang w:val="hr-HR"/>
        </w:rPr>
        <w:t>FINANCIJSKE AGENCIJE, Regionalni centar Split, Podružnica Split, Mažuranićevo šetalište 24b</w:t>
      </w:r>
      <w:r w:rsidRPr="00611091">
        <w:rPr>
          <w:lang w:val="hr-HR"/>
        </w:rPr>
        <w:t xml:space="preserve">, OIB: 85821130368, za provedbu skraćenog </w:t>
      </w:r>
      <w:r w:rsidR="00D417A3" w:rsidRPr="00611091">
        <w:rPr>
          <w:lang w:val="hr-HR"/>
        </w:rPr>
        <w:t>s</w:t>
      </w:r>
      <w:r w:rsidR="00E4182B" w:rsidRPr="00611091">
        <w:rPr>
          <w:lang w:val="hr-HR"/>
        </w:rPr>
        <w:t xml:space="preserve">tečajnog postupka nad dužnikom </w:t>
      </w:r>
      <w:r w:rsidR="00611091" w:rsidRPr="00611091">
        <w:rPr>
          <w:lang w:val="hr-HR"/>
        </w:rPr>
        <w:t>KLAČINA, jednostavno društvo s ograničenom odgovornošću za građenje i trgovinu, Imotski, Hrvatskog Proljeća 8, OIB: 89691854300, MBS: 060290766</w:t>
      </w:r>
      <w:r w:rsidR="007A6894" w:rsidRPr="00611091">
        <w:rPr>
          <w:lang w:val="hr-HR"/>
        </w:rPr>
        <w:t>,</w:t>
      </w:r>
      <w:r w:rsidRPr="00611091">
        <w:rPr>
          <w:lang w:val="hr-HR"/>
        </w:rPr>
        <w:t xml:space="preserve"> dana </w:t>
      </w:r>
      <w:r w:rsidR="00611091" w:rsidRPr="00611091">
        <w:rPr>
          <w:lang w:val="hr-HR"/>
        </w:rPr>
        <w:t>30</w:t>
      </w:r>
      <w:r w:rsidR="003F1FA4" w:rsidRPr="00611091">
        <w:rPr>
          <w:lang w:val="hr-HR"/>
        </w:rPr>
        <w:t xml:space="preserve">. </w:t>
      </w:r>
      <w:r w:rsidR="00374873" w:rsidRPr="00611091">
        <w:rPr>
          <w:lang w:val="hr-HR"/>
        </w:rPr>
        <w:t>siječnja 2017</w:t>
      </w:r>
      <w:r w:rsidRPr="00611091">
        <w:rPr>
          <w:lang w:val="hr-HR"/>
        </w:rPr>
        <w:t>. godine, temeljem čl. 430. Stečajnog zakona (</w:t>
      </w:r>
      <w:r w:rsidR="00335C91" w:rsidRPr="00611091">
        <w:rPr>
          <w:lang w:val="hr-HR"/>
        </w:rPr>
        <w:t>"</w:t>
      </w:r>
      <w:r w:rsidRPr="00611091">
        <w:rPr>
          <w:lang w:val="hr-HR"/>
        </w:rPr>
        <w:t>Narodne novine broj</w:t>
      </w:r>
      <w:r w:rsidR="00335C91" w:rsidRPr="00611091">
        <w:rPr>
          <w:lang w:val="hr-HR"/>
        </w:rPr>
        <w:t>"</w:t>
      </w:r>
      <w:r w:rsidRPr="00611091">
        <w:rPr>
          <w:lang w:val="hr-HR"/>
        </w:rPr>
        <w:t xml:space="preserve"> 71/15) objavljuje slijedeći</w:t>
      </w:r>
    </w:p>
    <w:p w:rsidRDefault="005A61D0" w:rsidP="005A61D0" w:rsidR="005A61D0" w:rsidRPr="00611091">
      <w:pPr>
        <w:rPr>
          <w:lang w:val="hr-HR"/>
        </w:rPr>
      </w:pPr>
    </w:p>
    <w:p w:rsidRDefault="00693AB7" w:rsidP="005A61D0" w:rsidR="005A61D0" w:rsidRPr="00611091">
      <w:pPr>
        <w:jc w:val="center"/>
        <w:rPr>
          <w:spacing w:val="100"/>
          <w:lang w:val="hr-HR"/>
        </w:rPr>
      </w:pPr>
      <w:r w:rsidRPr="00611091">
        <w:rPr>
          <w:spacing w:val="100"/>
          <w:lang w:val="hr-HR"/>
        </w:rPr>
        <w:t xml:space="preserve">OGLAS </w:t>
      </w:r>
    </w:p>
    <w:p w:rsidRDefault="005A61D0" w:rsidP="005A61D0" w:rsidR="005A61D0" w:rsidRPr="00611091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611091">
      <w:pPr>
        <w:ind w:left="708"/>
        <w:jc w:val="both"/>
        <w:rPr>
          <w:lang w:val="hr-HR"/>
        </w:rPr>
      </w:pPr>
      <w:r w:rsidRPr="00611091">
        <w:rPr>
          <w:lang w:val="hr-HR"/>
        </w:rPr>
        <w:t xml:space="preserve">I. Dužnik </w:t>
      </w:r>
      <w:r w:rsidR="00611091" w:rsidRPr="00611091">
        <w:rPr>
          <w:lang w:val="hr-HR"/>
        </w:rPr>
        <w:t>KLAČINA, jednostavno društvo s ograničenom odgovornošću za građenje i trgovinu, Imotski, Hrvatskog Proljeća 8, OIB: 89691854300, MBS: 060290766</w:t>
      </w:r>
      <w:r w:rsidR="00D417A3" w:rsidRPr="00611091">
        <w:rPr>
          <w:lang w:val="hr-HR"/>
        </w:rPr>
        <w:t xml:space="preserve">, </w:t>
      </w:r>
      <w:r w:rsidR="0004232E" w:rsidRPr="00611091">
        <w:rPr>
          <w:lang w:val="hr-HR"/>
        </w:rPr>
        <w:t xml:space="preserve">na dan </w:t>
      </w:r>
      <w:r w:rsidR="00611091" w:rsidRPr="00611091">
        <w:rPr>
          <w:lang w:val="hr-HR"/>
        </w:rPr>
        <w:t>18</w:t>
      </w:r>
      <w:r w:rsidR="007C004F" w:rsidRPr="00611091">
        <w:rPr>
          <w:lang w:val="hr-HR"/>
        </w:rPr>
        <w:t>.</w:t>
      </w:r>
      <w:r w:rsidR="005A61D0" w:rsidRPr="00611091">
        <w:rPr>
          <w:lang w:val="hr-HR"/>
        </w:rPr>
        <w:t xml:space="preserve"> </w:t>
      </w:r>
      <w:r w:rsidR="006E0498" w:rsidRPr="00611091">
        <w:rPr>
          <w:lang w:val="hr-HR"/>
        </w:rPr>
        <w:t>siječnja</w:t>
      </w:r>
      <w:r w:rsidR="0097194A" w:rsidRPr="00611091">
        <w:rPr>
          <w:lang w:val="hr-HR"/>
        </w:rPr>
        <w:t xml:space="preserve"> 201</w:t>
      </w:r>
      <w:r w:rsidR="006E0498" w:rsidRPr="00611091">
        <w:rPr>
          <w:lang w:val="hr-HR"/>
        </w:rPr>
        <w:t>7</w:t>
      </w:r>
      <w:r w:rsidRPr="00611091">
        <w:rPr>
          <w:lang w:val="hr-HR"/>
        </w:rPr>
        <w:t xml:space="preserve">. </w:t>
      </w:r>
      <w:r w:rsidR="00B703F2" w:rsidRPr="00611091">
        <w:rPr>
          <w:lang w:val="hr-HR"/>
        </w:rPr>
        <w:t>g</w:t>
      </w:r>
      <w:r w:rsidR="00693AB7" w:rsidRPr="00611091">
        <w:rPr>
          <w:lang w:val="hr-HR"/>
        </w:rPr>
        <w:t>odine</w:t>
      </w:r>
      <w:r w:rsidR="00B703F2" w:rsidRPr="00611091">
        <w:rPr>
          <w:lang w:val="hr-HR"/>
        </w:rPr>
        <w:t xml:space="preserve">, u Očevidniku redoslijeda osnova za plaćanje ima evidentirane neizvršene osnove za plaćanje u neprekinutom razdoblju od </w:t>
      </w:r>
      <w:r w:rsidR="00A353BF" w:rsidRPr="00611091">
        <w:rPr>
          <w:lang w:val="hr-HR"/>
        </w:rPr>
        <w:t>120</w:t>
      </w:r>
      <w:r w:rsidR="00D468A2" w:rsidRPr="00611091">
        <w:rPr>
          <w:lang w:val="hr-HR"/>
        </w:rPr>
        <w:t xml:space="preserve"> dana, u ukupnom iznosu od </w:t>
      </w:r>
      <w:r w:rsidR="00611091" w:rsidRPr="00611091">
        <w:rPr>
          <w:lang w:val="hr-HR"/>
        </w:rPr>
        <w:t>8</w:t>
      </w:r>
      <w:r w:rsidR="00390332" w:rsidRPr="00611091">
        <w:rPr>
          <w:lang w:val="hr-HR"/>
        </w:rPr>
        <w:t>.</w:t>
      </w:r>
      <w:r w:rsidR="00611091" w:rsidRPr="00611091">
        <w:rPr>
          <w:lang w:val="hr-HR"/>
        </w:rPr>
        <w:t>890</w:t>
      </w:r>
      <w:r w:rsidR="00E252E2" w:rsidRPr="00611091">
        <w:rPr>
          <w:lang w:val="hr-HR"/>
        </w:rPr>
        <w:t>,</w:t>
      </w:r>
      <w:r w:rsidR="00611091" w:rsidRPr="00611091">
        <w:rPr>
          <w:lang w:val="hr-HR"/>
        </w:rPr>
        <w:t>23</w:t>
      </w:r>
      <w:r w:rsidR="00B703F2" w:rsidRPr="00611091">
        <w:rPr>
          <w:lang w:val="hr-HR"/>
        </w:rPr>
        <w:t xml:space="preserve"> </w:t>
      </w:r>
      <w:r w:rsidR="00693AB7" w:rsidRPr="00611091">
        <w:rPr>
          <w:lang w:val="hr-HR"/>
        </w:rPr>
        <w:t>kuna</w:t>
      </w:r>
      <w:r w:rsidR="005A61D0" w:rsidRPr="00611091">
        <w:rPr>
          <w:lang w:val="hr-HR"/>
        </w:rPr>
        <w:t>.</w:t>
      </w:r>
    </w:p>
    <w:p w:rsidRDefault="005A61D0" w:rsidP="005A61D0" w:rsidR="005A61D0" w:rsidRPr="00611091">
      <w:pPr>
        <w:jc w:val="both"/>
        <w:rPr>
          <w:lang w:val="hr-HR"/>
        </w:rPr>
      </w:pPr>
    </w:p>
    <w:p w:rsidRDefault="005A61D0" w:rsidP="005A61D0" w:rsidR="005A61D0" w:rsidRPr="00611091">
      <w:pPr>
        <w:ind w:left="708"/>
        <w:jc w:val="both"/>
        <w:rPr>
          <w:lang w:val="hr-HR"/>
        </w:rPr>
      </w:pPr>
      <w:r w:rsidRPr="00611091"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 w:rsidRPr="00611091">
      <w:pPr>
        <w:ind w:left="708"/>
        <w:jc w:val="both"/>
        <w:rPr>
          <w:lang w:val="hr-HR"/>
        </w:rPr>
      </w:pPr>
    </w:p>
    <w:p w:rsidRDefault="005A61D0" w:rsidP="005A61D0" w:rsidR="005A61D0" w:rsidRPr="00611091">
      <w:pPr>
        <w:ind w:left="708"/>
        <w:jc w:val="both"/>
        <w:rPr>
          <w:lang w:val="hr-HR"/>
        </w:rPr>
      </w:pPr>
      <w:r w:rsidRPr="00611091"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 w:rsidRPr="00611091">
      <w:pPr>
        <w:ind w:left="708"/>
        <w:jc w:val="both"/>
        <w:rPr>
          <w:lang w:val="hr-HR"/>
        </w:rPr>
      </w:pPr>
    </w:p>
    <w:p w:rsidRDefault="005A61D0" w:rsidP="00611091" w:rsidR="00A353BF" w:rsidRPr="00611091">
      <w:pPr>
        <w:ind w:left="708"/>
        <w:jc w:val="both"/>
        <w:rPr>
          <w:lang w:val="hr-HR"/>
        </w:rPr>
      </w:pPr>
      <w:r w:rsidRPr="00611091"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4F6684" w:rsidR="005A61D0" w:rsidRPr="00611091">
      <w:pPr>
        <w:jc w:val="center"/>
        <w:rPr>
          <w:lang w:val="hr-HR"/>
        </w:rPr>
      </w:pPr>
      <w:r w:rsidRPr="00611091">
        <w:rPr>
          <w:lang w:val="hr-HR"/>
        </w:rPr>
        <w:t xml:space="preserve">U Splitu, </w:t>
      </w:r>
      <w:r w:rsidR="00611091" w:rsidRPr="00611091">
        <w:rPr>
          <w:lang w:val="hr-HR"/>
        </w:rPr>
        <w:t>30</w:t>
      </w:r>
      <w:r w:rsidR="00374873" w:rsidRPr="00611091">
        <w:rPr>
          <w:lang w:val="hr-HR"/>
        </w:rPr>
        <w:t>. siječnja 2017</w:t>
      </w:r>
      <w:r w:rsidR="00693AB7" w:rsidRPr="00611091">
        <w:rPr>
          <w:lang w:val="hr-HR"/>
        </w:rPr>
        <w:t>. godine</w:t>
      </w:r>
    </w:p>
    <w:p w:rsidRDefault="00B15715" w:rsidP="00693AB7" w:rsidR="00B15715" w:rsidRPr="00611091">
      <w:pPr>
        <w:ind w:firstLine="708" w:left="7080"/>
        <w:jc w:val="right"/>
        <w:rPr>
          <w:lang w:val="hr-HR"/>
        </w:rPr>
      </w:pPr>
    </w:p>
    <w:p w:rsidRDefault="00322D32" w:rsidP="00611091" w:rsidR="00A353BF" w:rsidRPr="00611091">
      <w:pPr>
        <w:ind w:left="6372"/>
        <w:rPr>
          <w:lang w:val="hr-HR"/>
        </w:rPr>
      </w:pPr>
      <w:r w:rsidRPr="00611091">
        <w:rPr>
          <w:lang w:val="hr-HR"/>
        </w:rPr>
        <w:t xml:space="preserve">  </w:t>
      </w:r>
      <w:r w:rsidR="00B15715" w:rsidRPr="00611091">
        <w:rPr>
          <w:lang w:val="hr-HR"/>
        </w:rPr>
        <w:t>SUDSKI SAVJETNIK</w:t>
      </w:r>
    </w:p>
    <w:p w:rsidRDefault="00322D32" w:rsidP="00B15715" w:rsidR="005A61D0" w:rsidRPr="00611091">
      <w:pPr>
        <w:ind w:firstLine="708" w:left="5664"/>
        <w:rPr>
          <w:lang w:val="hr-HR"/>
        </w:rPr>
      </w:pPr>
      <w:r w:rsidRPr="00611091">
        <w:rPr>
          <w:lang w:val="hr-HR"/>
        </w:rPr>
        <w:t xml:space="preserve">  </w:t>
      </w:r>
      <w:r w:rsidR="00B15715" w:rsidRPr="00611091">
        <w:rPr>
          <w:lang w:val="hr-HR"/>
        </w:rPr>
        <w:t xml:space="preserve">Goran </w:t>
      </w:r>
      <w:r w:rsidR="002F0728" w:rsidRPr="00611091">
        <w:rPr>
          <w:lang w:val="hr-HR"/>
        </w:rPr>
        <w:t xml:space="preserve"> </w:t>
      </w:r>
      <w:r w:rsidR="00B15715" w:rsidRPr="00611091">
        <w:rPr>
          <w:lang w:val="hr-HR"/>
        </w:rPr>
        <w:t>Radanović</w:t>
      </w:r>
    </w:p>
    <w:p w:rsidRDefault="005A61D0" w:rsidP="005A61D0" w:rsidR="005A61D0" w:rsidRPr="00611091">
      <w:pPr>
        <w:jc w:val="both"/>
        <w:rPr>
          <w:lang w:val="hr-HR"/>
        </w:rPr>
      </w:pPr>
      <w:r w:rsidRPr="00611091">
        <w:rPr>
          <w:lang w:val="hr-HR"/>
        </w:rPr>
        <w:t>DNA:</w:t>
      </w:r>
    </w:p>
    <w:p w:rsidRDefault="005A61D0" w:rsidP="005A61D0" w:rsidR="005A61D0" w:rsidRPr="00611091">
      <w:pPr>
        <w:jc w:val="both"/>
        <w:rPr>
          <w:lang w:val="hr-HR"/>
        </w:rPr>
      </w:pPr>
      <w:r w:rsidRPr="00611091">
        <w:rPr>
          <w:lang w:val="hr-HR"/>
        </w:rPr>
        <w:t>-  e-Oglasna ploča suda – 45 dana</w:t>
      </w:r>
    </w:p>
    <w:p w:rsidRDefault="005A61D0" w:rsidP="00693AB7" w:rsidR="00853B3E" w:rsidRPr="00611091">
      <w:pPr>
        <w:jc w:val="both"/>
        <w:rPr>
          <w:lang w:val="hr-HR"/>
        </w:rPr>
      </w:pPr>
      <w:r w:rsidRPr="00611091">
        <w:rPr>
          <w:lang w:val="hr-HR"/>
        </w:rPr>
        <w:t>-  u spis</w:t>
      </w:r>
    </w:p>
    <w:sectPr w:rsidSect="00693AB7" w:rsidR="00853B3E" w:rsidRPr="0061109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11091" w:rsidRPr="00611091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557878" w:rsidR="00473132">
    <w:pPr>
      <w:pStyle w:val="Zaglavlje"/>
      <w:jc w:val="center"/>
    </w:pPr>
  </w:p>
  <w:p w:rsidRDefault="0055787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611091">
      <w:rPr>
        <w:lang w:val="hr-HR"/>
      </w:rPr>
      <w:t>82</w:t>
    </w:r>
    <w:r w:rsidR="00A30E89">
      <w:t>/201</w:t>
    </w:r>
    <w:r w:rsidR="00A353BF">
      <w:t>7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0D63"/>
    <w:rsid w:val="00066650"/>
    <w:rsid w:val="00073AFA"/>
    <w:rsid w:val="00075C32"/>
    <w:rsid w:val="00084AC9"/>
    <w:rsid w:val="00086F74"/>
    <w:rsid w:val="000A1F2C"/>
    <w:rsid w:val="000B4D96"/>
    <w:rsid w:val="000F03A8"/>
    <w:rsid w:val="00102A7A"/>
    <w:rsid w:val="00113472"/>
    <w:rsid w:val="00115CC8"/>
    <w:rsid w:val="001227A6"/>
    <w:rsid w:val="00134622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22D32"/>
    <w:rsid w:val="00335C91"/>
    <w:rsid w:val="003652A6"/>
    <w:rsid w:val="00374873"/>
    <w:rsid w:val="003802EC"/>
    <w:rsid w:val="00390332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55B18"/>
    <w:rsid w:val="00462F87"/>
    <w:rsid w:val="00467A40"/>
    <w:rsid w:val="004B4D6A"/>
    <w:rsid w:val="004B6FC9"/>
    <w:rsid w:val="004D4338"/>
    <w:rsid w:val="004F02B2"/>
    <w:rsid w:val="004F6684"/>
    <w:rsid w:val="004F72F8"/>
    <w:rsid w:val="00502668"/>
    <w:rsid w:val="00511ED2"/>
    <w:rsid w:val="00533A38"/>
    <w:rsid w:val="0054599A"/>
    <w:rsid w:val="00557878"/>
    <w:rsid w:val="00591D5B"/>
    <w:rsid w:val="005A61D0"/>
    <w:rsid w:val="005B6766"/>
    <w:rsid w:val="005E1742"/>
    <w:rsid w:val="005F3DA3"/>
    <w:rsid w:val="00601A06"/>
    <w:rsid w:val="00611091"/>
    <w:rsid w:val="0062029E"/>
    <w:rsid w:val="00656D2D"/>
    <w:rsid w:val="00660C27"/>
    <w:rsid w:val="00665D70"/>
    <w:rsid w:val="00667B63"/>
    <w:rsid w:val="00684A08"/>
    <w:rsid w:val="00693AB7"/>
    <w:rsid w:val="006E0498"/>
    <w:rsid w:val="0071519E"/>
    <w:rsid w:val="00730ECA"/>
    <w:rsid w:val="00730F7D"/>
    <w:rsid w:val="00734CEA"/>
    <w:rsid w:val="00770F40"/>
    <w:rsid w:val="00776527"/>
    <w:rsid w:val="007777BD"/>
    <w:rsid w:val="00780DE1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215E7"/>
    <w:rsid w:val="0084161E"/>
    <w:rsid w:val="00853B3E"/>
    <w:rsid w:val="008A720C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1F7F"/>
    <w:rsid w:val="009A2CA4"/>
    <w:rsid w:val="009D4196"/>
    <w:rsid w:val="009E4D27"/>
    <w:rsid w:val="009E5BF6"/>
    <w:rsid w:val="009E5D10"/>
    <w:rsid w:val="00A27773"/>
    <w:rsid w:val="00A30E89"/>
    <w:rsid w:val="00A353BF"/>
    <w:rsid w:val="00A37186"/>
    <w:rsid w:val="00A41148"/>
    <w:rsid w:val="00A51DE9"/>
    <w:rsid w:val="00A52F87"/>
    <w:rsid w:val="00A564E3"/>
    <w:rsid w:val="00A62777"/>
    <w:rsid w:val="00A80DEB"/>
    <w:rsid w:val="00A92A54"/>
    <w:rsid w:val="00A960D9"/>
    <w:rsid w:val="00AA369F"/>
    <w:rsid w:val="00AB0E10"/>
    <w:rsid w:val="00B12DBF"/>
    <w:rsid w:val="00B15715"/>
    <w:rsid w:val="00B423DC"/>
    <w:rsid w:val="00B703F2"/>
    <w:rsid w:val="00B7506F"/>
    <w:rsid w:val="00BA0ECD"/>
    <w:rsid w:val="00BA5F49"/>
    <w:rsid w:val="00BB0BC4"/>
    <w:rsid w:val="00BC2BD4"/>
    <w:rsid w:val="00C22C28"/>
    <w:rsid w:val="00C553FA"/>
    <w:rsid w:val="00C71F72"/>
    <w:rsid w:val="00C7760F"/>
    <w:rsid w:val="00C86882"/>
    <w:rsid w:val="00CB1A82"/>
    <w:rsid w:val="00CC54C3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529D4"/>
    <w:rsid w:val="00E80A6D"/>
    <w:rsid w:val="00EA4F9E"/>
    <w:rsid w:val="00EB036B"/>
    <w:rsid w:val="00EB6A52"/>
    <w:rsid w:val="00EC7D85"/>
    <w:rsid w:val="00EF29F7"/>
    <w:rsid w:val="00EF6EC0"/>
    <w:rsid w:val="00F2599E"/>
    <w:rsid w:val="00F334B3"/>
    <w:rsid w:val="00F61B0A"/>
    <w:rsid w:val="00FD410D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St-82/2017</izvorni_sadrzaj>
    <derivirana_varijabla naziv="DomainObject.Predmet.OznakaBroj_1">St-82/2017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KLAČINA, jednostavno društvo s ograničenom odgovornošću za građenje i trgovinu</izvorni_sadrzaj>
    <derivirana_varijabla naziv="DomainObject.Predmet.ProtustrankaFormated_1">  KLAČINA, jednostavno društvo s ograničenom odgovornošću za građenje i trgovinu</derivirana_varijabla>
  </DomainObject.Predmet.ProtustrankaFormated>
  <DomainObject.Predmet.ProtustrankaFormatedOIB>
    <izvorni_sadrzaj>  KLAČINA, jednostavno društvo s ograničenom odgovornošću za građenje i trgovinu, OIB 89691854300</izvorni_sadrzaj>
    <derivirana_varijabla naziv="DomainObject.Predmet.ProtustrankaFormatedOIB_1">  KLAČINA, jednostavno društvo s ograničenom odgovornošću za građenje i trgovinu, OIB 89691854300</derivirana_varijabla>
  </DomainObject.Predmet.ProtustrankaFormatedOIB>
  <DomainObject.Predmet.ProtustrankaFormatedWithAdress>
    <izvorni_sadrzaj> KLAČINA, jednostavno društvo s ograničenom odgovornošću za građenje i trgovinu, Hrvatskog Proljeća 8, 21260 Imotski</izvorni_sadrzaj>
    <derivirana_varijabla naziv="DomainObject.Predmet.ProtustrankaFormatedWithAdress_1"> KLAČINA, jednostavno društvo s ograničenom odgovornošću za građenje i trgovinu, Hrvatskog Proljeća 8, 21260 Imotski</derivirana_varijabla>
  </DomainObject.Predmet.ProtustrankaFormatedWithAdress>
  <DomainObject.Predmet.ProtustrankaFormatedWithAdressOIB>
    <izvorni_sadrzaj> KLAČINA, jednostavno društvo s ograničenom odgovornošću za građenje i trgovinu, OIB 89691854300, Hrvatskog Proljeća 8, 21260 Imotski</izvorni_sadrzaj>
    <derivirana_varijabla naziv="DomainObject.Predmet.ProtustrankaFormatedWithAdressOIB_1"> KLAČINA, jednostavno društvo s ograničenom odgovornošću za građenje i trgovinu, OIB 89691854300, Hrvatskog Proljeća 8, 21260 Imotski</derivirana_varijabla>
  </DomainObject.Predmet.ProtustrankaFormatedWithAdressOIB>
  <DomainObject.Predmet.ProtustrankaWithAdress>
    <izvorni_sadrzaj>KLAČINA, jednostavno društvo s ograničenom odgovornošću za građenje i trgovinu Hrvatskog Proljeća 8, 21260 Imotski</izvorni_sadrzaj>
    <derivirana_varijabla naziv="DomainObject.Predmet.ProtustrankaWithAdress_1">KLAČINA, jednostavno društvo s ograničenom odgovornošću za građenje i trgovinu Hrvatskog Proljeća 8, 21260 Imotski</derivirana_varijabla>
  </DomainObject.Predmet.ProtustrankaWithAdress>
  <DomainObject.Predmet.ProtustrankaWithAdressOIB>
    <izvorni_sadrzaj>KLAČINA, jednostavno društvo s ograničenom odgovornošću za građenje i trgovinu, OIB 89691854300, Hrvatskog Proljeća 8, 21260 Imotski</izvorni_sadrzaj>
    <derivirana_varijabla naziv="DomainObject.Predmet.ProtustrankaWithAdressOIB_1">KLAČINA, jednostavno društvo s ograničenom odgovornošću za građenje i trgovinu, OIB 89691854300, Hrvatskog Proljeća 8, 21260 Imotski</derivirana_varijabla>
  </DomainObject.Predmet.ProtustrankaWithAdressOIB>
  <DomainObject.Predmet.ProtustrankaNazivFormated>
    <izvorni_sadrzaj>KLAČINA, jednostavno društvo s ograničenom odgovornošću za građenje i trgovinu</izvorni_sadrzaj>
    <derivirana_varijabla naziv="DomainObject.Predmet.ProtustrankaNazivFormated_1">KLAČINA, jednostavno društvo s ograničenom odgovornošću za građenje i trgovinu</derivirana_varijabla>
  </DomainObject.Predmet.ProtustrankaNazivFormated>
  <DomainObject.Predmet.ProtustrankaNazivFormatedOIB>
    <izvorni_sadrzaj>KLAČINA, jednostavno društvo s ograničenom odgovornošću za građenje i trgovinu, OIB 89691854300</izvorni_sadrzaj>
    <derivirana_varijabla naziv="DomainObject.Predmet.ProtustrankaNazivFormatedOIB_1">KLAČINA, jednostavno društvo s ograničenom odgovornošću za građenje i trgovinu, OIB 89691854300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8890.23</izvorni_sadrzaj>
    <derivirana_varijabla naziv="DomainObject.Predmet.TrenutnaVrijednost_1">8890.23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KLAČINA, jednostavno društvo s ograničenom odgovornošću za građenje i trgovinu</item>
    </izvorni_sadrzaj>
    <derivirana_varijabla naziv="DomainObject.Predmet.ProtuStrankaListFormated_1">
      <item>KLAČINA, jednostavno društvo s ograničenom odgovornošću za građenje i trgovinu</item>
    </derivirana_varijabla>
  </DomainObject.Predmet.ProtuStrankaListFormated>
  <DomainObject.Predmet.ProtuStrankaListFormatedOIB>
    <izvorni_sadrzaj>
      <item>KLAČINA, jednostavno društvo s ograničenom odgovornošću za građenje i trgovinu, OIB 89691854300</item>
    </izvorni_sadrzaj>
    <derivirana_varijabla naziv="DomainObject.Predmet.ProtuStrankaListFormatedOIB_1">
      <item>KLAČINA, jednostavno društvo s ograničenom odgovornošću za građenje i trgovinu, OIB 89691854300</item>
    </derivirana_varijabla>
  </DomainObject.Predmet.ProtuStrankaListFormatedOIB>
  <DomainObject.Predmet.ProtuStrankaListFormatedWithAdress>
    <izvorni_sadrzaj>
      <item>KLAČINA, jednostavno društvo s ograničenom odgovornošću za građenje i trgovinu, Hrvatskog Proljeća 8, 21260 Imotski</item>
    </izvorni_sadrzaj>
    <derivirana_varijabla naziv="DomainObject.Predmet.ProtuStrankaListFormatedWithAdress_1">
      <item>KLAČINA, jednostavno društvo s ograničenom odgovornošću za građenje i trgovinu, Hrvatskog Proljeća 8, 21260 Imotski</item>
    </derivirana_varijabla>
  </DomainObject.Predmet.ProtuStrankaListFormatedWithAdress>
  <DomainObject.Predmet.ProtuStrankaListFormatedWithAdressOIB>
    <izvorni_sadrzaj>
      <item>KLAČINA, jednostavno društvo s ograničenom odgovornošću za građenje i trgovinu, OIB 89691854300, Hrvatskog Proljeća 8, 21260 Imotski</item>
    </izvorni_sadrzaj>
    <derivirana_varijabla naziv="DomainObject.Predmet.ProtuStrankaListFormatedWithAdressOIB_1">
      <item>KLAČINA, jednostavno društvo s ograničenom odgovornošću za građenje i trgovinu, OIB 89691854300, Hrvatskog Proljeća 8, 21260 Imotski</item>
    </derivirana_varijabla>
  </DomainObject.Predmet.ProtuStrankaListFormatedWithAdressOIB>
  <DomainObject.Predmet.ProtuStrankaListNazivFormated>
    <izvorni_sadrzaj>
      <item>KLAČINA, jednostavno društvo s ograničenom odgovornošću za građenje i trgovinu</item>
    </izvorni_sadrzaj>
    <derivirana_varijabla naziv="DomainObject.Predmet.ProtuStrankaListNazivFormated_1">
      <item>KLAČINA, jednostavno društvo s ograničenom odgovornošću za građenje i trgovinu</item>
    </derivirana_varijabla>
  </DomainObject.Predmet.ProtuStrankaListNazivFormated>
  <DomainObject.Predmet.ProtuStrankaListNazivFormatedOIB>
    <izvorni_sadrzaj>
      <item>KLAČINA, jednostavno društvo s ograničenom odgovornošću za građenje i trgovinu, OIB 89691854300</item>
    </izvorni_sadrzaj>
    <derivirana_varijabla naziv="DomainObject.Predmet.ProtuStrankaListNazivFormatedOIB_1">
      <item>KLAČINA, jednostavno društvo s ograničenom odgovornošću za građenje i trgovinu, OIB 89691854300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KLAČINA, jednostavno društvo s ograničenom odgovornošću za građenje i trgovinu</izvorni_sadrzaj>
    <derivirana_varijabla naziv="DomainObject.Predmet.ProtustrankaIDrugi_1">KLAČINA, jednostavno društvo s ograničenom odgovornošću za građenje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KLAČINA, jednostavno društvo s ograničenom odgovornošću za građenje i trgovinu, OIB 89691854300, Hrvatskog Proljeća 8, 21260 Imotski</izvorni_sadrzaj>
    <derivirana_varijabla naziv="DomainObject.Predmet.ProtustrankaIDrugiAdressOIB_1">KLAČINA, jednostavno društvo s ograničenom odgovornošću za građenje i trgovinu, OIB 89691854300, Hrvatskog Proljeća 8,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KLAČINA, jednostavno društvo s ograničenom odgovornošću za građenje i trgovinu</item>
      <item>FINANCIJSKA AGENCIJA, RC SPLIT</item>
    </izvorni_sadrzaj>
    <derivirana_varijabla naziv="DomainObject.Predmet.SudioniciListNaziv_1">
      <item>KLAČINA, jednostavno društvo s ograničenom odgovornošću za građenje i trgovinu</item>
      <item>FINANCIJSKA AGENCIJA, RC SPLIT</item>
    </derivirana_varijabla>
  </DomainObject.Predmet.SudioniciListNaziv>
  <DomainObject.Predmet.SudioniciListAdressOIB>
    <izvorni_sadrzaj>
      <item>KLAČINA, jednostavno društvo s ograničenom odgovornošću za građenje i trgovinu, OIB 89691854300, Hrvatskog Proljeća 8,21260 Imotski</item>
      <item>FINANCIJSKA AGENCIJA, RC SPLIT, OIB 85821130368, Mažuranićevo šetalište 24 b,21000 Split</item>
    </izvorni_sadrzaj>
    <derivirana_varijabla naziv="DomainObject.Predmet.SudioniciListAdressOIB_1">
      <item>KLAČINA, jednostavno društvo s ograničenom odgovornošću za građenje i trgovinu, OIB 89691854300, Hrvatskog Proljeća 8,21260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89691854300</item>
      <item>, OIB 85821130368</item>
    </izvorni_sadrzaj>
    <derivirana_varijabla naziv="DomainObject.Predmet.SudioniciListNazivOIB_1">
      <item>, OIB 89691854300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334</properties:Words>
  <properties:Characters>1904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2017-01-30T08:06:00Z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2017-01-30T10:59:00Z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