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95cd" w14:paraId="87e95cd" w:rsidRDefault="00171978" w:rsidP="00171978" w:rsidR="0017197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1978" w:rsidP="00171978" w:rsidR="0017197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71978" w:rsidP="00171978" w:rsidR="0017197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71978" w:rsidP="00171978" w:rsidR="0017197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71978" w:rsidP="00171978" w:rsidR="00171978"/>
    <w:p w:rsidRDefault="00171978" w:rsidP="00171978" w:rsidR="001719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71978" w:rsidP="00171978" w:rsidR="001719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71978" w:rsidP="00171978" w:rsidR="001719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71978" w:rsidP="00171978" w:rsidR="001719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71978" w:rsidP="00171978" w:rsidR="001719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8469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EXCLUSIVE d. o. o. Poreč, Kufci, Kestenova 24, OIB 72302161490, MBS 040066724,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171978" w:rsidP="00171978" w:rsidR="001719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71978" w:rsidP="00171978" w:rsidR="001719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71978" w:rsidP="00171978" w:rsidR="001719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71978" w:rsidP="00171978" w:rsidR="0017197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EXCLUSIVE d. o. o. Poreč, Kufci, Kestenova 24, OIB 72302161490, MBS 040066724.</w:t>
      </w:r>
    </w:p>
    <w:p w:rsidRDefault="00171978" w:rsidP="00171978" w:rsidR="0017197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71978" w:rsidP="00171978" w:rsidR="0017197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71978" w:rsidP="00171978" w:rsidR="001719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71978" w:rsidP="00171978" w:rsidR="001719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EXCLUSIVE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1506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866.226,46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71978" w:rsidP="00171978" w:rsidR="001719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71978" w:rsidP="00171978" w:rsidR="001719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71978" w:rsidP="00171978" w:rsidR="001719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71978" w:rsidP="00171978" w:rsidR="001719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171978" w:rsidP="00171978" w:rsidR="0017197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71978" w:rsidP="00171978" w:rsidR="0017197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520BE7">
        <w:rPr>
          <w:rFonts w:cs="Times New Roman" w:eastAsia="Times New Roman"/>
          <w:szCs w:val="24"/>
          <w:lang w:eastAsia="hr-HR"/>
        </w:rPr>
        <w:t>, v. r.</w:t>
      </w:r>
    </w:p>
    <w:p w:rsidRDefault="00171978" w:rsidP="00171978" w:rsidR="0017197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71978" w:rsidP="00171978" w:rsidR="0017197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71978" w:rsidP="00171978" w:rsidR="001719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71978" w:rsidP="00171978" w:rsidR="0017197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171978" w:rsidP="00171978" w:rsidR="0017197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171978" w:rsidP="00171978" w:rsidR="0017197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71978" w:rsidP="00171978" w:rsidR="00171978" w:rsidRPr="00D05CA9">
      <w:pPr>
        <w:tabs>
          <w:tab w:pos="4116" w:val="left"/>
        </w:tabs>
      </w:pPr>
    </w:p>
    <w:p w:rsidRDefault="00171978" w:rsidP="00171978" w:rsidR="00171978" w:rsidRPr="00D05CA9">
      <w:pPr>
        <w:tabs>
          <w:tab w:pos="4116" w:val="left"/>
        </w:tabs>
      </w:pPr>
    </w:p>
    <w:p w:rsidRDefault="00171978" w:rsidP="00171978" w:rsidR="00171978" w:rsidRPr="00D05CA9">
      <w:pPr>
        <w:tabs>
          <w:tab w:pos="4116" w:val="left"/>
        </w:tabs>
      </w:pPr>
    </w:p>
    <w:p w:rsidRDefault="00171978" w:rsidP="00171978" w:rsidR="00171978" w:rsidRPr="00D05CA9">
      <w:pPr>
        <w:tabs>
          <w:tab w:pos="4116" w:val="left"/>
        </w:tabs>
      </w:pPr>
    </w:p>
    <w:p w:rsidRDefault="00171978" w:rsidP="00171978" w:rsidR="00171978" w:rsidRPr="00D05CA9">
      <w:pPr>
        <w:tabs>
          <w:tab w:pos="4116" w:val="left"/>
        </w:tabs>
      </w:pPr>
    </w:p>
    <w:p w:rsidRDefault="00171978" w:rsidP="00171978" w:rsidR="00171978" w:rsidRPr="00D05CA9">
      <w:pPr>
        <w:tabs>
          <w:tab w:pos="4116" w:val="left"/>
        </w:tabs>
      </w:pPr>
    </w:p>
    <w:p w:rsidRDefault="00171978" w:rsidP="00171978" w:rsidR="00171978" w:rsidRPr="00D05CA9">
      <w:pPr>
        <w:tabs>
          <w:tab w:pos="4116" w:val="left"/>
        </w:tabs>
      </w:pPr>
    </w:p>
    <w:p w:rsidRDefault="00171978" w:rsidP="00171978" w:rsidR="00171978" w:rsidRPr="00D05CA9">
      <w:pPr>
        <w:tabs>
          <w:tab w:pos="4116" w:val="left"/>
        </w:tabs>
      </w:pPr>
    </w:p>
    <w:p w:rsidRDefault="00171978" w:rsidP="00171978" w:rsidR="00171978" w:rsidRPr="00D05CA9">
      <w:pPr>
        <w:tabs>
          <w:tab w:pos="4116" w:val="left"/>
        </w:tabs>
      </w:pPr>
    </w:p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 w:rsidRPr="00D05CA9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171978" w:rsidP="00171978" w:rsidR="00171978"/>
    <w:p w:rsidRDefault="00F714EA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B81" w:rsidP="00171978" w:rsidR="00A33B81">
      <w:r>
        <w:separator/>
      </w:r>
    </w:p>
  </w:endnote>
  <w:endnote w:id="0" w:type="continuationSeparator">
    <w:p w:rsidRDefault="00A33B81" w:rsidP="00171978" w:rsidR="00A33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B81" w:rsidP="00171978" w:rsidR="00A33B81">
      <w:r>
        <w:separator/>
      </w:r>
    </w:p>
  </w:footnote>
  <w:footnote w:id="0" w:type="continuationSeparator">
    <w:p w:rsidRDefault="00A33B81" w:rsidP="00171978" w:rsidR="00A33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B81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714EA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171978">
      <w:t>70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B81" w:rsidP="0021081C" w:rsidR="00A81E97">
    <w:pPr>
      <w:pStyle w:val="Zaglavlje"/>
      <w:jc w:val="right"/>
    </w:pPr>
    <w:r>
      <w:t>11 St-3</w:t>
    </w:r>
    <w:r w:rsidR="00171978">
      <w:t>70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842"/>
    <w:rsid w:val="00171978"/>
    <w:rsid w:val="00491842"/>
    <w:rsid w:val="00520BE7"/>
    <w:rsid w:val="009A6044"/>
    <w:rsid w:val="00A33B81"/>
    <w:rsid w:val="00BF033F"/>
    <w:rsid w:val="00F7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197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19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197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19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197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19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197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1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4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4E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4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4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97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19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197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19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197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19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197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1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4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4E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4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4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EXCLUSIVE d. o. o. POREČ</izvorni_sadrzaj>
    <derivirana_varijabla naziv="DomainObject.Predmet.ProtustrankaFormated_1">  EXCLUSIVE d. o. o. POREČ</derivirana_varijabla>
  </DomainObject.Predmet.ProtustrankaFormated>
  <DomainObject.Predmet.ProtustrankaFormatedOIB>
    <izvorni_sadrzaj>  EXCLUSIVE d. o. o. POREČ, OIB 72302161490</izvorni_sadrzaj>
    <derivirana_varijabla naziv="DomainObject.Predmet.ProtustrankaFormatedOIB_1">  EXCLUSIVE d. o. o. POREČ, OIB 72302161490</derivirana_varijabla>
  </DomainObject.Predmet.ProtustrankaFormatedOIB>
  <DomainObject.Predmet.ProtustrankaFormatedWithAdress>
    <izvorni_sadrzaj> EXCLUSIVE d. o. o. POREČ, Kufci, Kestenova 24, 52440 Poreč</izvorni_sadrzaj>
    <derivirana_varijabla naziv="DomainObject.Predmet.ProtustrankaFormatedWithAdress_1"> EXCLUSIVE d. o. o. POREČ, Kufci, Kestenova 24, 52440 Poreč</derivirana_varijabla>
  </DomainObject.Predmet.ProtustrankaFormatedWithAdress>
  <DomainObject.Predmet.ProtustrankaFormatedWithAdressOIB>
    <izvorni_sadrzaj> EXCLUSIVE d. o. o. POREČ, OIB 72302161490, Kufci, Kestenova 24, 52440 Poreč</izvorni_sadrzaj>
    <derivirana_varijabla naziv="DomainObject.Predmet.ProtustrankaFormatedWithAdressOIB_1"> EXCLUSIVE d. o. o. POREČ, OIB 72302161490, Kufci, Kestenova 24, 52440 Poreč</derivirana_varijabla>
  </DomainObject.Predmet.ProtustrankaFormatedWithAdressOIB>
  <DomainObject.Predmet.ProtustrankaWithAdress>
    <izvorni_sadrzaj>EXCLUSIVE d. o. o. POREČ Kufci, Kestenova 24, 52440 Poreč</izvorni_sadrzaj>
    <derivirana_varijabla naziv="DomainObject.Predmet.ProtustrankaWithAdress_1">EXCLUSIVE d. o. o. POREČ Kufci, Kestenova 24, 52440 Poreč</derivirana_varijabla>
  </DomainObject.Predmet.ProtustrankaWithAdress>
  <DomainObject.Predmet.ProtustrankaWithAdressOIB>
    <izvorni_sadrzaj>EXCLUSIVE d. o. o. POREČ, OIB 72302161490, Kufci, Kestenova 24, 52440 Poreč</izvorni_sadrzaj>
    <derivirana_varijabla naziv="DomainObject.Predmet.ProtustrankaWithAdressOIB_1">EXCLUSIVE d. o. o. POREČ, OIB 72302161490, Kufci, Kestenova 24, 52440 Poreč</derivirana_varijabla>
  </DomainObject.Predmet.ProtustrankaWithAdressOIB>
  <DomainObject.Predmet.ProtustrankaNazivFormated>
    <izvorni_sadrzaj>EXCLUSIVE d. o. o. POREČ</izvorni_sadrzaj>
    <derivirana_varijabla naziv="DomainObject.Predmet.ProtustrankaNazivFormated_1">EXCLUSIVE d. o. o. POREČ</derivirana_varijabla>
  </DomainObject.Predmet.ProtustrankaNazivFormated>
  <DomainObject.Predmet.ProtustrankaNazivFormatedOIB>
    <izvorni_sadrzaj>EXCLUSIVE d. o. o. POREČ, OIB 72302161490</izvorni_sadrzaj>
    <derivirana_varijabla naziv="DomainObject.Predmet.ProtustrankaNazivFormatedOIB_1">EXCLUSIVE d. o. o. POREČ, OIB 72302161490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866226.46</izvorni_sadrzaj>
    <derivirana_varijabla naziv="DomainObject.Predmet.TrenutnaVrijednost_1">866226.46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EXCLUSIVE d. o. o. POREČ</item>
    </izvorni_sadrzaj>
    <derivirana_varijabla naziv="DomainObject.Predmet.ProtuStrankaListFormated_1">
      <item>EXCLUSIVE d. o. o. POREČ</item>
    </derivirana_varijabla>
  </DomainObject.Predmet.ProtuStrankaListFormated>
  <DomainObject.Predmet.ProtuStrankaListFormatedOIB>
    <izvorni_sadrzaj>
      <item>EXCLUSIVE d. o. o. POREČ, OIB 72302161490</item>
    </izvorni_sadrzaj>
    <derivirana_varijabla naziv="DomainObject.Predmet.ProtuStrankaListFormatedOIB_1">
      <item>EXCLUSIVE d. o. o. POREČ, OIB 72302161490</item>
    </derivirana_varijabla>
  </DomainObject.Predmet.ProtuStrankaListFormatedOIB>
  <DomainObject.Predmet.ProtuStrankaListFormatedWithAdress>
    <izvorni_sadrzaj>
      <item>EXCLUSIVE d. o. o. POREČ, Kufci, Kestenova 24, 52440 Poreč</item>
    </izvorni_sadrzaj>
    <derivirana_varijabla naziv="DomainObject.Predmet.ProtuStrankaListFormatedWithAdress_1">
      <item>EXCLUSIVE d. o. o. POREČ, Kufci, Kestenova 24, 52440 Poreč</item>
    </derivirana_varijabla>
  </DomainObject.Predmet.ProtuStrankaListFormatedWithAdress>
  <DomainObject.Predmet.ProtuStrankaListFormatedWithAdressOIB>
    <izvorni_sadrzaj>
      <item>EXCLUSIVE d. o. o. POREČ, OIB 72302161490, Kufci, Kestenova 24, 52440 Poreč</item>
    </izvorni_sadrzaj>
    <derivirana_varijabla naziv="DomainObject.Predmet.ProtuStrankaListFormatedWithAdressOIB_1">
      <item>EXCLUSIVE d. o. o. POREČ, OIB 72302161490, Kufci, Kestenova 24, 52440 Poreč</item>
    </derivirana_varijabla>
  </DomainObject.Predmet.ProtuStrankaListFormatedWithAdressOIB>
  <DomainObject.Predmet.ProtuStrankaListNazivFormated>
    <izvorni_sadrzaj>
      <item>EXCLUSIVE d. o. o. POREČ</item>
    </izvorni_sadrzaj>
    <derivirana_varijabla naziv="DomainObject.Predmet.ProtuStrankaListNazivFormated_1">
      <item>EXCLUSIVE d. o. o. POREČ</item>
    </derivirana_varijabla>
  </DomainObject.Predmet.ProtuStrankaListNazivFormated>
  <DomainObject.Predmet.ProtuStrankaListNazivFormatedOIB>
    <izvorni_sadrzaj>
      <item>EXCLUSIVE d. o. o. POREČ, OIB 72302161490</item>
    </izvorni_sadrzaj>
    <derivirana_varijabla naziv="DomainObject.Predmet.ProtuStrankaListNazivFormatedOIB_1">
      <item>EXCLUSIVE d. o. o. POREČ, OIB 72302161490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EXCLUSIVE d. o. o. POREČ</izvorni_sadrzaj>
    <derivirana_varijabla naziv="DomainObject.Predmet.ProtustrankaIDrugi_1">EXCLUSIVE d. o. 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EXCLUSIVE d. o. o. POREČ, OIB 72302161490, Kufci, Kestenova 24, 52440 Poreč</izvorni_sadrzaj>
    <derivirana_varijabla naziv="DomainObject.Predmet.ProtustrankaIDrugiAdressOIB_1">EXCLUSIVE d. o. o. POREČ, OIB 72302161490, Kufci, Kestenova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EXCLUSIVE d. o. o. POREČ</item>
    </izvorni_sadrzaj>
    <derivirana_varijabla naziv="DomainObject.Predmet.SudioniciListNaziv_1">
      <item>FINANCIJSKA AGENCIJA, RC RIJEKA, PODRUŽNICA PULA, PULA</item>
      <item>EXCLUSIVE d. o. 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EXCLUSIVE d. o. o. POREČ, OIB 72302161490, Kufci, Kestenova 24,52440 Poreč</item>
    </izvorni_sadrzaj>
    <derivirana_varijabla naziv="DomainObject.Predmet.SudioniciListAdressOIB_1">
      <item>FINANCIJSKA AGENCIJA, RC RIJEKA, PODRUŽNICA PULA, PULA, OIB 85821130368, Ulica grada Vukovara 70,Zagreb</item>
      <item>EXCLUSIVE d. o. o. POREČ, OIB 72302161490, Kufci, Kestenova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72302161490</item>
    </izvorni_sadrzaj>
    <derivirana_varijabla naziv="DomainObject.Predmet.SudioniciListNazivOIB_1">
      <item>, OIB 85821130368</item>
      <item>, OIB 72302161490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2015</properties:Characters>
  <properties:Lines>93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2015-11-26T09:00:00Z</dcterms:created>
  <dc:creator>Mihaela Kaligari</dc:creator>
  <dc:description/>
  <cp:keywords/>
  <cp:lastModifiedBy>Mihaela Kaligari</cp:lastModifiedBy>
  <cp:lastPrinted>2015-12-10T07:59:00Z</cp:lastPrinted>
  <dcterms:modified xmlns:xsi="http://www.w3.org/2001/XMLSchema-instance" xsi:type="dcterms:W3CDTF">2015-12-10T08:00:00Z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