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c9094" w14:paraId="e2c909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5D2443">
        <w:rPr>
          <w:b/>
          <w:sz w:val="22"/>
          <w:szCs w:val="22"/>
        </w:rPr>
        <w:t xml:space="preserve"> St - </w:t>
      </w:r>
      <w:r w:rsidR="00FB5BF3">
        <w:rPr>
          <w:b/>
          <w:sz w:val="22"/>
          <w:szCs w:val="22"/>
        </w:rPr>
        <w:t>1024</w:t>
      </w:r>
      <w:r w:rsidR="00E478E5">
        <w:rPr>
          <w:b/>
          <w:sz w:val="22"/>
          <w:szCs w:val="22"/>
        </w:rPr>
        <w:t>/</w:t>
      </w:r>
      <w:r w:rsidR="001532FE">
        <w:rPr>
          <w:b/>
          <w:sz w:val="22"/>
          <w:szCs w:val="22"/>
        </w:rPr>
        <w:t>2017</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021F86">
        <w:rPr>
          <w:sz w:val="22"/>
          <w:szCs w:val="22"/>
        </w:rPr>
        <w:t>24</w:t>
      </w:r>
      <w:r w:rsidR="001532FE">
        <w:rPr>
          <w:sz w:val="22"/>
          <w:szCs w:val="22"/>
        </w:rPr>
        <w:t xml:space="preserve">. </w:t>
      </w:r>
      <w:r w:rsidR="00021F86">
        <w:rPr>
          <w:sz w:val="22"/>
          <w:szCs w:val="22"/>
        </w:rPr>
        <w:t>studenog</w:t>
      </w:r>
      <w:r w:rsidR="001532FE">
        <w:rPr>
          <w:sz w:val="22"/>
          <w:szCs w:val="22"/>
        </w:rPr>
        <w:t xml:space="preserve"> 2017.</w:t>
      </w:r>
      <w:r w:rsidRPr="00DF6116">
        <w:rPr>
          <w:sz w:val="22"/>
          <w:szCs w:val="22"/>
        </w:rPr>
        <w:t xml:space="preserve">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w:t>
      </w:r>
      <w:r w:rsidR="00021F86">
        <w:rPr>
          <w:sz w:val="22"/>
          <w:szCs w:val="22"/>
        </w:rPr>
        <w:t xml:space="preserve"> dužnika </w:t>
      </w:r>
      <w:r w:rsidR="00FB5BF3" w:rsidRPr="00FB5BF3">
        <w:rPr>
          <w:sz w:val="22"/>
          <w:szCs w:val="22"/>
        </w:rPr>
        <w:t>ESSENTIA  j.d.o.o., Dubrovnik, Branitelja Dubrovnika 15, OIB: 79335916158</w:t>
      </w:r>
      <w:r w:rsidR="00FB5BF3">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4E756C" w:rsidP="009652A0" w:rsidR="004E756C"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 xml:space="preserve">Pozivaju se vjerovnici </w:t>
      </w:r>
      <w:r w:rsidRPr="00855A48">
        <w:rPr>
          <w:sz w:val="22"/>
          <w:szCs w:val="22"/>
        </w:rPr>
        <w:t>dužnika</w:t>
      </w:r>
      <w:r w:rsidR="00E8005A" w:rsidRPr="00855A48">
        <w:rPr>
          <w:sz w:val="22"/>
          <w:szCs w:val="22"/>
        </w:rPr>
        <w:t xml:space="preserve"> </w:t>
      </w:r>
      <w:r w:rsidR="00FB5BF3" w:rsidRPr="00FB5BF3">
        <w:rPr>
          <w:sz w:val="22"/>
          <w:szCs w:val="22"/>
        </w:rPr>
        <w:t>ESSENTIA  j.d.o.o., Dubrovnik, Branitelja Dubrovnika 15, OIB: 79335916158</w:t>
      </w:r>
      <w:r w:rsidR="00FB5BF3">
        <w:rPr>
          <w:sz w:val="22"/>
          <w:szCs w:val="22"/>
        </w:rPr>
        <w:t xml:space="preserve"> </w:t>
      </w:r>
      <w:r w:rsidRPr="00855A48">
        <w:rPr>
          <w:sz w:val="22"/>
          <w:szCs w:val="22"/>
        </w:rPr>
        <w:t>da najkasnije u</w:t>
      </w:r>
      <w:r w:rsidRPr="00DF6116">
        <w:rPr>
          <w:sz w:val="22"/>
          <w:szCs w:val="22"/>
        </w:rPr>
        <w:t xml:space="preserve">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FB5BF3">
        <w:rPr>
          <w:sz w:val="22"/>
          <w:szCs w:val="22"/>
        </w:rPr>
        <w:t>5.312,76</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9A3283">
        <w:rPr>
          <w:sz w:val="22"/>
          <w:szCs w:val="22"/>
        </w:rPr>
        <w:t xml:space="preserve">oblju od </w:t>
      </w:r>
      <w:r w:rsidR="00855A48">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021F86">
        <w:rPr>
          <w:b/>
          <w:sz w:val="22"/>
          <w:szCs w:val="22"/>
        </w:rPr>
        <w:t>24</w:t>
      </w:r>
      <w:r w:rsidR="004439BC">
        <w:rPr>
          <w:b/>
          <w:sz w:val="22"/>
          <w:szCs w:val="22"/>
        </w:rPr>
        <w:t>.</w:t>
      </w:r>
      <w:r w:rsidR="00021F86">
        <w:rPr>
          <w:b/>
          <w:sz w:val="22"/>
          <w:szCs w:val="22"/>
        </w:rPr>
        <w:t xml:space="preserve"> studenog</w:t>
      </w:r>
      <w:r w:rsidR="00431C3C">
        <w:rPr>
          <w:b/>
          <w:sz w:val="22"/>
          <w:szCs w:val="22"/>
        </w:rPr>
        <w:t xml:space="preserve"> 2017</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3B10E8">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291A05">
        <w:rPr>
          <w:b/>
          <w:sz w:val="22"/>
          <w:szCs w:val="22"/>
        </w:rPr>
        <w:t xml:space="preserve"> </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652A0">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21F86"/>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4671C"/>
    <w:rsid w:val="00152B73"/>
    <w:rsid w:val="001532FE"/>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A50"/>
    <w:rsid w:val="00246BFF"/>
    <w:rsid w:val="002512C6"/>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10E8"/>
    <w:rsid w:val="003B7474"/>
    <w:rsid w:val="003B76A9"/>
    <w:rsid w:val="003C2002"/>
    <w:rsid w:val="003D2A12"/>
    <w:rsid w:val="003D67B9"/>
    <w:rsid w:val="003F1814"/>
    <w:rsid w:val="003F1D13"/>
    <w:rsid w:val="003F78B8"/>
    <w:rsid w:val="003F7A92"/>
    <w:rsid w:val="003F7B87"/>
    <w:rsid w:val="0040468A"/>
    <w:rsid w:val="004074FC"/>
    <w:rsid w:val="00413841"/>
    <w:rsid w:val="00415383"/>
    <w:rsid w:val="00420F56"/>
    <w:rsid w:val="00422968"/>
    <w:rsid w:val="004241F3"/>
    <w:rsid w:val="00431A69"/>
    <w:rsid w:val="00431C3C"/>
    <w:rsid w:val="0043491B"/>
    <w:rsid w:val="004439BC"/>
    <w:rsid w:val="00450611"/>
    <w:rsid w:val="004540AE"/>
    <w:rsid w:val="004566F8"/>
    <w:rsid w:val="00460B16"/>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71D7E"/>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E792B"/>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5A48"/>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49E4"/>
    <w:rsid w:val="009E597A"/>
    <w:rsid w:val="009E71CD"/>
    <w:rsid w:val="009F5C94"/>
    <w:rsid w:val="00A026C2"/>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7C7C"/>
    <w:rsid w:val="00BD18BB"/>
    <w:rsid w:val="00BD268D"/>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042EB"/>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F0249C"/>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A7516"/>
    <w:rsid w:val="00FA796E"/>
    <w:rsid w:val="00FB467D"/>
    <w:rsid w:val="00FB5BF3"/>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1024</izvorni_sadrzaj>
    <derivirana_varijabla naziv="DomainObject.Predmet.Broj_1">1024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2017.</izvorni_sadrzaj>
    <derivirana_varijabla naziv="DomainObject.Predmet.DatumOsnivanja_1">15.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St-1024/2017</izvorni_sadrzaj>
    <derivirana_varijabla naziv="DomainObject.Predmet.OznakaBroj_1">St-1024/2017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ESSENTIA  j.d.o.o. za proizvodnju i trgovinu</izvorni_sadrzaj>
    <derivirana_varijabla naziv="DomainObject.Predmet.ProtustrankaFormated_1">  ESSENTIA  j.d.o.o. za proizvodnju i trgovinu</derivirana_varijabla>
  </DomainObject.Predmet.ProtustrankaFormated>
  <DomainObject.Predmet.ProtustrankaFormatedOIB>
    <izvorni_sadrzaj>  ESSENTIA  j.d.o.o. za proizvodnju i trgovinu, OIB 79335916158</izvorni_sadrzaj>
    <derivirana_varijabla naziv="DomainObject.Predmet.ProtustrankaFormatedOIB_1">  ESSENTIA  j.d.o.o. za proizvodnju i trgovinu, OIB 79335916158</derivirana_varijabla>
  </DomainObject.Predmet.ProtustrankaFormatedOIB>
  <DomainObject.Predmet.ProtustrankaFormatedWithAdress>
    <izvorni_sadrzaj> ESSENTIA  j.d.o.o. za proizvodnju i trgovinu, Branitelja Dubrovnika 15, 20000 Dubrovnik</izvorni_sadrzaj>
    <derivirana_varijabla naziv="DomainObject.Predmet.ProtustrankaFormatedWithAdress_1"> ESSENTIA  j.d.o.o. za proizvodnju i trgovinu, Branitelja Dubrovnika 15, 20000 Dubrovnik</derivirana_varijabla>
  </DomainObject.Predmet.ProtustrankaFormatedWithAdress>
  <DomainObject.Predmet.ProtustrankaFormatedWithAdressOIB>
    <izvorni_sadrzaj> ESSENTIA  j.d.o.o. za proizvodnju i trgovinu, OIB 79335916158, Branitelja Dubrovnika 15, 20000 Dubrovnik</izvorni_sadrzaj>
    <derivirana_varijabla naziv="DomainObject.Predmet.ProtustrankaFormatedWithAdressOIB_1"> ESSENTIA  j.d.o.o. za proizvodnju i trgovinu, OIB 79335916158, Branitelja Dubrovnika 15, 20000 Dubrovnik</derivirana_varijabla>
  </DomainObject.Predmet.ProtustrankaFormatedWithAdressOIB>
  <DomainObject.Predmet.ProtustrankaWithAdress>
    <izvorni_sadrzaj>ESSENTIA  j.d.o.o. za proizvodnju i trgovinu Branitelja Dubrovnika 15, 20000 Dubrovnik</izvorni_sadrzaj>
    <derivirana_varijabla naziv="DomainObject.Predmet.ProtustrankaWithAdress_1">ESSENTIA  j.d.o.o. za proizvodnju i trgovinu Branitelja Dubrovnika 15, 20000 Dubrovnik</derivirana_varijabla>
  </DomainObject.Predmet.ProtustrankaWithAdress>
  <DomainObject.Predmet.ProtustrankaWithAdressOIB>
    <izvorni_sadrzaj>ESSENTIA  j.d.o.o. za proizvodnju i trgovinu, OIB 79335916158, Branitelja Dubrovnika 15, 20000 Dubrovnik</izvorni_sadrzaj>
    <derivirana_varijabla naziv="DomainObject.Predmet.ProtustrankaWithAdressOIB_1">ESSENTIA  j.d.o.o. za proizvodnju i trgovinu, OIB 79335916158, Branitelja Dubrovnika 15, 20000 Dubrovnik</derivirana_varijabla>
  </DomainObject.Predmet.ProtustrankaWithAdressOIB>
  <DomainObject.Predmet.ProtustrankaNazivFormated>
    <izvorni_sadrzaj>ESSENTIA  j.d.o.o. za proizvodnju i trgovinu</izvorni_sadrzaj>
    <derivirana_varijabla naziv="DomainObject.Predmet.ProtustrankaNazivFormated_1">ESSENTIA  j.d.o.o. za proizvodnju i trgovinu</derivirana_varijabla>
  </DomainObject.Predmet.ProtustrankaNazivFormated>
  <DomainObject.Predmet.ProtustrankaNazivFormatedOIB>
    <izvorni_sadrzaj>ESSENTIA  j.d.o.o. za proizvodnju i trgovinu, OIB 79335916158</izvorni_sadrzaj>
    <derivirana_varijabla naziv="DomainObject.Predmet.ProtustrankaNazivFormatedOIB_1">ESSENTIA  j.d.o.o. za proizvodnju i trgovinu, OIB 79335916158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5312.76</izvorni_sadrzaj>
    <derivirana_varijabla naziv="DomainObject.Predmet.TrenutnaVrijednost_1">5312.76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ESSENTIA  j.d.o.o. za proizvodnju i trgovinu</item>
    </izvorni_sadrzaj>
    <derivirana_varijabla naziv="DomainObject.Predmet.ProtuStrankaListFormated_1">
      <item>ESSENTIA  j.d.o.o. za proizvodnju i trgovinu</item>
    </derivirana_varijabla>
  </DomainObject.Predmet.ProtuStrankaListFormated>
  <DomainObject.Predmet.ProtuStrankaListFormatedOIB>
    <izvorni_sadrzaj>
      <item>ESSENTIA  j.d.o.o. za proizvodnju i trgovinu, OIB 79335916158</item>
    </izvorni_sadrzaj>
    <derivirana_varijabla naziv="DomainObject.Predmet.ProtuStrankaListFormatedOIB_1">
      <item>ESSENTIA  j.d.o.o. za proizvodnju i trgovinu, OIB 79335916158</item>
    </derivirana_varijabla>
  </DomainObject.Predmet.ProtuStrankaListFormatedOIB>
  <DomainObject.Predmet.ProtuStrankaListFormatedWithAdress>
    <izvorni_sadrzaj>
      <item>ESSENTIA  j.d.o.o. za proizvodnju i trgovinu, Branitelja Dubrovnika 15, 20000 Dubrovnik</item>
    </izvorni_sadrzaj>
    <derivirana_varijabla naziv="DomainObject.Predmet.ProtuStrankaListFormatedWithAdress_1">
      <item>ESSENTIA  j.d.o.o. za proizvodnju i trgovinu, Branitelja Dubrovnika 15, 20000 Dubrovnik</item>
    </derivirana_varijabla>
  </DomainObject.Predmet.ProtuStrankaListFormatedWithAdress>
  <DomainObject.Predmet.ProtuStrankaListFormatedWithAdressOIB>
    <izvorni_sadrzaj>
      <item>ESSENTIA  j.d.o.o. za proizvodnju i trgovinu, OIB 79335916158, Branitelja Dubrovnika 15, 20000 Dubrovnik</item>
    </izvorni_sadrzaj>
    <derivirana_varijabla naziv="DomainObject.Predmet.ProtuStrankaListFormatedWithAdressOIB_1">
      <item>ESSENTIA  j.d.o.o. za proizvodnju i trgovinu, OIB 79335916158, Branitelja Dubrovnika 15, 20000 Dubrovnik</item>
    </derivirana_varijabla>
  </DomainObject.Predmet.ProtuStrankaListFormatedWithAdressOIB>
  <DomainObject.Predmet.ProtuStrankaListNazivFormated>
    <izvorni_sadrzaj>
      <item>ESSENTIA  j.d.o.o. za proizvodnju i trgovinu</item>
    </izvorni_sadrzaj>
    <derivirana_varijabla naziv="DomainObject.Predmet.ProtuStrankaListNazivFormated_1">
      <item>ESSENTIA  j.d.o.o. za proizvodnju i trgovinu</item>
    </derivirana_varijabla>
  </DomainObject.Predmet.ProtuStrankaListNazivFormated>
  <DomainObject.Predmet.ProtuStrankaListNazivFormatedOIB>
    <izvorni_sadrzaj>
      <item>ESSENTIA  j.d.o.o. za proizvodnju i trgovinu, OIB 79335916158</item>
    </izvorni_sadrzaj>
    <derivirana_varijabla naziv="DomainObject.Predmet.ProtuStrankaListNazivFormatedOIB_1">
      <item>ESSENTIA  j.d.o.o. za proizvodnju i trgovinu, OIB 79335916158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ESSENTIA  j.d.o.o. za proizvodnju i trgovinu</izvorni_sadrzaj>
    <derivirana_varijabla naziv="DomainObject.Predmet.ProtustrankaIDrugi_1">ESSENTIA  j.d.o.o. za proizvodnju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ESSENTIA  j.d.o.o. za proizvodnju i trgovinu, OIB 79335916158, Branitelja Dubrovnika 15, 20000 Dubrovnik</izvorni_sadrzaj>
    <derivirana_varijabla naziv="DomainObject.Predmet.ProtustrankaIDrugiAdressOIB_1">ESSENTIA  j.d.o.o. za proizvodnju i trgovinu, OIB 79335916158, Branitelja Dubrovnika 15,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ESSENTIA  j.d.o.o. za proizvodnju i trgovinu</item>
    </izvorni_sadrzaj>
    <derivirana_varijabla naziv="DomainObject.Predmet.SudioniciListNaziv_1">
      <item>FINA, RC Split, Podružnica Dubrovnik</item>
      <item>ESSENTIA  j.d.o.o. za proizvodnju i trgovinu</item>
    </derivirana_varijabla>
  </DomainObject.Predmet.SudioniciListNaziv>
  <DomainObject.Predmet.SudioniciListAdressOIB>
    <izvorni_sadrzaj>
      <item>FINA, RC Split, Podružnica Dubrovnik, OIB 85821130368, Vukovarska 2,20000 Dubrovnik</item>
      <item>ESSENTIA  j.d.o.o. za proizvodnju i trgovinu, OIB 79335916158, Branitelja Dubrovnika 15,20000 Dubrovnik</item>
    </izvorni_sadrzaj>
    <derivirana_varijabla naziv="DomainObject.Predmet.SudioniciListAdressOIB_1">
      <item>FINA, RC Split, Podružnica Dubrovnik, OIB 85821130368, Vukovarska 2,20000 Dubrovnik</item>
      <item>ESSENTIA  j.d.o.o. za proizvodnju i trgovinu, OIB 79335916158, Branitelja Dubrovnika 15,20000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79335916158</item>
    </izvorni_sadrzaj>
    <derivirana_varijabla naziv="DomainObject.Predmet.SudioniciListNazivOIB_1">
      <item>, OIB 85821130368</item>
      <item>, OIB 79335916158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D9EB8C-C2FD-4432-955B-DEB083B727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1965</properties:Characters>
  <properties:Lines>50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2017-11-24T10:25:00Z</dcterms:created>
  <dc:creator>Joško Livaković</dc:creator>
  <cp:lastModifiedBy>Valerija Rizzi</cp:lastModifiedBy>
  <cp:lastPrinted>2017-11-24T10:27:00Z</cp:lastPrinted>
  <dcterms:modified xmlns:xsi="http://www.w3.org/2001/XMLSchema-instance" xsi:type="dcterms:W3CDTF">2017-11-24T11:58:00Z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