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0b0c" w14:paraId="cde0b0c" w:rsidRDefault="009C5064" w:rsidP="00910611" w:rsidR="009C506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5064" w:rsidP="00910611" w:rsidR="009C5064">
      <w:r>
        <w:rPr>
          <w:rFonts w:eastAsia="MS Mincho"/>
        </w:rPr>
        <w:t xml:space="preserve">   REPUBLIKA HRVATSKA</w:t>
      </w:r>
    </w:p>
    <w:p w:rsidRDefault="009C5064" w:rsidP="00910611" w:rsidR="009C5064">
      <w:r>
        <w:rPr>
          <w:rFonts w:eastAsia="MS Mincho"/>
        </w:rPr>
        <w:t>TRGOVAČKI SUD U RIJECI</w:t>
      </w:r>
    </w:p>
    <w:p w:rsidRDefault="009C5064" w:rsidR="009C506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DD00A8">
      <w:pPr>
        <w:jc w:val="center"/>
        <w:rPr>
          <w:bCs/>
        </w:rPr>
      </w:pPr>
      <w:r w:rsidRPr="00DD00A8">
        <w:rPr>
          <w:bCs/>
        </w:rPr>
        <w:t>R E P U B L I K A    H R V A T S K A</w:t>
      </w:r>
    </w:p>
    <w:p w:rsidRDefault="00C030A5" w:rsidP="00C030A5" w:rsidR="00C030A5" w:rsidRPr="00DD00A8">
      <w:pPr>
        <w:jc w:val="center"/>
        <w:rPr>
          <w:bCs/>
        </w:rPr>
      </w:pPr>
    </w:p>
    <w:p w:rsidRDefault="00C030A5" w:rsidP="00C030A5" w:rsidR="00C030A5" w:rsidRPr="00DD00A8">
      <w:pPr>
        <w:jc w:val="center"/>
        <w:rPr>
          <w:bCs/>
        </w:rPr>
      </w:pPr>
      <w:r w:rsidRPr="00DD00A8">
        <w:rPr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2407B9" w:rsidP="002407B9" w:rsidR="002407B9" w:rsidRPr="002407B9">
      <w:pPr>
        <w:jc w:val="both"/>
      </w:pPr>
      <w:r>
        <w:tab/>
      </w:r>
      <w:r w:rsidRPr="002407B9"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DD00A8">
        <w:t>BOOM – BAR j.d.o.o. Mali Lošinj, Dražica 14, OIB 65392778034,</w:t>
      </w:r>
      <w:r w:rsidRPr="002407B9">
        <w:rPr>
          <w:b/>
        </w:rPr>
        <w:t xml:space="preserve"> </w:t>
      </w:r>
      <w:r w:rsidRPr="002407B9">
        <w:t xml:space="preserve">dana </w:t>
      </w:r>
      <w:r w:rsidR="00DD00A8">
        <w:t>06. studenoga</w:t>
      </w:r>
      <w:r w:rsidRPr="002407B9">
        <w:t xml:space="preserve"> 2018. godine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DD00A8">
      <w:pPr>
        <w:ind w:firstLine="709"/>
        <w:jc w:val="both"/>
      </w:pPr>
      <w:r>
        <w:t xml:space="preserve">Poziva se </w:t>
      </w:r>
      <w:r w:rsidR="00DD00A8">
        <w:t>dužnik</w:t>
      </w:r>
      <w:r>
        <w:t xml:space="preserve"> u roku od osam dana od </w:t>
      </w:r>
      <w:r w:rsidR="00DD00A8">
        <w:t xml:space="preserve">dostave ovog </w:t>
      </w:r>
      <w:r>
        <w:t xml:space="preserve">zaključka dostaviti sudu </w:t>
      </w:r>
      <w:r w:rsidR="00F5703A">
        <w:t>potvrdu</w:t>
      </w:r>
      <w:r>
        <w:t xml:space="preserve"> </w:t>
      </w:r>
      <w:r w:rsidR="00DD00A8">
        <w:t xml:space="preserve">Financijske agencije kojom se dokazuje da dužnik na računima nema nepodmirenih obveza.   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DD00A8">
        <w:t>06. studenoga</w:t>
      </w:r>
      <w:r w:rsidR="002407B9">
        <w:t xml:space="preserve"> 2018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DD00A8" w:rsidR="00946AB7" w:rsidRPr="00BA6BAB">
      <w:pPr>
        <w:ind w:firstLine="708" w:left="1416"/>
        <w:jc w:val="right"/>
        <w:rPr>
          <w:sz w:val="28"/>
        </w:rPr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  <w:r w:rsidR="00DD00A8">
        <w:t xml:space="preserve"> </w:t>
      </w: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CF2097" w:rsidP="00CF2097" w:rsidR="00CF2097" w:rsidRPr="00DD00A8">
      <w:pPr>
        <w:ind w:hanging="1440" w:left="2160"/>
        <w:jc w:val="both"/>
      </w:pPr>
      <w:r w:rsidRPr="00DD00A8"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</w:p>
    <w:sectPr w:rsidR="00CF2097" w:rsidRPr="00C030A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0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DD00A8">
      <w:t>608/18-6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3A51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53752"/>
    <w:rsid w:val="00175D32"/>
    <w:rsid w:val="00186097"/>
    <w:rsid w:val="00193CC1"/>
    <w:rsid w:val="001A3D50"/>
    <w:rsid w:val="001D4983"/>
    <w:rsid w:val="001D4B1A"/>
    <w:rsid w:val="00212631"/>
    <w:rsid w:val="00222E28"/>
    <w:rsid w:val="002407B9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0A4A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47E74"/>
    <w:rsid w:val="004526B1"/>
    <w:rsid w:val="00457AAD"/>
    <w:rsid w:val="004736E8"/>
    <w:rsid w:val="00476BAD"/>
    <w:rsid w:val="004A51F4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130B"/>
    <w:rsid w:val="007259E1"/>
    <w:rsid w:val="0072729E"/>
    <w:rsid w:val="0073331B"/>
    <w:rsid w:val="00734B21"/>
    <w:rsid w:val="007378C5"/>
    <w:rsid w:val="007428FF"/>
    <w:rsid w:val="00743C92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5064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8078E"/>
    <w:rsid w:val="00BA0A07"/>
    <w:rsid w:val="00BA0DDD"/>
    <w:rsid w:val="00BA6BAB"/>
    <w:rsid w:val="00BC03E1"/>
    <w:rsid w:val="00BD5E8C"/>
    <w:rsid w:val="00BE24FA"/>
    <w:rsid w:val="00BF0EAB"/>
    <w:rsid w:val="00BF424A"/>
    <w:rsid w:val="00BF49A2"/>
    <w:rsid w:val="00C006D1"/>
    <w:rsid w:val="00C030A5"/>
    <w:rsid w:val="00C2671E"/>
    <w:rsid w:val="00C52C7B"/>
    <w:rsid w:val="00C66542"/>
    <w:rsid w:val="00C74141"/>
    <w:rsid w:val="00C82749"/>
    <w:rsid w:val="00C9487D"/>
    <w:rsid w:val="00CB184B"/>
    <w:rsid w:val="00CB4C71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D00A8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1092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5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5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St-608/2018</izvorni_sadrzaj>
    <derivirana_varijabla naziv="DomainObject.Predmet.OznakaBroj_1">St-608/2018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BOOM-BAR j.d.o.o.</izvorni_sadrzaj>
    <derivirana_varijabla naziv="DomainObject.Predmet.ProtustrankaFormated_1">  BOOM-BAR j.d.o.o.</derivirana_varijabla>
  </DomainObject.Predmet.ProtustrankaFormated>
  <DomainObject.Predmet.ProtustrankaFormatedOIB>
    <izvorni_sadrzaj>  BOOM-BAR j.d.o.o., OIB 65392778034</izvorni_sadrzaj>
    <derivirana_varijabla naziv="DomainObject.Predmet.ProtustrankaFormatedOIB_1">  BOOM-BAR j.d.o.o., OIB 65392778034</derivirana_varijabla>
  </DomainObject.Predmet.ProtustrankaFormatedOIB>
  <DomainObject.Predmet.ProtustrankaFormatedWithAdress>
    <izvorni_sadrzaj> BOOM-BAR j.d.o.o., Dražica 14, 51550 Mali Lošinj</izvorni_sadrzaj>
    <derivirana_varijabla naziv="DomainObject.Predmet.ProtustrankaFormatedWithAdress_1"> BOOM-BAR j.d.o.o., Dražica 14, 51550 Mali Lošinj</derivirana_varijabla>
  </DomainObject.Predmet.ProtustrankaFormatedWithAdress>
  <DomainObject.Predmet.ProtustrankaFormatedWithAdressOIB>
    <izvorni_sadrzaj> BOOM-BAR j.d.o.o., OIB 65392778034, Dražica 14, 51550 Mali Lošinj</izvorni_sadrzaj>
    <derivirana_varijabla naziv="DomainObject.Predmet.ProtustrankaFormatedWithAdressOIB_1"> BOOM-BAR j.d.o.o., OIB 65392778034, Dražica 14, 51550 Mali Lošinj</derivirana_varijabla>
  </DomainObject.Predmet.ProtustrankaFormatedWithAdressOIB>
  <DomainObject.Predmet.ProtustrankaWithAdress>
    <izvorni_sadrzaj>BOOM-BAR j.d.o.o. Dražica 14, 51550 Mali Lošinj</izvorni_sadrzaj>
    <derivirana_varijabla naziv="DomainObject.Predmet.ProtustrankaWithAdress_1">BOOM-BAR j.d.o.o. Dražica 14, 51550 Mali Lošinj</derivirana_varijabla>
  </DomainObject.Predmet.ProtustrankaWithAdress>
  <DomainObject.Predmet.ProtustrankaWithAdressOIB>
    <izvorni_sadrzaj>BOOM-BAR j.d.o.o., OIB 65392778034, Dražica 14, 51550 Mali Lošinj</izvorni_sadrzaj>
    <derivirana_varijabla naziv="DomainObject.Predmet.ProtustrankaWithAdressOIB_1">BOOM-BAR j.d.o.o., OIB 65392778034, Dražica 14, 51550 Mali Lošinj</derivirana_varijabla>
  </DomainObject.Predmet.ProtustrankaWithAdressOIB>
  <DomainObject.Predmet.ProtustrankaNazivFormated>
    <izvorni_sadrzaj>BOOM-BAR j.d.o.o.</izvorni_sadrzaj>
    <derivirana_varijabla naziv="DomainObject.Predmet.ProtustrankaNazivFormated_1">BOOM-BAR j.d.o.o.</derivirana_varijabla>
  </DomainObject.Predmet.ProtustrankaNazivFormated>
  <DomainObject.Predmet.ProtustrankaNazivFormatedOIB>
    <izvorni_sadrzaj>BOOM-BAR j.d.o.o., OIB 65392778034</izvorni_sadrzaj>
    <derivirana_varijabla naziv="DomainObject.Predmet.ProtustrankaNazivFormatedOIB_1">BOOM-BAR j.d.o.o., OIB 65392778034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BOOM-BAR j.d.o.o.</item>
    </izvorni_sadrzaj>
    <derivirana_varijabla naziv="DomainObject.Predmet.ProtuStrankaListFormated_1">
      <item>BOOM-BAR j.d.o.o.</item>
    </derivirana_varijabla>
  </DomainObject.Predmet.ProtuStrankaListFormated>
  <DomainObject.Predmet.ProtuStrankaListFormatedOIB>
    <izvorni_sadrzaj>
      <item>BOOM-BAR j.d.o.o., OIB 65392778034</item>
    </izvorni_sadrzaj>
    <derivirana_varijabla naziv="DomainObject.Predmet.ProtuStrankaListFormatedOIB_1">
      <item>BOOM-BAR j.d.o.o., OIB 65392778034</item>
    </derivirana_varijabla>
  </DomainObject.Predmet.ProtuStrankaListFormatedOIB>
  <DomainObject.Predmet.ProtuStrankaListFormatedWithAdress>
    <izvorni_sadrzaj>
      <item>BOOM-BAR j.d.o.o., Dražica 14, 51550 Mali Lošinj</item>
    </izvorni_sadrzaj>
    <derivirana_varijabla naziv="DomainObject.Predmet.ProtuStrankaListFormatedWithAdress_1">
      <item>BOOM-BAR j.d.o.o., Dražica 14, 51550 Mali Lošinj</item>
    </derivirana_varijabla>
  </DomainObject.Predmet.ProtuStrankaListFormatedWithAdress>
  <DomainObject.Predmet.ProtuStrankaListFormatedWithAdressOIB>
    <izvorni_sadrzaj>
      <item>BOOM-BAR j.d.o.o., OIB 65392778034, Dražica 14, 51550 Mali Lošinj</item>
    </izvorni_sadrzaj>
    <derivirana_varijabla naziv="DomainObject.Predmet.ProtuStrankaListFormatedWithAdressOIB_1">
      <item>BOOM-BAR j.d.o.o., OIB 65392778034, Dražica 14, 51550 Mali Lošinj</item>
    </derivirana_varijabla>
  </DomainObject.Predmet.ProtuStrankaListFormatedWithAdressOIB>
  <DomainObject.Predmet.ProtuStrankaListNazivFormated>
    <izvorni_sadrzaj>
      <item>BOOM-BAR j.d.o.o.</item>
    </izvorni_sadrzaj>
    <derivirana_varijabla naziv="DomainObject.Predmet.ProtuStrankaListNazivFormated_1">
      <item>BOOM-BAR j.d.o.o.</item>
    </derivirana_varijabla>
  </DomainObject.Predmet.ProtuStrankaListNazivFormated>
  <DomainObject.Predmet.ProtuStrankaListNazivFormatedOIB>
    <izvorni_sadrzaj>
      <item>BOOM-BAR j.d.o.o., OIB 65392778034</item>
    </izvorni_sadrzaj>
    <derivirana_varijabla naziv="DomainObject.Predmet.ProtuStrankaListNazivFormatedOIB_1">
      <item>BOOM-BAR j.d.o.o., OIB 65392778034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BOOM-BAR j.d.o.o.</izvorni_sadrzaj>
    <derivirana_varijabla naziv="DomainObject.Predmet.ProtustrankaIDrugi_1">BOOM-BAR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BOOM-BAR j.d.o.o., OIB 65392778034, Dražica 14, 51550 Mali Lošinj</izvorni_sadrzaj>
    <derivirana_varijabla naziv="DomainObject.Predmet.ProtustrankaIDrugiAdressOIB_1">BOOM-BAR j.d.o.o., OIB 65392778034, Dražica 14,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BOOM-BAR j.d.o.o.</item>
    </izvorni_sadrzaj>
    <derivirana_varijabla naziv="DomainObject.Predmet.SudioniciListNaziv_1">
      <item>FINA  Rijeka</item>
      <item>BOOM-BAR j.d.o.o.</item>
    </derivirana_varijabla>
  </DomainObject.Predmet.SudioniciListNaziv>
  <DomainObject.Predmet.SudioniciListAdressOIB>
    <izvorni_sadrzaj>
      <item>FINA  Rijeka, OIB 85821130368, Frana Kurelca 8,51000 Rijeka</item>
      <item>BOOM-BAR j.d.o.o., OIB 65392778034, Dražica 14,51550 Mali Lošinj</item>
    </izvorni_sadrzaj>
    <derivirana_varijabla naziv="DomainObject.Predmet.SudioniciListAdressOIB_1">
      <item>FINA  Rijeka, OIB 85821130368, Frana Kurelca 8,51000 Rijeka</item>
      <item>BOOM-BAR j.d.o.o., OIB 65392778034, Dražica 14,51550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65392778034</item>
    </izvorni_sadrzaj>
    <derivirana_varijabla naziv="DomainObject.Predmet.SudioniciListNazivOIB_1">
      <item>, OIB 85821130368</item>
      <item>, OIB 65392778034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67880-D3D2-49C5-B105-A9A806D2B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638</properties:Characters>
  <properties:Lines>27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2018-11-06T09:11:00Z</dcterms:created>
  <dc:creator>dcmelik</dc:creator>
  <cp:lastModifiedBy>Jasna Radulović</cp:lastModifiedBy>
  <cp:lastPrinted>2018-11-06T09:10:00Z</cp:lastPrinted>
  <dcterms:modified xmlns:xsi="http://www.w3.org/2001/XMLSchema-instance" xsi:type="dcterms:W3CDTF">2018-11-06T09:12:00Z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(608-18 potvrda.docx)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