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c9a0" w14:paraId="08dc9a0" w:rsidRDefault="00776DF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6DF5" w:rsidP="00776DF5" w:rsidR="00AE649C">
      <w:pPr>
        <w:pStyle w:val="NormaleSPIS"/>
        <w:spacing w:after="0"/>
      </w:pPr>
      <w:r>
        <w:t xml:space="preserve">         Republika Hrvatska</w:t>
      </w:r>
    </w:p>
    <w:p w:rsidRDefault="00776DF5" w:rsidP="00776DF5" w:rsidR="00776DF5">
      <w:pPr>
        <w:pStyle w:val="NormaleSPIS"/>
        <w:spacing w:after="0"/>
      </w:pPr>
      <w:r>
        <w:t xml:space="preserve">      Trgovački sud u Bjelovaru</w:t>
      </w:r>
    </w:p>
    <w:p w:rsidRDefault="00776DF5" w:rsidP="00776DF5" w:rsidR="00776DF5">
      <w:pPr>
        <w:pStyle w:val="NormaleSPIS"/>
        <w:spacing w:after="0"/>
      </w:pPr>
      <w:r>
        <w:t>Bjelovar, Šetalište dr.I.Lebovića 42.</w:t>
      </w:r>
    </w:p>
    <w:p w:rsidRDefault="00776DF5" w:rsidP="00776DF5" w:rsidR="00776DF5">
      <w:pPr>
        <w:pStyle w:val="NormaleSPIS"/>
        <w:jc w:val="right"/>
        <w:rPr>
          <w:b/>
        </w:rPr>
      </w:pPr>
      <w:r>
        <w:t>Poslovni broj:7 St-23/2018-16</w:t>
      </w:r>
    </w:p>
    <w:p w:rsidRDefault="00776DF5" w:rsidP="00776DF5" w:rsidR="00776DF5">
      <w:pPr>
        <w:jc w:val="center"/>
      </w:pPr>
      <w:r>
        <w:t>U  I M E  R E P U B L I K E   H R V A T  S K E</w:t>
      </w:r>
    </w:p>
    <w:p w:rsidRDefault="00776DF5" w:rsidP="00776DF5" w:rsidR="00776DF5">
      <w:pPr>
        <w:jc w:val="center"/>
        <w:rPr>
          <w:b/>
        </w:rPr>
      </w:pPr>
      <w:r>
        <w:t xml:space="preserve"> R J E Š E N J E</w:t>
      </w:r>
    </w:p>
    <w:p w:rsidRDefault="00776DF5" w:rsidP="00776DF5" w:rsidR="00776DF5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DETEX j.d.o.o. za transport, trgovinu i usluge iz </w:t>
      </w:r>
      <w:proofErr w:type="spellStart"/>
      <w:r>
        <w:t>Kućan</w:t>
      </w:r>
      <w:proofErr w:type="spellEnd"/>
      <w:r>
        <w:t xml:space="preserve"> Marofa, Zelena 1, MBS 070109619, OIB 77398040018, 23. kolovoza 2018. </w:t>
      </w:r>
    </w:p>
    <w:p w:rsidRDefault="00776DF5" w:rsidP="00776DF5" w:rsidR="00776DF5">
      <w:pPr>
        <w:jc w:val="center"/>
        <w:rPr>
          <w:b/>
        </w:rPr>
      </w:pPr>
      <w:r>
        <w:t>r i j e š i o   j e</w:t>
      </w:r>
    </w:p>
    <w:p w:rsidRDefault="00776DF5" w:rsidP="00776DF5" w:rsidR="00776DF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DETEX j.d.o.o. za transport, trgovinu i usluge iz </w:t>
      </w:r>
      <w:proofErr w:type="spellStart"/>
      <w:r>
        <w:t>Kućan</w:t>
      </w:r>
      <w:proofErr w:type="spellEnd"/>
      <w:r>
        <w:t xml:space="preserve"> Marofa, Zelena 1, MBS 070109619, OIB 77398040018.</w:t>
      </w:r>
    </w:p>
    <w:p w:rsidRDefault="00776DF5" w:rsidP="00776DF5" w:rsidR="00776DF5">
      <w:pPr>
        <w:jc w:val="both"/>
      </w:pPr>
      <w:r>
        <w:tab/>
        <w:t xml:space="preserve">2.Za stečajnog upravitelja imenuje se Berislav Maksimović iz Varaždina, </w:t>
      </w:r>
      <w:proofErr w:type="spellStart"/>
      <w:r>
        <w:t>Hrašćica</w:t>
      </w:r>
      <w:proofErr w:type="spellEnd"/>
      <w:r>
        <w:t>, Braće Radić 1, OIB 57300759557.</w:t>
      </w:r>
    </w:p>
    <w:p w:rsidRDefault="00776DF5" w:rsidP="00776DF5" w:rsidR="00776DF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DETEX j.d.o.o. za transport, trgovinu i usluge iz </w:t>
      </w:r>
      <w:proofErr w:type="spellStart"/>
      <w:r>
        <w:t>Kućan</w:t>
      </w:r>
      <w:proofErr w:type="spellEnd"/>
      <w:r>
        <w:t xml:space="preserve"> Marofa, Zelena 1, MBS 070109619, OIB 77398040018.</w:t>
      </w:r>
    </w:p>
    <w:p w:rsidRDefault="00776DF5" w:rsidP="00776DF5" w:rsidR="00776DF5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07,40 sati, kada je ovo rješenje stavljeno na e-oglasnu ploču ovog suda.</w:t>
      </w:r>
    </w:p>
    <w:p w:rsidRDefault="00776DF5" w:rsidP="00776DF5" w:rsidR="00776DF5">
      <w:pPr>
        <w:jc w:val="both"/>
      </w:pPr>
      <w:r>
        <w:tab/>
        <w:t>5.Nakon pravomoćnosti ovoga rješenja stečajni dužnik će se brisati iz sudskog registra.</w:t>
      </w:r>
    </w:p>
    <w:p w:rsidRDefault="00776DF5" w:rsidP="00776DF5" w:rsidR="00776DF5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776DF5" w:rsidP="00776DF5" w:rsidR="00776DF5">
      <w:pPr>
        <w:jc w:val="center"/>
        <w:rPr>
          <w:b/>
        </w:rPr>
      </w:pPr>
      <w:r>
        <w:t>Obrazloženje</w:t>
      </w:r>
    </w:p>
    <w:p w:rsidRDefault="00776DF5" w:rsidP="00776DF5" w:rsidR="00776DF5">
      <w:pPr>
        <w:jc w:val="both"/>
      </w:pPr>
      <w:r>
        <w:tab/>
        <w:t xml:space="preserve">Na prijedlog predlagatelja REPUBLIKE HRVATSKE, Ministarstva financija, Porezne uprave, Područni ured Sjeverna Hrvatska za otvaranje stečajnog postupka nad dužnikom DETEX j.d.o.o. za transport, trgovinu i usluge iz </w:t>
      </w:r>
      <w:proofErr w:type="spellStart"/>
      <w:r>
        <w:t>Kućan</w:t>
      </w:r>
      <w:proofErr w:type="spellEnd"/>
      <w:r>
        <w:t xml:space="preserve"> Marofa, Zelena 1, MBS 070109619, OIB 77398040018, sud je pokrenuo postupak radi utvrđivanja uvjeta za otvaranje stečajnog postupka nad dužnikom, te u tom postupku utvrdio da dužnik nema imovine kojom bi se mogli pokriti troškovi stečajnog postupka, slijedom čega je svojim rješenjem 7 St-23/2018-15 od dana 09.07.2018.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09.07.2018. godine, pa </w:t>
      </w:r>
    </w:p>
    <w:p w:rsidRDefault="00776DF5" w:rsidP="00776DF5" w:rsidR="00776DF5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776DF5" w:rsidP="00776DF5" w:rsidR="00776DF5">
      <w:pPr>
        <w:jc w:val="right"/>
      </w:pPr>
      <w:r>
        <w:t>Poslovni broj:7 St-23/2018-16</w:t>
      </w:r>
    </w:p>
    <w:p w:rsidRDefault="00776DF5" w:rsidP="00776DF5" w:rsidR="00776DF5">
      <w:pPr>
        <w:jc w:val="both"/>
      </w:pPr>
      <w:r>
        <w:t xml:space="preserve">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776DF5" w:rsidP="00776DF5" w:rsidR="00776DF5">
      <w:pPr>
        <w:ind w:firstLine="720"/>
        <w:jc w:val="center"/>
      </w:pPr>
      <w:r>
        <w:t xml:space="preserve">Bjelovar 23. kolovoza 2018. </w:t>
      </w:r>
    </w:p>
    <w:p w:rsidRDefault="00776DF5" w:rsidP="00776DF5" w:rsidR="00776DF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776DF5" w:rsidP="00776DF5" w:rsidR="00776DF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</w:t>
      </w:r>
      <w:r>
        <w:t xml:space="preserve">        Tomislav Mrazović,v.r.</w:t>
      </w:r>
    </w:p>
    <w:p w:rsidRDefault="00776DF5" w:rsidP="00776DF5" w:rsidR="00776DF5">
      <w:pPr>
        <w:spacing w:after="0"/>
        <w:ind w:firstLine="720"/>
        <w:jc w:val="both"/>
      </w:pPr>
      <w:r>
        <w:t xml:space="preserve">                                     </w:t>
      </w:r>
      <w:r>
        <w:t xml:space="preserve">                               </w:t>
      </w:r>
      <w:r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776DF5" w:rsidP="00776DF5" w:rsidR="00776DF5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</w:t>
      </w:r>
      <w:r>
        <w:t xml:space="preserve">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76DF5" w:rsidP="00776DF5" w:rsidR="00776DF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76DF5" w:rsidP="00776DF5" w:rsidR="00776DF5">
      <w:pPr>
        <w:jc w:val="both"/>
      </w:pPr>
    </w:p>
    <w:p w:rsidRDefault="00776DF5" w:rsidP="00776DF5" w:rsidR="00776DF5">
      <w:pPr>
        <w:ind w:firstLine="720"/>
        <w:jc w:val="both"/>
      </w:pPr>
      <w:r>
        <w:tab/>
      </w:r>
    </w:p>
    <w:p w:rsidRDefault="00776DF5" w:rsidP="00776DF5" w:rsidR="00776DF5">
      <w:pPr>
        <w:jc w:val="both"/>
      </w:pPr>
      <w:r>
        <w:tab/>
      </w:r>
    </w:p>
    <w:p w:rsidRDefault="00776DF5" w:rsidP="00776DF5" w:rsidR="00776DF5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DF5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1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St-23/2018-15</izvorni_sadrzaj>
    <derivirana_varijabla naziv="DomainObject.Oznaka_1">St-23/2018-15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DETEX jednostavno društvo s ograničenom odgovornošću za transport, trgovinu i usluge zastupanog po punomoćniku Denis Šestak</izvorni_sadrzaj>
    <derivirana_varijabla naziv="DomainObject.Predmet.ProtustrankaFormated_1">  DETEX jednostavno društvo s ograničenom odgovornošću za transport, trgovinu i usluge zastupanog po punomoćniku Denis Šestak</derivirana_varijabla>
  </DomainObject.Predmet.ProtustrankaFormated>
  <DomainObject.Predmet.ProtustrankaFormatedOIB>
    <izvorni_sadrzaj>  DETEX jednostavno društvo s ograničenom odgovornošću za transport, trgovinu i usluge, OIB 77398040018 zastupanog po punomoćniku Denis Šestak</izvorni_sadrzaj>
    <derivirana_varijabla naziv="DomainObject.Predmet.ProtustrankaFormatedOIB_1">  DETEX jednostavno društvo s ograničenom odgovornošću za transport, trgovinu i usluge, OIB 77398040018 zastupanog po punomoćniku Denis Šestak</derivirana_varijabla>
  </DomainObject.Predmet.ProtustrankaFormatedOIB>
  <DomainObject.Predmet.ProtustrankaFormatedWithAdress>
    <izvorni_sadrzaj> DETEX jednostavno društvo s ograničenom odgovornošću za transport, trgovinu i usluge, Zelena 1, 42000 Kućan Marof zastupanog po punomoćniku Denis Šestak</izvorni_sadrzaj>
    <derivirana_varijabla naziv="DomainObject.Predmet.ProtustrankaFormatedWithAdress_1"> DETEX jednostavno društvo s ograničenom odgovornošću za transport, trgovinu i usluge, Zelena 1, 42000 Kućan Marof zastupanog po punomoćniku Denis Šestak</derivirana_varijabla>
  </DomainObject.Predmet.ProtustrankaFormatedWithAdress>
  <DomainObject.Predmet.ProtustrankaFormatedWithAdressOIB>
    <izvorni_sadrzaj> DETEX jednostavno društvo s ograničenom odgovornošću za transport, trgovinu i usluge, OIB 77398040018, Zelena 1, 42000 Kućan Marof zastupanog po punomoćniku Denis Šestak</izvorni_sadrzaj>
    <derivirana_varijabla naziv="DomainObject.Predmet.ProtustrankaFormatedWithAdressOIB_1"> DETEX jednostavno društvo s ograničenom odgovornošću za transport, trgovinu i usluge, OIB 77398040018, Zelena 1, 42000 Kućan Marof zastupanog po punomoćniku Denis Šestak</derivirana_varijabla>
  </DomainObject.Predmet.ProtustrankaFormatedWithAdressOIB>
  <DomainObject.Predmet.ProtustrankaWithAdress>
    <izvorni_sadrzaj>DETEX jednostavno društvo s ograničenom odgovornošću za transport, trgovinu i usluge Zelena 1, 42000 Kućan Marof</izvorni_sadrzaj>
    <derivirana_varijabla naziv="DomainObject.Predmet.ProtustrankaWithAdress_1">DETEX jednostavno društvo s ograničenom odgovornošću za transport, trgovinu i usluge Zelena 1, 42000 Kućan Marof</derivirana_varijabla>
  </DomainObject.Predmet.ProtustrankaWithAdress>
  <DomainObject.Predmet.ProtustrankaWithAdressOIB>
    <izvorni_sadrzaj>DETEX jednostavno društvo s ograničenom odgovornošću za transport, trgovinu i usluge, OIB 77398040018, Zelena 1, 42000 Kućan Marof</izvorni_sadrzaj>
    <derivirana_varijabla naziv="DomainObject.Predmet.ProtustrankaWithAdressOIB_1">DETEX jednostavno društvo s ograničenom odgovornošću za transport, trgovinu i usluge, OIB 77398040018, Zelena 1, 42000 Kućan Marof</derivirana_varijabla>
  </DomainObject.Predmet.ProtustrankaWithAdressOIB>
  <DomainObject.Predmet.ProtustrankaNazivFormated>
    <izvorni_sadrzaj>DETEX jednostavno društvo s ograničenom odgovornošću za transport, trgovinu i usluge</izvorni_sadrzaj>
    <derivirana_varijabla naziv="DomainObject.Predmet.ProtustrankaNazivFormated_1">DETEX jednostavno društvo s ograničenom odgovornošću za transport, trgovinu i usluge</derivirana_varijabla>
  </DomainObject.Predmet.ProtustrankaNazivFormated>
  <DomainObject.Predmet.ProtustrankaNazivFormatedOIB>
    <izvorni_sadrzaj>DETEX jednostavno društvo s ograničenom odgovornošću za transport, trgovinu i usluge, OIB 77398040018</izvorni_sadrzaj>
    <derivirana_varijabla naziv="DomainObject.Predmet.ProtustrankaNazivFormatedOIB_1">DETEX jednostavno društvo s ograničenom odgovornošću za transport, trgovinu i usluge, OIB 77398040018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Katančićeva 5, 10000 Zagreb</izvorni_sadrzaj>
    <derivirana_varijabla naziv="DomainObject.Predmet.StrankaFormatedWithAdress_1"> RH Ministarstvo financija - Porezna uprava, Područni ured sjeverna Hrvatska, Katančićeva 5, 10000 Zagreb</derivirana_varijabla>
  </DomainObject.Predmet.StrankaFormatedWithAdress>
  <DomainObject.Predmet.StrankaFormatedWithAdressOIB>
    <izvorni_sadrzaj> RH Ministarstvo financija - Porezna uprava, Područni ured sjeverna Hrvatska, OIB 18683136487, Katančićeva 5, 10000 Zagreb</izvorni_sadrzaj>
    <derivirana_varijabla naziv="DomainObject.Predmet.StrankaFormatedWithAdressOIB_1"> RH Ministarstvo financija - Porezna uprava, Područni ured sjeverna Hrvatska, OIB 18683136487, Katančićeva 5, 10000 Zagreb</derivirana_varijabla>
  </DomainObject.Predmet.StrankaFormatedWithAdressOIB>
  <DomainObject.Predmet.StrankaWithAdress>
    <izvorni_sadrzaj>RH Ministarstvo financija - Porezna uprava, Područni ured sjeverna Hrvatska Katančićeva 5,10000 Zagreb</izvorni_sadrzaj>
    <derivirana_varijabla naziv="DomainObject.Predmet.StrankaWithAdress_1">RH Ministarstvo financija - Porezna uprava, Područni ured sjeverna Hrvatska Katančićeva 5,10000 Zagreb</derivirana_varijabla>
  </DomainObject.Predmet.StrankaWithAdress>
  <DomainObject.Predmet.StrankaWithAdressOIB>
    <izvorni_sadrzaj>RH Ministarstvo financija - Porezna uprava, Područni ured sjeverna Hrvatska, OIB 18683136487, Katančićeva 5,10000 Zagreb</izvorni_sadrzaj>
    <derivirana_varijabla naziv="DomainObject.Predmet.StrankaWithAdressOIB_1">RH Ministarstvo financija - Porezna uprava, Područni ured sjeverna Hrvatska, OIB 18683136487, Katančićeva 5,10000 Zagreb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Katančićeva 5, 10000 Zagreb</item>
    </izvorni_sadrzaj>
    <derivirana_varijabla naziv="DomainObject.Predmet.StrankaListFormatedWithAdress_1">
      <item>RH Ministarstvo financija - Porezna uprava, Područni ured sjeverna Hrvatska, Katančićeva 5,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Katančićeva 5, 10000 Zagreb</item>
    </izvorni_sadrzaj>
    <derivirana_varijabla naziv="DomainObject.Predmet.StrankaListFormatedWithAdressOIB_1">
      <item>RH Ministarstvo financija - Porezna uprava, Područni ured sjeverna Hrvatska, OIB 18683136487, Katančićeva 5,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DETEX jednostavno društvo s ograničenom odgovornošću za transport, trgovinu i usluge zastupanog po punomoćniku Denis Šestak</item>
    </izvorni_sadrzaj>
    <derivirana_varijabla naziv="DomainObject.Predmet.ProtuStrankaListFormated_1">
      <item>DETEX jednostavno društvo s ograničenom odgovornošću za transport, trgovinu i usluge zastupanog po punomoćniku Denis Šestak</item>
    </derivirana_varijabla>
  </DomainObject.Predmet.ProtuStrankaListFormated>
  <DomainObject.Predmet.ProtuStrankaListFormatedOIB>
    <izvorni_sadrzaj>
      <item>DETEX jednostavno društvo s ograničenom odgovornošću za transport, trgovinu i usluge, OIB 77398040018 zastupanog po punomoćniku Denis Šestak</item>
    </izvorni_sadrzaj>
    <derivirana_varijabla naziv="DomainObject.Predmet.ProtuStrankaListFormatedOIB_1">
      <item>DETEX jednostavno društvo s ograničenom odgovornošću za transport, trgovinu i usluge, OIB 77398040018 zastupanog po punomoćniku Denis Šestak</item>
    </derivirana_varijabla>
  </DomainObject.Predmet.ProtuStrankaListFormatedOIB>
  <DomainObject.Predmet.ProtuStrankaListFormatedWithAdress>
    <izvorni_sadrzaj>
      <item>DETEX jednostavno društvo s ograničenom odgovornošću za transport, trgovinu i usluge, Zelena 1, 42000 Kućan Marof zastupanog po punomoćniku Denis Šestak</item>
    </izvorni_sadrzaj>
    <derivirana_varijabla naziv="DomainObject.Predmet.ProtuStrankaListFormatedWithAdress_1">
      <item>DETEX jednostavno društvo s ograničenom odgovornošću za transport, trgovinu i usluge, Zelena 1, 42000 Kućan Marof zastupanog po punomoćniku Denis Šestak</item>
    </derivirana_varijabla>
  </DomainObject.Predmet.ProtuStrankaListFormatedWithAdress>
  <DomainObject.Predmet.ProtuStrankaListFormatedWithAdressOIB>
    <izvorni_sadrzaj>
      <item>DETEX jednostavno društvo s ograničenom odgovornošću za transport, trgovinu i usluge, OIB 77398040018, Zelena 1, 42000 Kućan Marof zastupanog po punomoćniku Denis Šestak</item>
    </izvorni_sadrzaj>
    <derivirana_varijabla naziv="DomainObject.Predmet.ProtuStrankaListFormatedWithAdressOIB_1">
      <item>DETEX jednostavno društvo s ograničenom odgovornošću za transport, trgovinu i usluge, OIB 77398040018, Zelena 1, 42000 Kućan Marof zastupanog po punomoćniku Denis Šestak</item>
    </derivirana_varijabla>
  </DomainObject.Predmet.ProtuStrankaListFormatedWithAdressOIB>
  <DomainObject.Predmet.ProtuStrankaListNazivFormated>
    <izvorni_sadrzaj>
      <item>DETEX jednostavno društvo s ograničenom odgovornošću za transport, trgovinu i usluge</item>
    </izvorni_sadrzaj>
    <derivirana_varijabla naziv="DomainObject.Predmet.ProtuStrankaListNazivFormated_1">
      <item>DETEX jednostavno društvo s ograničenom odgovornošću za transport, trgovinu i usluge</item>
    </derivirana_varijabla>
  </DomainObject.Predmet.ProtuStrankaListNazivFormated>
  <DomainObject.Predmet.ProtuStrankaListNazivFormatedOIB>
    <izvorni_sadrzaj>
      <item>DETEX jednostavno društvo s ograničenom odgovornošću za transport, trgovinu i usluge, OIB 77398040018</item>
    </izvorni_sadrzaj>
    <derivirana_varijabla naziv="DomainObject.Predmet.ProtuStrankaListNazivFormatedOIB_1">
      <item>DETEX jednostavno društvo s ograničenom odgovornošću za transport, trgovinu i usluge, OIB 77398040018</item>
    </derivirana_varijabla>
  </DomainObject.Predmet.ProtuStrankaListNazivFormatedOIB>
  <DomainObject.Predmet.OstaliListFormated>
    <izvorni_sadrzaj>
      <item>Denis Šestak punomoćnik sudionika u postupku DETEX jednostavno društvo s ograničenom odgovornošću za transport, trgovinu i usluge</item>
    </izvorni_sadrzaj>
    <derivirana_varijabla naziv="DomainObject.Predmet.OstaliListFormated_1">
      <item>Denis Šestak punomoćnik sudionika u postupku DETEX jednostavno društvo s ograničenom odgovornošću za transport, trgovinu i usluge</item>
    </derivirana_varijabla>
  </DomainObject.Predmet.OstaliListFormated>
  <DomainObject.Predmet.OstaliListFormatedOIB>
    <izvorni_sadrzaj>
      <item>Denis Šestak, OIB 17803492733 punomoćnik sudionika u postupku DETEX jednostavno društvo s ograničenom odgovornošću za transport, trgovinu i usluge</item>
    </izvorni_sadrzaj>
    <derivirana_varijabla naziv="DomainObject.Predmet.OstaliListFormatedOIB_1">
      <item>Denis Šestak, OIB 17803492733 punomoćnik sudionika u postupku DETEX jednostavno društvo s ograničenom odgovornošću za transport, trgovinu i usluge</item>
    </derivirana_varijabla>
  </DomainObject.Predmet.OstaliListFormatedOIB>
  <DomainObject.Predmet.OstaliListFormatedWithAdress>
    <izvorni_sadrzaj>
      <item>Denis Šestak, Fabijanska 6, 42000 Varaždin punomoćnik sudionika u postupku DETEX jednostavno društvo s ograničenom odgovornošću za transport, trgovinu i usluge</item>
    </izvorni_sadrzaj>
    <derivirana_varijabla naziv="DomainObject.Predmet.OstaliListFormatedWithAdress_1">
      <item>Denis Šestak, Fabijanska 6, 42000 Varaždin punomoćnik sudionika u postupku DETEX jednostavno društvo s ograničenom odgovornošću za transport, trgovinu i usluge</item>
    </derivirana_varijabla>
  </DomainObject.Predmet.OstaliListFormatedWithAdress>
  <DomainObject.Predmet.OstaliListFormatedWithAdressOIB>
    <izvorni_sadrzaj>
      <item>Denis Šestak, OIB 17803492733, Fabijanska 6, 42000 Varaždin punomoćnik sudionika u postupku DETEX jednostavno društvo s ograničenom odgovornošću za transport, trgovinu i usluge</item>
    </izvorni_sadrzaj>
    <derivirana_varijabla naziv="DomainObject.Predmet.OstaliListFormatedWithAdressOIB_1">
      <item>Denis Šestak, OIB 17803492733, Fabijanska 6, 42000 Varaždin punomoćnik sudionika u postupku DETEX jednostavno društvo s ograničenom odgovornošću za transport, trgovinu i usluge</item>
    </derivirana_varijabla>
  </DomainObject.Predmet.OstaliListFormatedWithAdressOIB>
  <DomainObject.Predmet.OstaliListNazivFormated>
    <izvorni_sadrzaj>
      <item>Denis Šestak</item>
    </izvorni_sadrzaj>
    <derivirana_varijabla naziv="DomainObject.Predmet.OstaliListNazivFormated_1">
      <item>Denis Šestak</item>
    </derivirana_varijabla>
  </DomainObject.Predmet.OstaliListNazivFormated>
  <DomainObject.Predmet.OstaliListNazivFormatedOIB>
    <izvorni_sadrzaj>
      <item>Denis Šestak, OIB 17803492733</item>
    </izvorni_sadrzaj>
    <derivirana_varijabla naziv="DomainObject.Predmet.OstaliListNazivFormatedOIB_1">
      <item>Denis Šestak, OIB 17803492733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St-23/2018-15</izvorni_sadrzaj>
    <derivirana_varijabla naziv="DomainObject.PoslovniBrojDokumenta_1">St-23/2018-15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DETEX jednostavno društvo s ograničenom odgovornošću za transport, trgovinu i usluge</izvorni_sadrzaj>
    <derivirana_varijabla naziv="DomainObject.Predmet.ProtustrankaIDrugi_1">DETEX jednostavno društvo s ograničenom odgovornošću za transport, trgovinu i usluge</derivirana_varijabla>
  </DomainObject.Predmet.ProtustrankaIDrugi>
  <DomainObject.Predmet.StrankaIDrugiAdressOIB>
    <izvorni_sadrzaj>RH Ministarstvo financija - Porezna uprava, Područni ured sjeverna Hrvatska, OIB 18683136487, Katančićeva 5, 10000 Zagreb</izvorni_sadrzaj>
    <derivirana_varijabla naziv="DomainObject.Predmet.StrankaIDrugiAdressOIB_1">RH Ministarstvo financija - Porezna uprava, Područni ured sjeverna Hrvatska, OIB 18683136487, Katančićeva 5, 10000 Zagreb</derivirana_varijabla>
  </DomainObject.Predmet.StrankaIDrugiAdressOIB>
  <DomainObject.Predmet.ProtustrankaIDrugiAdressOIB>
    <izvorni_sadrzaj>DETEX jednostavno društvo s ograničenom odgovornošću za transport, trgovinu i usluge, OIB 77398040018, Zelena 1, 42000 Kućan Marof</izvorni_sadrzaj>
    <derivirana_varijabla naziv="DomainObject.Predmet.ProtustrankaIDrugiAdressOIB_1">DETEX jednostavno društvo s ograničenom odgovornošću za transport, trgovinu i usluge, OIB 77398040018, Zelena 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DETEX jednostavno društvo s ograničenom odgovornošću za transport, trgovinu i usluge</item>
      <item>RH Ministarstvo financija - Porezna uprava, Područni ured sjeverna Hrvatska</item>
      <item>Denis Šestak</item>
    </izvorni_sadrzaj>
    <derivirana_varijabla naziv="DomainObject.Predmet.SudioniciListNaziv_1">
      <item>DETEX jednostavno društvo s ograničenom odgovornošću za transport, trgovinu i usluge</item>
      <item>RH Ministarstvo financija - Porezna uprava, Područni ured sjeverna Hrvatska</item>
      <item>Denis Šestak</item>
    </derivirana_varijabla>
  </DomainObject.Predmet.SudioniciListNaziv>
  <DomainObject.Predmet.SudioniciListAdressOIB>
    <izvorni_sadrzaj>
      <item>DETEX jednostavno društvo s ograničenom odgovornošću za transport, trgovinu i usluge, OIB 77398040018, Zelena 1,42000 Kućan Marof</item>
      <item>RH Ministarstvo financija - Porezna uprava, Područni ured sjeverna Hrvatska, OIB 18683136487, Katančićeva 5,10000 Zagreb</item>
      <item>Denis Šestak, OIB 17803492733, Fabijanska 6,42000 Varaždin</item>
    </izvorni_sadrzaj>
    <derivirana_varijabla naziv="DomainObject.Predmet.SudioniciListAdressOIB_1">
      <item>DETEX jednostavno društvo s ograničenom odgovornošću za transport, trgovinu i usluge, OIB 77398040018, Zelena 1,42000 Kućan Marof</item>
      <item>RH Ministarstvo financija - Porezna uprava, Područni ured sjeverna Hrvatska, OIB 18683136487, Katančićeva 5,10000 Zagreb</item>
      <item>Denis Šestak, OIB 17803492733, Fabijanska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4BEB3-035D-4168-81F1-AEC185216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2809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2018-08-23T05:38:00Z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