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3e33a" w14:paraId="633e33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85CDC">
        <w:rPr>
          <w:lang w:val="hr-HR"/>
        </w:rPr>
        <w:t>384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85CDC">
        <w:rPr>
          <w:lang w:val="hr-HR"/>
        </w:rPr>
        <w:t>BILO PROMET društvo s ograničenom odgovornošću za proizvodnju, trgovinu i usluge, Bjelovar, A. K. Miošića 2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185CDC">
        <w:rPr>
          <w:lang w:val="hr-HR"/>
        </w:rPr>
        <w:t>010079264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85CDC">
        <w:rPr>
          <w:lang w:val="hr-HR"/>
        </w:rPr>
        <w:t>37839704243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85CDC">
        <w:rPr>
          <w:lang w:val="hr-HR"/>
        </w:rPr>
        <w:t>384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85CDC">
        <w:rPr>
          <w:lang w:val="hr-HR"/>
        </w:rPr>
        <w:t>553.273,91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II. Poziva</w:t>
      </w:r>
      <w:r w:rsidR="00185CDC">
        <w:rPr>
          <w:lang w:val="hr-HR"/>
        </w:rPr>
        <w:t>ju</w:t>
      </w:r>
      <w:r w:rsidRPr="000664E3">
        <w:rPr>
          <w:lang w:val="hr-HR"/>
        </w:rPr>
        <w:t xml:space="preserve"> se osob</w:t>
      </w:r>
      <w:r w:rsidR="00185CDC">
        <w:rPr>
          <w:lang w:val="hr-HR"/>
        </w:rPr>
        <w:t>e</w:t>
      </w:r>
      <w:r w:rsidRPr="000664E3">
        <w:rPr>
          <w:lang w:val="hr-HR"/>
        </w:rPr>
        <w:t xml:space="preserve"> ovlašten</w:t>
      </w:r>
      <w:r w:rsidR="00185CDC">
        <w:rPr>
          <w:lang w:val="hr-HR"/>
        </w:rPr>
        <w:t>e</w:t>
      </w:r>
      <w:r w:rsidRPr="000664E3">
        <w:rPr>
          <w:lang w:val="hr-HR"/>
        </w:rPr>
        <w:t xml:space="preserve">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85CDC">
        <w:rPr>
          <w:lang w:val="hr-HR"/>
        </w:rPr>
        <w:t>Marianna Matolcsi, iz Srbije, Bačke Topole, Krivaja, Maršala Tita 002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="00185CDC">
        <w:rPr>
          <w:lang w:val="hr-HR"/>
        </w:rPr>
        <w:t>15904771256, i Zoran Cikuša, iz Bjelovara, Marije Jurić Zagorke 44, OIB: 12595639472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</w:t>
      </w:r>
      <w:r w:rsidR="00185CDC">
        <w:rPr>
          <w:lang w:val="hr-HR"/>
        </w:rPr>
        <w:t>u</w:t>
      </w:r>
      <w:r w:rsidRPr="000664E3">
        <w:rPr>
          <w:lang w:val="hr-HR"/>
        </w:rPr>
        <w:t xml:space="preserve">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185CDC">
        <w:rPr>
          <w:lang w:val="hr-HR"/>
        </w:rPr>
        <w:t>27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185CDC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185CDC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185CDC">
        <w:rPr>
          <w:lang w:val="hr-HR"/>
        </w:rPr>
        <w:t>27</w:t>
      </w:r>
      <w:r w:rsidR="00FB7F79">
        <w:rPr>
          <w:lang w:val="hr-HR"/>
        </w:rPr>
        <w:t>.</w:t>
      </w:r>
      <w:r w:rsidR="004525DA">
        <w:rPr>
          <w:lang w:val="hr-HR"/>
        </w:rPr>
        <w:t>11.2015.</w:t>
      </w:r>
    </w:p>
    <w:sectPr w:rsidR="000E2229" w:rsidRPr="00185CDC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3308" w:rsidR="000A3308">
      <w:r>
        <w:separator/>
      </w:r>
    </w:p>
  </w:endnote>
  <w:endnote w:id="0" w:type="continuationSeparator">
    <w:p w:rsidRDefault="000A3308" w:rsidR="000A3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3308" w:rsidR="000A3308">
      <w:r>
        <w:separator/>
      </w:r>
    </w:p>
  </w:footnote>
  <w:footnote w:id="0" w:type="continuationSeparator">
    <w:p w:rsidRDefault="000A3308" w:rsidR="000A33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C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A3308"/>
    <w:rsid w:val="000E2229"/>
    <w:rsid w:val="000E2494"/>
    <w:rsid w:val="00184DF0"/>
    <w:rsid w:val="00185CDC"/>
    <w:rsid w:val="001B397D"/>
    <w:rsid w:val="00230CD2"/>
    <w:rsid w:val="0032457F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15819"/>
    <w:rsid w:val="00767413"/>
    <w:rsid w:val="007E27E0"/>
    <w:rsid w:val="008259B1"/>
    <w:rsid w:val="00831DA7"/>
    <w:rsid w:val="008A217A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85C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5CD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58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58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8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8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8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85C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5CD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7158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58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8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8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8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</izvorni_sadrzaj>
    <derivirana_varijabla naziv="DomainObject.Predmet.Broj_1">384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St-384/2015</izvorni_sadrzaj>
    <derivirana_varijabla naziv="DomainObject.Predmet.OznakaBroj_1">St-384/2015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BILO PROMET društvo s ograničenom odgovornošću za proizvodnju, trgovinu i usluge, Bjelovar zastupanog po punomoćniku Mariannna Matolcsi; Zoran Cikuša</izvorni_sadrzaj>
    <derivirana_varijabla naziv="DomainObject.Predmet.ProtustrankaFormated_1">  BILO PROMET društvo s ograničenom odgovornošću za proizvodnju, trgovinu i usluge, Bjelovar zastupanog po punomoćniku Mariannna Matolcsi; Zoran Cikuša</derivirana_varijabla>
  </DomainObject.Predmet.ProtustrankaFormated>
  <DomainObject.Predmet.ProtustrankaFormatedOIB>
    <izvorni_sadrzaj>  BILO PROMET društvo s ograničenom odgovornošću za proizvodnju, trgovinu i usluge, Bjelovar, OIB 37839704243 zastupanog po punomoćniku Mariannna Matolcsi; Zoran Cikuša</izvorni_sadrzaj>
    <derivirana_varijabla naziv="DomainObject.Predmet.ProtustrankaFormatedOIB_1">  BILO PROMET društvo s ograničenom odgovornošću za proizvodnju, trgovinu i usluge, Bjelovar, OIB 37839704243 zastupanog po punomoćniku Mariannna Matolcsi; Zoran Cikuša</derivirana_varijabla>
  </DomainObject.Predmet.ProtustrankaFormatedOIB>
  <DomainObject.Predmet.ProtustrankaFormatedWithAdress>
    <izvorni_sadrzaj> BILO PROMET društvo s ograničenom odgovornošću za proizvodnju, trgovinu i usluge, Bjelovar, A. K. Miošića 2, 43000 Bjelovar zastupanog po punomoćniku Mariannna Matolcsi; Zoran Cikuša</izvorni_sadrzaj>
    <derivirana_varijabla naziv="DomainObject.Predmet.ProtustrankaFormatedWithAdress_1"> BILO PROMET društvo s ograničenom odgovornošću za proizvodnju, trgovinu i usluge, Bjelovar, A. K. Miošića 2, 43000 Bjelovar zastupanog po punomoćniku Mariannna Matolcsi; Zoran Cikuša</derivirana_varijabla>
  </DomainObject.Predmet.ProtustrankaFormatedWithAdress>
  <DomainObject.Predmet.ProtustrankaFormatedWithAdressOIB>
    <izvorni_sadrzaj> BILO PROMET društvo s ograničenom odgovornošću za proizvodnju, trgovinu i usluge, Bjelovar, OIB 37839704243, A. K. Miošića 2, 43000 Bjelovar zastupanog po punomoćniku Mariannna Matolcsi; Zoran Cikuša</izvorni_sadrzaj>
    <derivirana_varijabla naziv="DomainObject.Predmet.ProtustrankaFormatedWithAdressOIB_1"> BILO PROMET društvo s ograničenom odgovornošću za proizvodnju, trgovinu i usluge, Bjelovar, OIB 37839704243, A. K. Miošića 2, 43000 Bjelovar zastupanog po punomoćniku Mariannna Matolcsi; Zoran Cikuša</derivirana_varijabla>
  </DomainObject.Predmet.ProtustrankaFormatedWithAdressOIB>
  <DomainObject.Predmet.ProtustrankaWithAdress>
    <izvorni_sadrzaj>BILO PROMET društvo s ograničenom odgovornošću za proizvodnju, trgovinu i usluge, Bjelovar A. K. Miošića 2, 43000 Bjelovar</izvorni_sadrzaj>
    <derivirana_varijabla naziv="DomainObject.Predmet.ProtustrankaWithAdress_1">BILO PROMET društvo s ograničenom odgovornošću za proizvodnju, trgovinu i usluge, Bjelovar A. K. Miošića 2, 43000 Bjelovar</derivirana_varijabla>
  </DomainObject.Predmet.ProtustrankaWithAdress>
  <DomainObject.Predmet.ProtustrankaWithAdressOIB>
    <izvorni_sadrzaj>BILO PROMET društvo s ograničenom odgovornošću za proizvodnju, trgovinu i usluge, Bjelovar, OIB 37839704243, A. K. Miošića 2, 43000 Bjelovar</izvorni_sadrzaj>
    <derivirana_varijabla naziv="DomainObject.Predmet.ProtustrankaWithAdressOIB_1">BILO PROMET društvo s ograničenom odgovornošću za proizvodnju, trgovinu i usluge, Bjelovar, OIB 37839704243, A. K. Miošića 2, 43000 Bjelovar</derivirana_varijabla>
  </DomainObject.Predmet.ProtustrankaWithAdressOIB>
  <DomainObject.Predmet.ProtustrankaNazivFormated>
    <izvorni_sadrzaj>BILO PROMET društvo s ograničenom odgovornošću za proizvodnju, trgovinu i usluge, Bjelovar</izvorni_sadrzaj>
    <derivirana_varijabla naziv="DomainObject.Predmet.ProtustrankaNazivFormated_1">BILO PROMET društvo s ograničenom odgovornošću za proizvodnju, trgovinu i usluge, Bjelovar</derivirana_varijabla>
  </DomainObject.Predmet.ProtustrankaNazivFormated>
  <DomainObject.Predmet.ProtustrankaNazivFormatedOIB>
    <izvorni_sadrzaj>BILO PROMET društvo s ograničenom odgovornošću za proizvodnju, trgovinu i usluge, Bjelovar, OIB 37839704243</izvorni_sadrzaj>
    <derivirana_varijabla naziv="DomainObject.Predmet.ProtustrankaNazivFormatedOIB_1">BILO PROMET društvo s ograničenom odgovornošću za proizvodnju, trgovinu i usluge, Bjelovar, OIB 37839704243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BILO PROMET društvo s ograničenom odgovornošću za proizvodnju, trgovinu i usluge, Bjelovar zastupanog po punomoćniku Mariannna Matolcsi; Zoran Cikuša</item>
    </izvorni_sadrzaj>
    <derivirana_varijabla naziv="DomainObject.Predmet.ProtuStrankaListFormated_1">
      <item>BILO PROMET društvo s ograničenom odgovornošću za proizvodnju, trgovinu i usluge, Bjelovar zastupanog po punomoćniku Mariannna Matolcsi; Zoran Cikuša</item>
    </derivirana_varijabla>
  </DomainObject.Predmet.ProtuStrankaListFormated>
  <DomainObject.Predmet.ProtuStrankaListFormatedOIB>
    <izvorni_sadrzaj>
      <item>BILO PROMET društvo s ograničenom odgovornošću za proizvodnju, trgovinu i usluge, Bjelovar, OIB 37839704243 zastupanog po punomoćniku Mariannna Matolcsi; Zoran Cikuša</item>
    </izvorni_sadrzaj>
    <derivirana_varijabla naziv="DomainObject.Predmet.ProtuStrankaListFormatedOIB_1">
      <item>BILO PROMET društvo s ograničenom odgovornošću za proizvodnju, trgovinu i usluge, Bjelovar, OIB 37839704243 zastupanog po punomoćniku Mariannna Matolcsi; Zoran Cikuša</item>
    </derivirana_varijabla>
  </DomainObject.Predmet.ProtuStrankaListFormatedOIB>
  <DomainObject.Predmet.ProtuStrankaListFormatedWithAdress>
    <izvorni_sadrzaj>
      <item>BILO PROMET društvo s ograničenom odgovornošću za proizvodnju, trgovinu i usluge, Bjelovar, A. K. Miošića 2, 43000 Bjelovar zastupanog po punomoćniku Mariannna Matolcsi; Zoran Cikuša</item>
    </izvorni_sadrzaj>
    <derivirana_varijabla naziv="DomainObject.Predmet.ProtuStrankaListFormatedWithAdress_1">
      <item>BILO PROMET društvo s ograničenom odgovornošću za proizvodnju, trgovinu i usluge, Bjelovar, A. K. Miošića 2, 43000 Bjelovar zastupanog po punomoćniku Mariannna Matolcsi; Zoran Cikuša</item>
    </derivirana_varijabla>
  </DomainObject.Predmet.ProtuStrankaListFormatedWithAdress>
  <DomainObject.Predmet.ProtuStrankaListFormatedWithAdressOIB>
    <izvorni_sadrzaj>
      <item>BILO PROMET društvo s ograničenom odgovornošću za proizvodnju, trgovinu i usluge, Bjelovar, OIB 37839704243, A. K. Miošića 2, 43000 Bjelovar zastupanog po punomoćniku Mariannna Matolcsi; Zoran Cikuša</item>
    </izvorni_sadrzaj>
    <derivirana_varijabla naziv="DomainObject.Predmet.ProtuStrankaListFormatedWithAdressOIB_1">
      <item>BILO PROMET društvo s ograničenom odgovornošću za proizvodnju, trgovinu i usluge, Bjelovar, OIB 37839704243, A. K. Miošića 2, 43000 Bjelovar zastupanog po punomoćniku Mariannna Matolcsi; Zoran Cikuša</item>
    </derivirana_varijabla>
  </DomainObject.Predmet.ProtuStrankaListFormatedWithAdressOIB>
  <DomainObject.Predmet.ProtuStrankaListNazivFormated>
    <izvorni_sadrzaj>
      <item>BILO PROMET društvo s ograničenom odgovornošću za proizvodnju, trgovinu i usluge, Bjelovar</item>
    </izvorni_sadrzaj>
    <derivirana_varijabla naziv="DomainObject.Predmet.ProtuStrankaListNazivFormated_1">
      <item>BILO PROMET društvo s ograničenom odgovornošću za proizvodnju, trgovinu i usluge, Bjelovar</item>
    </derivirana_varijabla>
  </DomainObject.Predmet.ProtuStrankaListNazivFormated>
  <DomainObject.Predmet.ProtuStrankaListNazivFormatedOIB>
    <izvorni_sadrzaj>
      <item>BILO PROMET društvo s ograničenom odgovornošću za proizvodnju, trgovinu i usluge, Bjelovar, OIB 37839704243</item>
    </izvorni_sadrzaj>
    <derivirana_varijabla naziv="DomainObject.Predmet.ProtuStrankaListNazivFormatedOIB_1">
      <item>BILO PROMET društvo s ograničenom odgovornošću za proizvodnju, trgovinu i usluge, Bjelovar, OIB 37839704243</item>
    </derivirana_varijabla>
  </DomainObject.Predmet.ProtuStrankaListNazivFormatedOIB>
  <DomainObject.Predmet.OstaliListFormated>
    <izvorni_sadrzaj>
      <item>Mariannna Matolcsi punomoćnik sudionika u postupku BILO PROMET društvo s ograničenom odgovornošću za proizvodnju, trgovinu i usluge, Bjelovar</item>
      <item>Zoran Cikuša punomoćnik sudionika u postupku BILO PROMET društvo s ograničenom odgovornošću za proizvodnju, trgovinu i usluge, Bjelovar</item>
    </izvorni_sadrzaj>
    <derivirana_varijabla naziv="DomainObject.Predmet.OstaliListFormated_1">
      <item>Mariannna Matolcsi punomoćnik sudionika u postupku BILO PROMET društvo s ograničenom odgovornošću za proizvodnju, trgovinu i usluge, Bjelovar</item>
      <item>Zoran Cikuša punomoćnik sudionika u postupku BILO PROMET društvo s ograničenom odgovornošću za proizvodnju, trgovinu i usluge, Bjelovar</item>
    </derivirana_varijabla>
  </DomainObject.Predmet.OstaliListFormated>
  <DomainObject.Predmet.OstaliListFormatedOIB>
    <izvorni_sadrzaj>
      <item>Mariannna Matolcsi, OIB 15904771256 punomoćnik sudionika u postupku BILO PROMET društvo s ograničenom odgovornošću za proizvodnju, trgovinu i usluge, Bjelovar</item>
      <item>Zoran Cikuša, OIB 12595639472 punomoćnik sudionika u postupku BILO PROMET društvo s ograničenom odgovornošću za proizvodnju, trgovinu i usluge, Bjelovar</item>
    </izvorni_sadrzaj>
    <derivirana_varijabla naziv="DomainObject.Predmet.OstaliListFormatedOIB_1">
      <item>Mariannna Matolcsi, OIB 15904771256 punomoćnik sudionika u postupku BILO PROMET društvo s ograničenom odgovornošću za proizvodnju, trgovinu i usluge, Bjelovar</item>
      <item>Zoran Cikuša, OIB 12595639472 punomoćnik sudionika u postupku BILO PROMET društvo s ograničenom odgovornošću za proizvodnju, trgovinu i usluge, Bjelovar</item>
    </derivirana_varijabla>
  </DomainObject.Predmet.OstaliListFormatedOIB>
  <DomainObject.Predmet.OstaliListFormatedWithAdress>
    <izvorni_sadrzaj>
      <item>Mariannna Matolcsi, Maršala Tita 002, Bačka Topola, Krivaja punomoćnik sudionika u postupku BILO PROMET društvo s ograničenom odgovornošću za proizvodnju, trgovinu i usluge, Bjelovar</item>
      <item>Zoran Cikuša, Marije Jurić Zagorke 44, 43000 Bjelovar punomoćnik sudionika u postupku BILO PROMET društvo s ograničenom odgovornošću za proizvodnju, trgovinu i usluge, Bjelovar</item>
    </izvorni_sadrzaj>
    <derivirana_varijabla naziv="DomainObject.Predmet.OstaliListFormatedWithAdress_1">
      <item>Mariannna Matolcsi, Maršala Tita 002, Bačka Topola, Krivaja punomoćnik sudionika u postupku BILO PROMET društvo s ograničenom odgovornošću za proizvodnju, trgovinu i usluge, Bjelovar</item>
      <item>Zoran Cikuša, Marije Jurić Zagorke 44, 43000 Bjelovar punomoćnik sudionika u postupku BILO PROMET društvo s ograničenom odgovornošću za proizvodnju, trgovinu i usluge, Bjelovar</item>
    </derivirana_varijabla>
  </DomainObject.Predmet.OstaliListFormatedWithAdress>
  <DomainObject.Predmet.OstaliListFormatedWithAdressOIB>
    <izvorni_sadrzaj>
      <item>Mariannna Matolcsi, OIB 15904771256, Maršala Tita 002, Bačka Topola, Krivaja punomoćnik sudionika u postupku BILO PROMET društvo s ograničenom odgovornošću za proizvodnju, trgovinu i usluge, Bjelovar</item>
      <item>Zoran Cikuša, OIB 12595639472, Marije Jurić Zagorke 44, 43000 Bjelovar punomoćnik sudionika u postupku BILO PROMET društvo s ograničenom odgovornošću za proizvodnju, trgovinu i usluge, Bjelovar</item>
    </izvorni_sadrzaj>
    <derivirana_varijabla naziv="DomainObject.Predmet.OstaliListFormatedWithAdressOIB_1">
      <item>Mariannna Matolcsi, OIB 15904771256, Maršala Tita 002, Bačka Topola, Krivaja punomoćnik sudionika u postupku BILO PROMET društvo s ograničenom odgovornošću za proizvodnju, trgovinu i usluge, Bjelovar</item>
      <item>Zoran Cikuša, OIB 12595639472, Marije Jurić Zagorke 44, 43000 Bjelovar punomoćnik sudionika u postupku BILO PROMET društvo s ograničenom odgovornošću za proizvodnju, trgovinu i usluge, Bjelovar</item>
    </derivirana_varijabla>
  </DomainObject.Predmet.OstaliListFormatedWithAdressOIB>
  <DomainObject.Predmet.OstaliListNazivFormated>
    <izvorni_sadrzaj>
      <item>Mariannna Matolcsi</item>
      <item>Zoran Cikuša</item>
    </izvorni_sadrzaj>
    <derivirana_varijabla naziv="DomainObject.Predmet.OstaliListNazivFormated_1">
      <item>Mariannna Matolcsi</item>
      <item>Zoran Cikuša</item>
    </derivirana_varijabla>
  </DomainObject.Predmet.OstaliListNazivFormated>
  <DomainObject.Predmet.OstaliListNazivFormatedOIB>
    <izvorni_sadrzaj>
      <item>Mariannna Matolcsi, OIB 15904771256</item>
      <item>Zoran Cikuša, OIB 12595639472</item>
    </izvorni_sadrzaj>
    <derivirana_varijabla naziv="DomainObject.Predmet.OstaliListNazivFormatedOIB_1">
      <item>Mariannna Matolcsi, OIB 15904771256</item>
      <item>Zoran Cikuša, OIB 12595639472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BILO PROMET društvo s ograničenom odgovornošću za proizvodnju, trgovinu i usluge, Bjelovar</izvorni_sadrzaj>
    <derivirana_varijabla naziv="DomainObject.Predmet.ProtustrankaIDrugi_1">BILO PROMET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BILO PROMET društvo s ograničenom odgovornošću za proizvodnju, trgovinu i usluge, Bjelovar, OIB 37839704243, A. K. Miošića 2, 43000 Bjelovar</izvorni_sadrzaj>
    <derivirana_varijabla naziv="DomainObject.Predmet.ProtustrankaIDrugiAdressOIB_1">BILO PROMET društvo s ograničenom odgovornošću za proizvodnju, trgovinu i usluge, Bjelovar, OIB 37839704243, A. K. Miošića 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BILO PROMET društvo s ograničenom odgovornošću za proizvodnju, trgovinu i usluge, Bjelovar</item>
      <item>Mariannna Matolcsi</item>
      <item>Zoran Cikuša</item>
    </izvorni_sadrzaj>
    <derivirana_varijabla naziv="DomainObject.Predmet.SudioniciListNaziv_1">
      <item>FINA, RC ZAGREB, Podružnica Bjelovar</item>
      <item>BILO PROMET društvo s ograničenom odgovornošću za proizvodnju, trgovinu i usluge, Bjelovar</item>
      <item>Mariannna Matolcsi</item>
      <item>Zoran Cikuša</item>
    </derivirana_varijabla>
  </DomainObject.Predmet.SudioniciListNaziv>
  <DomainObject.Predmet.SudioniciListAdressOIB>
    <izvorni_sadrzaj>
      <item>FINA, RC ZAGREB, Podružnica Bjelovar, OIB 85821130368, F. Supila 4,43000 Bjelovar</item>
      <item>BILO PROMET društvo s ograničenom odgovornošću za proizvodnju, trgovinu i usluge, Bjelovar, OIB 37839704243, A. K. Miošića 2,43000 Bjelovar</item>
      <item>Mariannna Matolcsi, OIB 15904771256, Maršala Tita 002,Bačka Topola, Krivaja</item>
      <item>Zoran Cikuša, OIB 12595639472, Marije Jurić Zagorke 44,43000 Bjelovar</item>
    </izvorni_sadrzaj>
    <derivirana_varijabla naziv="DomainObject.Predmet.SudioniciListAdressOIB_1">
      <item>FINA, RC ZAGREB, Podružnica Bjelovar, OIB 85821130368, F. Supila 4,43000 Bjelovar</item>
      <item>BILO PROMET društvo s ograničenom odgovornošću za proizvodnju, trgovinu i usluge, Bjelovar, OIB 37839704243, A. K. Miošića 2,43000 Bjelovar</item>
      <item>Mariannna Matolcsi, OIB 15904771256, Maršala Tita 002,Bačka Topola, Krivaja</item>
      <item>Zoran Cikuša, OIB 12595639472, Marije Jurić Zagorke 44,43000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37839704243</item>
      <item>, OIB 15904771256</item>
      <item>, OIB 12595639472</item>
    </izvorni_sadrzaj>
    <derivirana_varijabla naziv="DomainObject.Predmet.SudioniciListNazivOIB_1">
      <item>, OIB 85821130368</item>
      <item>, OIB 37839704243</item>
      <item>, OIB 15904771256</item>
      <item>, OIB 12595639472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1840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2015-11-27T12:54:00Z</dcterms:created>
  <dc:creator>ssabljic</dc:creator>
  <cp:lastModifiedBy>Miroslav Lovreković</cp:lastModifiedBy>
  <cp:lastPrinted>2015-11-27T12:51:00Z</cp:lastPrinted>
  <dcterms:modified xmlns:xsi="http://www.w3.org/2001/XMLSchema-instance" xsi:type="dcterms:W3CDTF">2015-11-27T12:59:00Z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