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060f7" w14:paraId="52060f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  <w:b/>
          <w:szCs w:val="20"/>
        </w:rPr>
      </w:pPr>
      <w:r w:rsidRPr="000C6002">
        <w:rPr>
          <w:rFonts w:cs="Times New Roman" w:eastAsia="Times New Roman"/>
          <w:b/>
        </w:rPr>
        <w:t xml:space="preserve">    </w:t>
      </w:r>
      <w:r w:rsidRPr="000C6002">
        <w:rPr>
          <w:rFonts w:cs="Times New Roman" w:eastAsia="Times New Roman"/>
          <w:b/>
          <w:lang w:val="en-US"/>
        </w:rPr>
        <w:t xml:space="preserve">REPUBLIKA HRVATSKA </w:t>
      </w:r>
      <w:r w:rsidRPr="000C6002">
        <w:rPr>
          <w:rFonts w:cs="Times New Roman" w:eastAsia="Times New Roman"/>
        </w:rPr>
        <w:t xml:space="preserve">                                                       </w:t>
      </w:r>
      <w:proofErr w:type="spellStart"/>
      <w:r w:rsidRPr="000C6002">
        <w:rPr>
          <w:rFonts w:cs="Times New Roman" w:eastAsia="Times New Roman"/>
          <w:b/>
          <w:lang w:val="en-US"/>
        </w:rPr>
        <w:t>Broj</w:t>
      </w:r>
      <w:proofErr w:type="spellEnd"/>
      <w:r w:rsidRPr="000C6002">
        <w:rPr>
          <w:rFonts w:cs="Times New Roman" w:eastAsia="Times New Roman"/>
          <w:b/>
        </w:rPr>
        <w:t xml:space="preserve">: 14. </w:t>
      </w:r>
      <w:proofErr w:type="gramStart"/>
      <w:r w:rsidRPr="000C6002">
        <w:rPr>
          <w:rFonts w:cs="Times New Roman" w:eastAsia="Times New Roman"/>
          <w:b/>
          <w:lang w:val="en-US"/>
        </w:rPr>
        <w:t>St</w:t>
      </w:r>
      <w:r w:rsidRPr="000C6002">
        <w:rPr>
          <w:rFonts w:cs="Times New Roman" w:eastAsia="Times New Roman"/>
          <w:b/>
        </w:rPr>
        <w:t>-70/2010.</w:t>
      </w:r>
      <w:proofErr w:type="gramEnd"/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</w:rPr>
      </w:pPr>
      <w:r w:rsidRPr="000C6002">
        <w:rPr>
          <w:rFonts w:cs="Times New Roman" w:eastAsia="Times New Roman"/>
          <w:b/>
          <w:lang w:val="en-US"/>
        </w:rPr>
        <w:t xml:space="preserve"> TRGOVA</w:t>
      </w:r>
      <w:r w:rsidRPr="000C6002">
        <w:rPr>
          <w:rFonts w:cs="Times New Roman" w:eastAsia="Times New Roman"/>
          <w:b/>
        </w:rPr>
        <w:t>Č</w:t>
      </w:r>
      <w:r w:rsidRPr="000C6002">
        <w:rPr>
          <w:rFonts w:cs="Times New Roman" w:eastAsia="Times New Roman"/>
          <w:b/>
          <w:lang w:val="en-US"/>
        </w:rPr>
        <w:t xml:space="preserve">KI SUD U SPLITU </w:t>
      </w:r>
      <w:r w:rsidRPr="000C6002">
        <w:rPr>
          <w:rFonts w:cs="Times New Roman" w:eastAsia="Times New Roman"/>
        </w:rPr>
        <w:t xml:space="preserve">         </w:t>
      </w: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  <w:b/>
          <w:szCs w:val="20"/>
        </w:rPr>
      </w:pPr>
      <w:proofErr w:type="spellStart"/>
      <w:r w:rsidRPr="000C6002">
        <w:rPr>
          <w:rFonts w:cs="Times New Roman" w:eastAsia="Times New Roman"/>
          <w:b/>
        </w:rPr>
        <w:t>Sukoišanska</w:t>
      </w:r>
      <w:proofErr w:type="spellEnd"/>
      <w:r w:rsidRPr="000C6002">
        <w:rPr>
          <w:rFonts w:cs="Times New Roman" w:eastAsia="Times New Roman"/>
          <w:b/>
        </w:rPr>
        <w:t xml:space="preserve"> 6. - 21 000  S P L I T    </w:t>
      </w:r>
      <w:r w:rsidRPr="000C6002">
        <w:rPr>
          <w:rFonts w:cs="Times New Roman" w:eastAsia="Times New Roman"/>
          <w:b/>
        </w:rPr>
        <w:tab/>
      </w:r>
      <w:r w:rsidRPr="000C6002">
        <w:rPr>
          <w:rFonts w:cs="Times New Roman" w:eastAsia="Times New Roman"/>
        </w:rPr>
        <w:tab/>
      </w:r>
      <w:r w:rsidRPr="000C6002">
        <w:rPr>
          <w:rFonts w:cs="Times New Roman" w:eastAsia="Times New Roman"/>
        </w:rPr>
        <w:tab/>
        <w:t xml:space="preserve">                                     </w:t>
      </w:r>
    </w:p>
    <w:p w:rsidRDefault="000C6002" w:rsidP="000C6002" w:rsidR="000C6002" w:rsidRPr="000C6002">
      <w:pPr>
        <w:spacing w:after="0"/>
        <w:rPr>
          <w:rFonts w:cs="Times New Roman" w:eastAsia="Times New Roman"/>
          <w:szCs w:val="20"/>
        </w:rPr>
      </w:pPr>
    </w:p>
    <w:p w:rsidRDefault="000C6002" w:rsidP="000C6002" w:rsidR="000C6002" w:rsidRPr="000C6002">
      <w:pPr>
        <w:spacing w:after="0"/>
        <w:rPr>
          <w:rFonts w:cs="Times New Roman" w:eastAsia="Times New Roman"/>
          <w:szCs w:val="20"/>
        </w:rPr>
      </w:pPr>
    </w:p>
    <w:p w:rsidRDefault="000C6002" w:rsidP="000C6002" w:rsidR="000C6002" w:rsidRPr="000C6002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0C6002">
        <w:rPr>
          <w:rFonts w:cs="Times New Roman" w:eastAsia="Arial Unicode MS"/>
          <w:b/>
          <w:bCs/>
          <w:szCs w:val="20"/>
        </w:rPr>
        <w:t>R E P U B L I K A    H R V A T S K A</w:t>
      </w:r>
    </w:p>
    <w:p w:rsidRDefault="000C6002" w:rsidP="000C6002" w:rsidR="000C6002" w:rsidRPr="000C6002">
      <w:pPr>
        <w:spacing w:after="0"/>
        <w:rPr>
          <w:rFonts w:cs="Times New Roman" w:eastAsia="Times New Roman"/>
          <w:szCs w:val="20"/>
        </w:rPr>
      </w:pPr>
    </w:p>
    <w:p w:rsidRDefault="000C6002" w:rsidP="000C6002" w:rsidR="000C6002" w:rsidRPr="000C6002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0C6002">
        <w:rPr>
          <w:rFonts w:cs="Times New Roman" w:eastAsia="Arial Unicode MS"/>
          <w:b/>
          <w:bCs/>
          <w:szCs w:val="20"/>
        </w:rPr>
        <w:t>R J E Š E N J E</w:t>
      </w:r>
    </w:p>
    <w:p w:rsidRDefault="000C6002" w:rsidP="000C6002" w:rsidR="000C6002" w:rsidRPr="000C6002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0C6002">
        <w:rPr>
          <w:rFonts w:cs="Times New Roman" w:eastAsia="Arial Unicode MS"/>
          <w:b/>
          <w:bCs/>
          <w:szCs w:val="20"/>
        </w:rPr>
        <w:t xml:space="preserve">i </w:t>
      </w:r>
    </w:p>
    <w:p w:rsidRDefault="000C6002" w:rsidP="000C6002" w:rsidR="000C6002" w:rsidRPr="000C6002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0C6002">
        <w:rPr>
          <w:rFonts w:cs="Times New Roman" w:eastAsia="Arial Unicode MS"/>
          <w:b/>
          <w:bCs/>
          <w:szCs w:val="20"/>
        </w:rPr>
        <w:t>Z A K L J U Č A K</w:t>
      </w:r>
    </w:p>
    <w:p w:rsidRDefault="000C6002" w:rsidP="000C6002" w:rsidR="000C6002" w:rsidRPr="000C6002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0C6002" w:rsidP="000C6002" w:rsidR="000C6002" w:rsidRPr="000C6002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  <w:lang w:eastAsia="hr-HR"/>
        </w:rPr>
      </w:pPr>
      <w:r w:rsidRPr="000C6002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nad stečajnim Dužnikom: MONTER PROJEKT, d.o.o., „u stečaju“, Split (Grad Split), Poljička cesta 39, OIB: 02734084556. (Dužnik, stečajni Dužnik), kojeg zastupa stečajni upravitelj Dragan Bijelić, iz Šibenika, odlučujući o davanju odobrenja za Završnu diobu itd., 26. svibnja 2017, </w:t>
      </w:r>
      <w:proofErr w:type="spellStart"/>
      <w:r w:rsidRPr="000C6002">
        <w:rPr>
          <w:rFonts w:cs="Times New Roman" w:eastAsia="Times New Roman"/>
          <w:lang w:eastAsia="hr-HR"/>
        </w:rPr>
        <w:t>izvanraspravno</w:t>
      </w:r>
      <w:proofErr w:type="spellEnd"/>
      <w:r w:rsidRPr="000C6002">
        <w:rPr>
          <w:rFonts w:cs="Times New Roman" w:eastAsia="Times New Roman"/>
          <w:lang w:eastAsia="hr-HR"/>
        </w:rPr>
        <w:t>,</w:t>
      </w: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6002" w:rsidP="000C6002" w:rsidR="000C6002" w:rsidRPr="000C6002">
      <w:pPr>
        <w:tabs>
          <w:tab w:pos="142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0C6002">
        <w:rPr>
          <w:rFonts w:cs="Times New Roman" w:eastAsia="Times New Roman"/>
          <w:lang w:eastAsia="hr-HR"/>
        </w:rPr>
        <w:t>A/</w:t>
      </w:r>
    </w:p>
    <w:p w:rsidRDefault="000C6002" w:rsidP="000C6002" w:rsidR="000C6002" w:rsidRPr="000C6002">
      <w:pPr>
        <w:spacing w:after="0"/>
        <w:ind w:left="360"/>
        <w:jc w:val="center"/>
        <w:rPr>
          <w:rFonts w:cs="Times New Roman" w:eastAsia="Times New Roman"/>
          <w:szCs w:val="20"/>
          <w:lang w:eastAsia="hr-HR"/>
        </w:rPr>
      </w:pPr>
      <w:r w:rsidRPr="000C6002">
        <w:rPr>
          <w:rFonts w:cs="Times New Roman" w:eastAsia="Times New Roman"/>
          <w:lang w:eastAsia="hr-HR"/>
        </w:rPr>
        <w:t xml:space="preserve">r i j e š i o    j e                                               </w:t>
      </w: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  <w:lang w:eastAsia="hr-HR"/>
        </w:rPr>
      </w:pPr>
      <w:r w:rsidRPr="000C6002">
        <w:rPr>
          <w:rFonts w:cs="Times New Roman" w:eastAsia="Times New Roman"/>
          <w:b/>
          <w:bCs/>
          <w:lang w:eastAsia="hr-HR"/>
        </w:rPr>
        <w:t xml:space="preserve">          I/</w:t>
      </w:r>
      <w:r w:rsidRPr="000C6002">
        <w:rPr>
          <w:rFonts w:cs="Times New Roman" w:eastAsia="Times New Roman"/>
          <w:lang w:eastAsia="hr-HR"/>
        </w:rPr>
        <w:t xml:space="preserve"> </w:t>
      </w:r>
      <w:proofErr w:type="spellStart"/>
      <w:r w:rsidRPr="000C6002">
        <w:rPr>
          <w:rFonts w:cs="Times New Roman" w:eastAsia="Times New Roman"/>
          <w:lang w:val="en-US"/>
        </w:rPr>
        <w:t>Draganu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lang w:val="en-US"/>
        </w:rPr>
        <w:t>Bijeliću</w:t>
      </w:r>
      <w:proofErr w:type="spellEnd"/>
      <w:r w:rsidRPr="000C6002">
        <w:rPr>
          <w:rFonts w:cs="Times New Roman" w:eastAsia="Times New Roman"/>
          <w:lang w:val="en-US"/>
        </w:rPr>
        <w:t xml:space="preserve">, </w:t>
      </w:r>
      <w:proofErr w:type="spellStart"/>
      <w:r w:rsidRPr="000C6002">
        <w:rPr>
          <w:rFonts w:cs="Times New Roman" w:eastAsia="Times New Roman"/>
          <w:lang w:val="en-US"/>
        </w:rPr>
        <w:t>iz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lang w:val="en-US"/>
        </w:rPr>
        <w:t>Šibenika</w:t>
      </w:r>
      <w:proofErr w:type="spellEnd"/>
      <w:r w:rsidRPr="000C6002">
        <w:rPr>
          <w:rFonts w:cs="Times New Roman" w:eastAsia="Times New Roman"/>
          <w:lang w:val="en-US"/>
        </w:rPr>
        <w:t xml:space="preserve">, </w:t>
      </w:r>
      <w:r w:rsidRPr="000C6002">
        <w:rPr>
          <w:rFonts w:cs="Times New Roman" w:eastAsia="Times New Roman"/>
        </w:rPr>
        <w:t xml:space="preserve">Put </w:t>
      </w:r>
      <w:proofErr w:type="spellStart"/>
      <w:r w:rsidRPr="000C6002">
        <w:rPr>
          <w:rFonts w:cs="Times New Roman" w:eastAsia="Times New Roman"/>
        </w:rPr>
        <w:t>Meterize</w:t>
      </w:r>
      <w:proofErr w:type="spellEnd"/>
      <w:r w:rsidRPr="000C6002">
        <w:rPr>
          <w:rFonts w:cs="Times New Roman" w:eastAsia="Times New Roman"/>
        </w:rPr>
        <w:t xml:space="preserve"> 25</w:t>
      </w:r>
      <w:r w:rsidRPr="000C6002">
        <w:rPr>
          <w:rFonts w:cs="Times New Roman" w:eastAsia="Times New Roman"/>
          <w:lang w:eastAsia="hr-HR"/>
        </w:rPr>
        <w:t xml:space="preserve">, stečajnom upravitelju stečajnog Dužnika: MONTER PROJEKT, d.o.o., „u stečaju“, Split (Grad Split), Poljička cesta 39, OIB: 02734084556, daje se suglasnost za obavljanje </w:t>
      </w:r>
      <w:r w:rsidRPr="000C6002">
        <w:rPr>
          <w:rFonts w:cs="Times New Roman" w:eastAsia="Times New Roman"/>
          <w:b/>
          <w:u w:val="single"/>
          <w:lang w:eastAsia="hr-HR"/>
        </w:rPr>
        <w:t>Završne diobe</w:t>
      </w:r>
      <w:r w:rsidRPr="000C6002">
        <w:rPr>
          <w:rFonts w:cs="Times New Roman" w:eastAsia="Times New Roman"/>
          <w:lang w:eastAsia="hr-HR"/>
        </w:rPr>
        <w:t xml:space="preserve"> unovčene stečajne mase vjerovnicima, kojom će se diobom namiriti utvrđene tražbine stečajnih vjerovnika </w:t>
      </w:r>
      <w:r w:rsidRPr="000C6002">
        <w:rPr>
          <w:rFonts w:cs="Times New Roman" w:eastAsia="Times New Roman"/>
          <w:b/>
          <w:u w:val="single"/>
          <w:lang w:eastAsia="hr-HR"/>
        </w:rPr>
        <w:t>prvoga višega isplatnog reda</w:t>
      </w:r>
      <w:r w:rsidRPr="000C6002">
        <w:rPr>
          <w:rFonts w:cs="Times New Roman" w:eastAsia="Times New Roman"/>
          <w:lang w:eastAsia="hr-HR"/>
        </w:rPr>
        <w:t xml:space="preserve"> (članak 71, stavak 1, Stečajnog zakona, </w:t>
      </w:r>
      <w:r w:rsidRPr="000C6002">
        <w:rPr>
          <w:rFonts w:cs="Times New Roman" w:eastAsia="Times New Roman"/>
          <w:i/>
          <w:lang w:eastAsia="hr-HR"/>
        </w:rPr>
        <w:t>Narodne novine</w:t>
      </w:r>
      <w:r w:rsidRPr="000C6002">
        <w:rPr>
          <w:rFonts w:cs="Times New Roman" w:eastAsia="Times New Roman"/>
          <w:lang w:eastAsia="hr-HR"/>
        </w:rPr>
        <w:t>, broj-i: od 44/96. do 133/12, dalje: SZ, u vezi sa člankom 441, Stečajnog zakona,</w:t>
      </w:r>
      <w:r w:rsidRPr="000C6002">
        <w:rPr>
          <w:rFonts w:cs="Times New Roman" w:eastAsia="Times New Roman"/>
          <w:i/>
          <w:lang w:eastAsia="hr-HR"/>
        </w:rPr>
        <w:t xml:space="preserve"> Narodne novine</w:t>
      </w:r>
      <w:r w:rsidRPr="000C6002">
        <w:rPr>
          <w:rFonts w:cs="Times New Roman" w:eastAsia="Times New Roman"/>
          <w:lang w:eastAsia="hr-HR"/>
        </w:rPr>
        <w:t xml:space="preserve">, broj: 71/15, dalje: SZ/15) u visini od daljnjih </w:t>
      </w:r>
      <w:r w:rsidRPr="000C6002">
        <w:rPr>
          <w:rFonts w:cs="Times New Roman" w:eastAsia="Times New Roman"/>
          <w:b/>
          <w:lang w:eastAsia="hr-HR"/>
        </w:rPr>
        <w:t xml:space="preserve">2% (dva posto, </w:t>
      </w:r>
      <w:r w:rsidRPr="000C6002">
        <w:rPr>
          <w:rFonts w:cs="Times New Roman" w:eastAsia="Times New Roman"/>
          <w:lang w:eastAsia="hr-HR"/>
        </w:rPr>
        <w:t>pored već isplaćenih im 44,7326%</w:t>
      </w:r>
      <w:r w:rsidRPr="000C6002">
        <w:rPr>
          <w:rFonts w:cs="Times New Roman" w:eastAsia="Times New Roman"/>
          <w:b/>
          <w:lang w:eastAsia="hr-HR"/>
        </w:rPr>
        <w:t>)</w:t>
      </w:r>
      <w:r w:rsidRPr="000C6002">
        <w:rPr>
          <w:rFonts w:cs="Times New Roman" w:eastAsia="Times New Roman"/>
          <w:lang w:eastAsia="hr-HR"/>
        </w:rPr>
        <w:t xml:space="preserve"> od utvrđenih im tražbina u ovome stečajnom postupku a u odnosu na bivše radnike Dužnika umanjenih za iznos koji je istim bivšim radnicima, svakome od njih, isplaćen od</w:t>
      </w:r>
      <w:r w:rsidRPr="000C6002">
        <w:rPr>
          <w:rFonts w:cs="Times New Roman" w:eastAsia="Times New Roman"/>
        </w:rPr>
        <w:t xml:space="preserve"> Agencije za osiguranje radničkih potraživanja u slučaju stečaja poslodavca, iz Zagreba, </w:t>
      </w:r>
      <w:proofErr w:type="spellStart"/>
      <w:r w:rsidRPr="000C6002">
        <w:rPr>
          <w:rFonts w:cs="Times New Roman" w:eastAsia="Times New Roman"/>
        </w:rPr>
        <w:t>Frankopanska</w:t>
      </w:r>
      <w:proofErr w:type="spellEnd"/>
      <w:r w:rsidRPr="000C6002">
        <w:rPr>
          <w:rFonts w:cs="Times New Roman" w:eastAsia="Times New Roman"/>
        </w:rPr>
        <w:t xml:space="preserve"> 11. (Agencija),</w:t>
      </w:r>
      <w:r w:rsidRPr="000C6002">
        <w:rPr>
          <w:rFonts w:cs="Times New Roman" w:eastAsia="Times New Roman"/>
          <w:lang w:eastAsia="hr-HR"/>
        </w:rPr>
        <w:t xml:space="preserve"> koje su tražbine utvrđene Rješenjem ovog Suda od 17. listopada 2012, broj: 7. St-70/2010, ispravljenog Rješenjem ovog Suda od 23. ožujka 2016, broj: 14. St-70/2010, pa će se isplata izvršiti sukladno ZAVRŠNOM (KONAČNOM) DIOBNOM POPISU – (5.-ta djelomična dioba), tablici koju je Sudu dostavio Stečajni upravitelj 18. svibnja 2017, koji DIOBNI POPIS - tablica je sastavni dio ovog Rješenja.</w:t>
      </w:r>
    </w:p>
    <w:p w:rsidRDefault="000C6002" w:rsidP="000C6002" w:rsidR="000C6002" w:rsidRPr="000C6002">
      <w:pPr>
        <w:spacing w:after="0"/>
        <w:rPr>
          <w:rFonts w:cs="Times New Roman" w:eastAsia="Times New Roman"/>
          <w:lang w:eastAsia="hr-HR"/>
        </w:rPr>
      </w:pPr>
    </w:p>
    <w:p w:rsidRDefault="000C6002" w:rsidP="000C6002" w:rsidR="000C6002" w:rsidRPr="000C6002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0C6002">
        <w:rPr>
          <w:rFonts w:cs="Times New Roman" w:eastAsia="Times New Roman"/>
          <w:b/>
          <w:bCs/>
          <w:lang w:eastAsia="hr-HR"/>
        </w:rPr>
        <w:t xml:space="preserve">         II/</w:t>
      </w:r>
      <w:r w:rsidRPr="000C6002">
        <w:rPr>
          <w:rFonts w:cs="Times New Roman" w:eastAsia="Times New Roman"/>
          <w:lang w:eastAsia="hr-HR"/>
        </w:rPr>
        <w:t xml:space="preserve"> Isplata Završne diobe po točki I/ ovog Rješenja izvršit će se nakon pravomoćnosti ovog Rješenja i u roku od 8. dana nakon održanoga Završnog ročišta vjerovnika. </w:t>
      </w:r>
    </w:p>
    <w:p w:rsidRDefault="000C6002" w:rsidP="000C6002" w:rsidR="000C6002" w:rsidRPr="000C6002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C6002" w:rsidP="000C6002" w:rsidR="000C6002" w:rsidRPr="000C6002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0C6002">
        <w:rPr>
          <w:rFonts w:cs="Times New Roman" w:eastAsia="Times New Roman"/>
          <w:lang w:eastAsia="hr-HR"/>
        </w:rPr>
        <w:t xml:space="preserve">        </w:t>
      </w:r>
      <w:r w:rsidRPr="000C6002">
        <w:rPr>
          <w:rFonts w:cs="Times New Roman" w:eastAsia="Times New Roman"/>
          <w:b/>
          <w:bCs/>
          <w:lang w:eastAsia="hr-HR"/>
        </w:rPr>
        <w:t>III/</w:t>
      </w:r>
      <w:r w:rsidRPr="000C6002">
        <w:rPr>
          <w:rFonts w:cs="Times New Roman" w:eastAsia="Times New Roman"/>
          <w:lang w:eastAsia="hr-HR"/>
        </w:rPr>
        <w:t xml:space="preserve">  Ovo će Rješenje pod točkom I/, uključujući i pravnu pouku o podnošenju prigovora na DIOBNI POPIS, Stečajni upravitelj javno objaviti u </w:t>
      </w:r>
      <w:r w:rsidRPr="000C6002">
        <w:rPr>
          <w:rFonts w:cs="Times New Roman" w:eastAsia="Times New Roman"/>
          <w:i/>
          <w:lang w:eastAsia="hr-HR"/>
        </w:rPr>
        <w:t>Narodne novine</w:t>
      </w:r>
      <w:r w:rsidRPr="000C6002">
        <w:rPr>
          <w:rFonts w:cs="Times New Roman" w:eastAsia="Times New Roman"/>
          <w:lang w:eastAsia="hr-HR"/>
        </w:rPr>
        <w:t xml:space="preserve"> i to u roku </w:t>
      </w:r>
      <w:r w:rsidRPr="000C6002">
        <w:rPr>
          <w:rFonts w:cs="Times New Roman" w:eastAsia="Times New Roman"/>
          <w:i/>
          <w:lang w:eastAsia="hr-HR"/>
        </w:rPr>
        <w:t>odmah</w:t>
      </w:r>
      <w:r w:rsidRPr="000C6002">
        <w:rPr>
          <w:rFonts w:cs="Times New Roman" w:eastAsia="Times New Roman"/>
          <w:lang w:eastAsia="hr-HR"/>
        </w:rPr>
        <w:t xml:space="preserve"> a isto će ovaj Sud objaviti na mrežnoj stranici e-Oglasna ploča sudova i izložiti u sudskoj stečajnoj pisarnici Suda.</w:t>
      </w:r>
    </w:p>
    <w:p w:rsidRDefault="000C6002" w:rsidP="000C6002" w:rsidR="000C6002" w:rsidRPr="000C6002">
      <w:pPr>
        <w:spacing w:after="0"/>
        <w:rPr>
          <w:rFonts w:cs="Times New Roman" w:eastAsia="Times New Roman"/>
          <w:b/>
          <w:lang w:eastAsia="hr-HR"/>
        </w:rPr>
      </w:pPr>
      <w:r w:rsidRPr="000C6002">
        <w:rPr>
          <w:rFonts w:cs="Times New Roman" w:eastAsia="Times New Roman"/>
          <w:b/>
          <w:lang w:eastAsia="hr-HR"/>
        </w:rPr>
        <w:lastRenderedPageBreak/>
        <w:t xml:space="preserve">                                                                      - 2 -                                    Broj: 14. St-70/2010.</w:t>
      </w:r>
    </w:p>
    <w:p w:rsidRDefault="000C6002" w:rsidP="000C6002" w:rsidR="000C6002" w:rsidRPr="000C6002">
      <w:pPr>
        <w:spacing w:after="0"/>
        <w:ind w:left="4320"/>
        <w:jc w:val="center"/>
        <w:rPr>
          <w:rFonts w:cs="Times New Roman" w:eastAsia="Times New Roman"/>
          <w:b/>
          <w:szCs w:val="20"/>
          <w:lang w:eastAsia="hr-HR"/>
        </w:rPr>
      </w:pPr>
    </w:p>
    <w:p w:rsidRDefault="000C6002" w:rsidP="000C6002" w:rsidR="000C6002" w:rsidRPr="000C6002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C6002" w:rsidP="000C6002" w:rsidR="000C6002" w:rsidRPr="000C6002">
      <w:pPr>
        <w:tabs>
          <w:tab w:pos="142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0C6002">
        <w:rPr>
          <w:rFonts w:cs="Times New Roman" w:eastAsia="Times New Roman"/>
          <w:lang w:eastAsia="hr-HR"/>
        </w:rPr>
        <w:t>B/</w:t>
      </w:r>
    </w:p>
    <w:p w:rsidRDefault="000C6002" w:rsidP="000C6002" w:rsidR="000C6002" w:rsidRPr="000C6002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C6002">
        <w:rPr>
          <w:rFonts w:cs="Times New Roman" w:eastAsia="Times New Roman"/>
          <w:lang w:eastAsia="hr-HR"/>
        </w:rPr>
        <w:t xml:space="preserve">z a k l j u č i o    j e                                               </w:t>
      </w: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  <w:lang w:eastAsia="hr-HR"/>
        </w:rPr>
      </w:pPr>
      <w:r w:rsidRPr="000C6002">
        <w:rPr>
          <w:rFonts w:cs="Times New Roman" w:eastAsia="Times New Roman"/>
          <w:b/>
          <w:lang w:eastAsia="hr-HR"/>
        </w:rPr>
        <w:t>I/</w:t>
      </w:r>
      <w:r w:rsidRPr="000C6002">
        <w:rPr>
          <w:rFonts w:cs="Times New Roman" w:eastAsia="Times New Roman"/>
          <w:lang w:eastAsia="hr-HR"/>
        </w:rPr>
        <w:t xml:space="preserve">  Određuje se Završno ročište vjerovnika i to za </w:t>
      </w:r>
      <w:r w:rsidRPr="000C6002">
        <w:rPr>
          <w:rFonts w:cs="Times New Roman" w:eastAsia="Times New Roman"/>
          <w:u w:val="single"/>
          <w:lang w:eastAsia="hr-HR"/>
        </w:rPr>
        <w:t xml:space="preserve">ČETVRTAK – 29. lipnja 2017, s početkom u 09,00 sati, u Trgovačkom sudu u Splitu, </w:t>
      </w:r>
      <w:proofErr w:type="spellStart"/>
      <w:r w:rsidRPr="000C6002">
        <w:rPr>
          <w:rFonts w:cs="Times New Roman" w:eastAsia="Times New Roman"/>
          <w:u w:val="single"/>
          <w:lang w:eastAsia="hr-HR"/>
        </w:rPr>
        <w:t>Sukoišanska</w:t>
      </w:r>
      <w:proofErr w:type="spellEnd"/>
      <w:r w:rsidRPr="000C6002">
        <w:rPr>
          <w:rFonts w:cs="Times New Roman" w:eastAsia="Times New Roman"/>
          <w:u w:val="single"/>
          <w:lang w:eastAsia="hr-HR"/>
        </w:rPr>
        <w:t xml:space="preserve"> broj: 6., </w:t>
      </w:r>
      <w:smartTag w:element="place" w:uri="urn:schemas-microsoft-com:office:smarttags">
        <w:smartTag w:element="City" w:uri="urn:schemas-microsoft-com:office:smarttags">
          <w:r w:rsidRPr="000C6002">
            <w:rPr>
              <w:rFonts w:cs="Times New Roman" w:eastAsia="Times New Roman"/>
              <w:u w:val="single"/>
              <w:lang w:eastAsia="hr-HR"/>
            </w:rPr>
            <w:t>Split</w:t>
          </w:r>
        </w:smartTag>
      </w:smartTag>
      <w:r w:rsidRPr="000C6002">
        <w:rPr>
          <w:rFonts w:cs="Times New Roman" w:eastAsia="Times New Roman"/>
          <w:u w:val="single"/>
          <w:lang w:eastAsia="hr-HR"/>
        </w:rPr>
        <w:t>, sudnica broj: 5., u sobi broj 121/I. kat,</w:t>
      </w:r>
      <w:r w:rsidRPr="000C6002">
        <w:rPr>
          <w:rFonts w:cs="Times New Roman" w:eastAsia="Times New Roman"/>
          <w:lang w:eastAsia="hr-HR"/>
        </w:rPr>
        <w:t xml:space="preserve"> sa sljedećim</w:t>
      </w:r>
    </w:p>
    <w:p w:rsidRDefault="000C6002" w:rsidP="000C6002" w:rsidR="000C6002" w:rsidRPr="000C600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C6002" w:rsidP="000C6002" w:rsidR="000C6002" w:rsidRPr="000C6002">
      <w:pPr>
        <w:spacing w:after="0"/>
        <w:jc w:val="center"/>
        <w:rPr>
          <w:rFonts w:cs="Times New Roman" w:eastAsia="Times New Roman"/>
          <w:lang w:eastAsia="hr-HR"/>
        </w:rPr>
      </w:pPr>
      <w:r w:rsidRPr="000C6002">
        <w:rPr>
          <w:rFonts w:cs="Times New Roman" w:eastAsia="Times New Roman"/>
          <w:lang w:eastAsia="hr-HR"/>
        </w:rPr>
        <w:t>Dnevnim redom</w:t>
      </w: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  <w:lang w:eastAsia="hr-HR"/>
        </w:rPr>
      </w:pPr>
      <w:r w:rsidRPr="000C6002">
        <w:rPr>
          <w:rFonts w:cs="Times New Roman" w:eastAsia="Times New Roman"/>
          <w:lang w:eastAsia="hr-HR"/>
        </w:rPr>
        <w:t xml:space="preserve">          </w:t>
      </w:r>
      <w:r w:rsidRPr="000C6002">
        <w:rPr>
          <w:rFonts w:cs="Times New Roman" w:eastAsia="Times New Roman"/>
          <w:b/>
          <w:lang w:eastAsia="hr-HR"/>
        </w:rPr>
        <w:t>1.</w:t>
      </w:r>
      <w:r w:rsidRPr="000C6002">
        <w:rPr>
          <w:rFonts w:cs="Times New Roman" w:eastAsia="Times New Roman"/>
          <w:lang w:eastAsia="hr-HR"/>
        </w:rPr>
        <w:t xml:space="preserve"> Izvješće Stečajnog upravitelja o tijeku stečajnog postupka, unovčenoj stečajnoj masi, Završnoj diobi i Završnom računu i drugim pitanjima vezanim za ovaj stečajni postupak,</w:t>
      </w: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  <w:lang w:eastAsia="hr-HR"/>
        </w:rPr>
      </w:pPr>
      <w:r w:rsidRPr="000C6002">
        <w:rPr>
          <w:rFonts w:cs="Times New Roman" w:eastAsia="Times New Roman"/>
          <w:lang w:eastAsia="hr-HR"/>
        </w:rPr>
        <w:t xml:space="preserve">          </w:t>
      </w:r>
      <w:r w:rsidRPr="000C6002">
        <w:rPr>
          <w:rFonts w:cs="Times New Roman" w:eastAsia="Times New Roman"/>
          <w:b/>
          <w:lang w:eastAsia="hr-HR"/>
        </w:rPr>
        <w:t>2.</w:t>
      </w:r>
      <w:r w:rsidRPr="000C6002">
        <w:rPr>
          <w:rFonts w:cs="Times New Roman" w:eastAsia="Times New Roman"/>
          <w:lang w:eastAsia="hr-HR"/>
        </w:rPr>
        <w:t xml:space="preserve"> Raspravljanje o Završnom računu Stečajnog upravitelja,</w:t>
      </w: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  <w:lang w:eastAsia="hr-HR" w:val="fr-FR"/>
        </w:rPr>
      </w:pPr>
      <w:r w:rsidRPr="000C6002">
        <w:rPr>
          <w:rFonts w:cs="Times New Roman" w:eastAsia="Times New Roman"/>
          <w:lang w:eastAsia="hr-HR"/>
        </w:rPr>
        <w:t xml:space="preserve">          </w:t>
      </w:r>
      <w:r w:rsidRPr="000C6002">
        <w:rPr>
          <w:rFonts w:cs="Times New Roman" w:eastAsia="Times New Roman"/>
          <w:b/>
          <w:lang w:eastAsia="hr-HR" w:val="fr-FR"/>
        </w:rPr>
        <w:t>3.</w:t>
      </w:r>
      <w:r w:rsidRPr="000C6002">
        <w:rPr>
          <w:rFonts w:cs="Times New Roman" w:eastAsia="Times New Roman"/>
          <w:lang w:eastAsia="hr-HR" w:val="fr-FR"/>
        </w:rPr>
        <w:t xml:space="preserve">  Podnošenje prigovora na Završni diobeni popis i odlučivanje o tim prigovorima,</w:t>
      </w: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  <w:lang w:eastAsia="hr-HR" w:val="fr-FR"/>
        </w:rPr>
      </w:pPr>
      <w:r w:rsidRPr="000C6002">
        <w:rPr>
          <w:rFonts w:cs="Times New Roman" w:eastAsia="Times New Roman"/>
          <w:lang w:eastAsia="hr-HR" w:val="fr-FR"/>
        </w:rPr>
        <w:t xml:space="preserve">          </w:t>
      </w:r>
      <w:r w:rsidRPr="000C6002">
        <w:rPr>
          <w:rFonts w:cs="Times New Roman" w:eastAsia="Times New Roman"/>
          <w:b/>
          <w:lang w:eastAsia="hr-HR" w:val="fr-FR"/>
        </w:rPr>
        <w:t>4.</w:t>
      </w:r>
      <w:r w:rsidRPr="000C6002">
        <w:rPr>
          <w:rFonts w:cs="Times New Roman" w:eastAsia="Times New Roman"/>
          <w:lang w:eastAsia="hr-HR" w:val="fr-FR"/>
        </w:rPr>
        <w:t xml:space="preserve">  Odlučivanje o ostalim pitanjima ovoga stečajnog postupka.</w:t>
      </w: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  <w:b/>
          <w:bCs/>
          <w:lang w:eastAsia="hr-HR" w:val="fr-FR"/>
        </w:rPr>
      </w:pP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  <w:lang w:eastAsia="hr-HR" w:val="fr-FR"/>
        </w:rPr>
      </w:pPr>
      <w:r w:rsidRPr="000C6002">
        <w:rPr>
          <w:rFonts w:cs="Times New Roman" w:eastAsia="Times New Roman"/>
          <w:b/>
          <w:bCs/>
          <w:lang w:eastAsia="hr-HR" w:val="fr-FR"/>
        </w:rPr>
        <w:t>II/</w:t>
      </w:r>
      <w:r w:rsidRPr="000C6002">
        <w:rPr>
          <w:rFonts w:cs="Times New Roman" w:eastAsia="Times New Roman"/>
          <w:lang w:eastAsia="hr-HR" w:val="fr-FR"/>
        </w:rPr>
        <w:t xml:space="preserve">      Na Završno ročište vjerovnika pozivaju se svi vjerovnici stečajnog Dužnika. </w:t>
      </w: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  <w:b/>
          <w:bCs/>
          <w:lang w:eastAsia="hr-HR" w:val="fr-FR"/>
        </w:rPr>
      </w:pP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  <w:lang w:eastAsia="hr-HR" w:val="fr-FR"/>
        </w:rPr>
      </w:pPr>
      <w:r w:rsidRPr="000C6002">
        <w:rPr>
          <w:rFonts w:cs="Times New Roman" w:eastAsia="Times New Roman"/>
          <w:b/>
          <w:bCs/>
          <w:lang w:eastAsia="hr-HR" w:val="fr-FR"/>
        </w:rPr>
        <w:t>III/</w:t>
      </w:r>
      <w:r w:rsidRPr="000C6002">
        <w:rPr>
          <w:rFonts w:cs="Times New Roman" w:eastAsia="Times New Roman"/>
          <w:lang w:eastAsia="hr-HR" w:val="fr-FR"/>
        </w:rPr>
        <w:t xml:space="preserve">  Ovo će se određivanje Završnog ročišta vjerovnika objaviti </w:t>
      </w:r>
      <w:r w:rsidRPr="000C6002">
        <w:rPr>
          <w:rFonts w:cs="Times New Roman" w:eastAsia="Times New Roman"/>
          <w:lang w:eastAsia="hr-HR"/>
        </w:rPr>
        <w:t>na mrežnoj stranici e-Oglasna ploča sudova</w:t>
      </w:r>
      <w:r w:rsidRPr="000C6002">
        <w:rPr>
          <w:rFonts w:cs="Times New Roman" w:eastAsia="Times New Roman"/>
          <w:lang w:eastAsia="hr-HR" w:val="fr-FR"/>
        </w:rPr>
        <w:t xml:space="preserve"> a što svim vjerovnicima služi kao poziv sukladno navedenom.</w:t>
      </w:r>
    </w:p>
    <w:p w:rsidRDefault="000C6002" w:rsidP="000C6002" w:rsidR="000C6002" w:rsidRPr="000C6002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 w:val="fr-FR"/>
        </w:rPr>
      </w:pPr>
    </w:p>
    <w:p w:rsidRDefault="000C6002" w:rsidP="000C6002" w:rsidR="000C6002" w:rsidRPr="000C6002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 w:val="fr-FR"/>
        </w:rPr>
      </w:pPr>
    </w:p>
    <w:p w:rsidRDefault="000C6002" w:rsidP="000C6002" w:rsidR="000C6002" w:rsidRPr="000C6002">
      <w:pPr>
        <w:keepNext/>
        <w:spacing w:after="0"/>
        <w:jc w:val="center"/>
        <w:outlineLvl w:val="0"/>
        <w:rPr>
          <w:rFonts w:cs="Times New Roman" w:eastAsia="Arial Unicode MS"/>
          <w:lang w:eastAsia="hr-HR"/>
        </w:rPr>
      </w:pPr>
      <w:r w:rsidRPr="000C6002">
        <w:rPr>
          <w:rFonts w:cs="Times New Roman" w:eastAsia="Arial Unicode MS"/>
          <w:lang w:eastAsia="hr-HR"/>
        </w:rPr>
        <w:t>O b r a z l o ž e n j e</w:t>
      </w: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</w:rPr>
      </w:pPr>
      <w:r w:rsidRPr="000C6002">
        <w:rPr>
          <w:rFonts w:cs="Times New Roman" w:eastAsia="Times New Roman"/>
        </w:rPr>
        <w:t xml:space="preserve">          </w:t>
      </w:r>
      <w:r w:rsidRPr="000C6002">
        <w:rPr>
          <w:rFonts w:cs="Times New Roman" w:eastAsia="Times New Roman"/>
          <w:b/>
        </w:rPr>
        <w:t>1.</w:t>
      </w:r>
      <w:r w:rsidRPr="000C6002">
        <w:rPr>
          <w:rFonts w:cs="Times New Roman" w:eastAsia="Times New Roman"/>
        </w:rPr>
        <w:t xml:space="preserve">  </w:t>
      </w:r>
      <w:proofErr w:type="spellStart"/>
      <w:r w:rsidRPr="000C6002">
        <w:rPr>
          <w:rFonts w:cs="Times New Roman" w:eastAsia="Times New Roman"/>
          <w:lang w:val="en-US"/>
        </w:rPr>
        <w:t>Rje</w:t>
      </w:r>
      <w:proofErr w:type="spellEnd"/>
      <w:r w:rsidRPr="000C6002">
        <w:rPr>
          <w:rFonts w:cs="Times New Roman" w:eastAsia="Times New Roman"/>
        </w:rPr>
        <w:t>š</w:t>
      </w:r>
      <w:proofErr w:type="spellStart"/>
      <w:r w:rsidRPr="000C6002">
        <w:rPr>
          <w:rFonts w:cs="Times New Roman" w:eastAsia="Times New Roman"/>
          <w:lang w:val="en-US"/>
        </w:rPr>
        <w:t>enjem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lang w:val="en-US"/>
        </w:rPr>
        <w:t>ovog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lang w:val="en-US"/>
        </w:rPr>
        <w:t>Suda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proofErr w:type="gramStart"/>
      <w:r w:rsidRPr="000C6002">
        <w:rPr>
          <w:rFonts w:cs="Times New Roman" w:eastAsia="Times New Roman"/>
          <w:lang w:val="en-US"/>
        </w:rPr>
        <w:t>od</w:t>
      </w:r>
      <w:proofErr w:type="gramEnd"/>
      <w:r w:rsidRPr="000C6002">
        <w:rPr>
          <w:rFonts w:cs="Times New Roman" w:eastAsia="Times New Roman"/>
          <w:lang w:val="en-US"/>
        </w:rPr>
        <w:t xml:space="preserve"> </w:t>
      </w:r>
      <w:r w:rsidRPr="000C6002">
        <w:rPr>
          <w:rFonts w:cs="Times New Roman" w:eastAsia="Times New Roman"/>
        </w:rPr>
        <w:t xml:space="preserve">25. svibnja 2012. </w:t>
      </w:r>
      <w:proofErr w:type="spellStart"/>
      <w:proofErr w:type="gramStart"/>
      <w:r w:rsidRPr="000C600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lang w:val="en-US"/>
        </w:rPr>
        <w:t>broj</w:t>
      </w:r>
      <w:proofErr w:type="spellEnd"/>
      <w:r w:rsidRPr="000C6002">
        <w:rPr>
          <w:rFonts w:cs="Times New Roman" w:eastAsia="Times New Roman"/>
        </w:rPr>
        <w:t xml:space="preserve">: 7. </w:t>
      </w:r>
      <w:r w:rsidRPr="000C6002">
        <w:rPr>
          <w:rFonts w:cs="Times New Roman" w:eastAsia="Times New Roman"/>
          <w:lang w:val="en-US"/>
        </w:rPr>
        <w:t>St</w:t>
      </w:r>
      <w:r w:rsidRPr="000C6002">
        <w:rPr>
          <w:rFonts w:cs="Times New Roman" w:eastAsia="Times New Roman"/>
        </w:rPr>
        <w:t xml:space="preserve">-70/2010., </w:t>
      </w:r>
      <w:proofErr w:type="spellStart"/>
      <w:r w:rsidRPr="000C6002">
        <w:rPr>
          <w:rFonts w:cs="Times New Roman" w:eastAsia="Times New Roman"/>
          <w:lang w:val="en-US"/>
        </w:rPr>
        <w:t>otvoren</w:t>
      </w:r>
      <w:proofErr w:type="spellEnd"/>
      <w:r w:rsidRPr="000C6002">
        <w:rPr>
          <w:rFonts w:cs="Times New Roman" w:eastAsia="Times New Roman"/>
          <w:lang w:val="en-US"/>
        </w:rPr>
        <w:t xml:space="preserve"> je </w:t>
      </w:r>
      <w:proofErr w:type="spellStart"/>
      <w:r w:rsidRPr="000C6002">
        <w:rPr>
          <w:rFonts w:cs="Times New Roman" w:eastAsia="Times New Roman"/>
          <w:lang w:val="en-US"/>
        </w:rPr>
        <w:t>ste</w:t>
      </w:r>
      <w:proofErr w:type="spellEnd"/>
      <w:r w:rsidRPr="000C6002">
        <w:rPr>
          <w:rFonts w:cs="Times New Roman" w:eastAsia="Times New Roman"/>
        </w:rPr>
        <w:t>č</w:t>
      </w:r>
      <w:proofErr w:type="spellStart"/>
      <w:r w:rsidRPr="000C6002">
        <w:rPr>
          <w:rFonts w:cs="Times New Roman" w:eastAsia="Times New Roman"/>
          <w:lang w:val="en-US"/>
        </w:rPr>
        <w:t>ajni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lang w:val="en-US"/>
        </w:rPr>
        <w:t>postupak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lang w:val="en-US"/>
        </w:rPr>
        <w:t>nad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lang w:val="en-US"/>
        </w:rPr>
        <w:t>uvodno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lang w:val="en-US"/>
        </w:rPr>
        <w:t>navedenim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lang w:val="en-US"/>
        </w:rPr>
        <w:t>trgova</w:t>
      </w:r>
      <w:proofErr w:type="spellEnd"/>
      <w:r w:rsidRPr="000C6002">
        <w:rPr>
          <w:rFonts w:cs="Times New Roman" w:eastAsia="Times New Roman"/>
        </w:rPr>
        <w:t>č</w:t>
      </w:r>
      <w:proofErr w:type="spellStart"/>
      <w:r w:rsidRPr="000C6002">
        <w:rPr>
          <w:rFonts w:cs="Times New Roman" w:eastAsia="Times New Roman"/>
          <w:lang w:val="en-US"/>
        </w:rPr>
        <w:t>kim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lang w:val="en-US"/>
        </w:rPr>
        <w:t>dru</w:t>
      </w:r>
      <w:proofErr w:type="spellEnd"/>
      <w:r w:rsidRPr="000C6002">
        <w:rPr>
          <w:rFonts w:cs="Times New Roman" w:eastAsia="Times New Roman"/>
        </w:rPr>
        <w:t>š</w:t>
      </w:r>
      <w:proofErr w:type="spellStart"/>
      <w:r w:rsidRPr="000C6002">
        <w:rPr>
          <w:rFonts w:cs="Times New Roman" w:eastAsia="Times New Roman"/>
          <w:lang w:val="en-US"/>
        </w:rPr>
        <w:t>tvom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lang w:val="en-US"/>
        </w:rPr>
        <w:t>kao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lang w:val="en-US"/>
        </w:rPr>
        <w:t>ste</w:t>
      </w:r>
      <w:proofErr w:type="spellEnd"/>
      <w:r w:rsidRPr="000C6002">
        <w:rPr>
          <w:rFonts w:cs="Times New Roman" w:eastAsia="Times New Roman"/>
        </w:rPr>
        <w:t>č</w:t>
      </w:r>
      <w:proofErr w:type="spellStart"/>
      <w:r w:rsidRPr="000C6002">
        <w:rPr>
          <w:rFonts w:cs="Times New Roman" w:eastAsia="Times New Roman"/>
          <w:lang w:val="en-US"/>
        </w:rPr>
        <w:t>ajnim</w:t>
      </w:r>
      <w:proofErr w:type="spellEnd"/>
      <w:r w:rsidRPr="000C6002">
        <w:rPr>
          <w:rFonts w:cs="Times New Roman" w:eastAsia="Times New Roman"/>
          <w:lang w:val="en-US"/>
        </w:rPr>
        <w:t xml:space="preserve"> Du</w:t>
      </w:r>
      <w:r w:rsidRPr="000C6002">
        <w:rPr>
          <w:rFonts w:cs="Times New Roman" w:eastAsia="Times New Roman"/>
        </w:rPr>
        <w:t>ž</w:t>
      </w:r>
      <w:proofErr w:type="spellStart"/>
      <w:r w:rsidRPr="000C6002">
        <w:rPr>
          <w:rFonts w:cs="Times New Roman" w:eastAsia="Times New Roman"/>
          <w:lang w:val="en-US"/>
        </w:rPr>
        <w:t>nikom</w:t>
      </w:r>
      <w:proofErr w:type="spellEnd"/>
      <w:r w:rsidRPr="000C6002">
        <w:rPr>
          <w:rFonts w:cs="Times New Roman" w:eastAsia="Times New Roman"/>
        </w:rPr>
        <w:t xml:space="preserve">. </w:t>
      </w: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</w:rPr>
      </w:pP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0C6002">
        <w:rPr>
          <w:rFonts w:cs="Times New Roman" w:eastAsia="Times New Roman"/>
          <w:szCs w:val="20"/>
          <w:lang w:eastAsia="hr-HR" w:val="en-AU"/>
        </w:rPr>
        <w:t xml:space="preserve">          </w:t>
      </w:r>
      <w:r w:rsidRPr="000C6002">
        <w:rPr>
          <w:rFonts w:cs="Times New Roman" w:eastAsia="Times New Roman"/>
          <w:b/>
          <w:szCs w:val="20"/>
          <w:lang w:eastAsia="hr-HR" w:val="en-AU"/>
        </w:rPr>
        <w:t>2.</w:t>
      </w:r>
      <w:r w:rsidRPr="000C6002">
        <w:rPr>
          <w:rFonts w:cs="Times New Roman" w:eastAsia="Times New Roman"/>
          <w:szCs w:val="20"/>
          <w:lang w:eastAsia="hr-HR" w:val="en-AU"/>
        </w:rPr>
        <w:t xml:space="preserve">  </w:t>
      </w:r>
      <w:proofErr w:type="spellStart"/>
      <w:r w:rsidRPr="000C6002">
        <w:rPr>
          <w:rFonts w:cs="Times New Roman" w:eastAsia="Times New Roman"/>
          <w:szCs w:val="20"/>
          <w:lang w:eastAsia="hr-HR" w:val="en-AU"/>
        </w:rPr>
        <w:t>Nakon</w:t>
      </w:r>
      <w:proofErr w:type="spellEnd"/>
      <w:r w:rsidRPr="000C60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eastAsia="hr-HR" w:val="en-AU"/>
        </w:rPr>
        <w:t>što</w:t>
      </w:r>
      <w:proofErr w:type="spellEnd"/>
      <w:r w:rsidRPr="000C60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eastAsia="hr-HR" w:val="en-AU"/>
        </w:rPr>
        <w:t>su</w:t>
      </w:r>
      <w:proofErr w:type="spellEnd"/>
      <w:r w:rsidRPr="000C60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eastAsia="hr-HR" w:val="en-AU"/>
        </w:rPr>
        <w:t>vjerovnici</w:t>
      </w:r>
      <w:proofErr w:type="spellEnd"/>
      <w:r w:rsidRPr="000C60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eastAsia="hr-HR" w:val="en-AU"/>
        </w:rPr>
        <w:t>prijavili</w:t>
      </w:r>
      <w:proofErr w:type="spellEnd"/>
      <w:r w:rsidRPr="000C60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eastAsia="hr-HR" w:val="en-AU"/>
        </w:rPr>
        <w:t>tražbine</w:t>
      </w:r>
      <w:proofErr w:type="spellEnd"/>
      <w:r w:rsidRPr="000C6002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0C6002">
        <w:rPr>
          <w:rFonts w:cs="Times New Roman" w:eastAsia="Times New Roman"/>
          <w:szCs w:val="20"/>
          <w:lang w:eastAsia="hr-HR" w:val="en-AU"/>
        </w:rPr>
        <w:t>stečajni</w:t>
      </w:r>
      <w:proofErr w:type="spellEnd"/>
      <w:r w:rsidRPr="000C60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eastAsia="hr-HR" w:val="en-AU"/>
        </w:rPr>
        <w:t>postupak</w:t>
      </w:r>
      <w:proofErr w:type="spellEnd"/>
      <w:r w:rsidRPr="000C6002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0C6002">
        <w:rPr>
          <w:rFonts w:cs="Times New Roman" w:eastAsia="Times New Roman"/>
          <w:szCs w:val="20"/>
          <w:lang w:eastAsia="hr-HR" w:val="en-AU"/>
        </w:rPr>
        <w:t>iste</w:t>
      </w:r>
      <w:proofErr w:type="spellEnd"/>
      <w:r w:rsidRPr="000C60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eastAsia="hr-HR" w:val="en-AU"/>
        </w:rPr>
        <w:t>su</w:t>
      </w:r>
      <w:proofErr w:type="spellEnd"/>
      <w:r w:rsidRPr="000C60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eastAsia="hr-HR" w:val="en-AU"/>
        </w:rPr>
        <w:t>tražbine</w:t>
      </w:r>
      <w:proofErr w:type="spellEnd"/>
      <w:r w:rsidRPr="000C60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eastAsia="hr-HR" w:val="en-AU"/>
        </w:rPr>
        <w:t>ispitane</w:t>
      </w:r>
      <w:proofErr w:type="spellEnd"/>
      <w:r w:rsidRPr="000C60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proofErr w:type="gramStart"/>
      <w:r w:rsidRPr="000C6002">
        <w:rPr>
          <w:rFonts w:cs="Times New Roman" w:eastAsia="Times New Roman"/>
          <w:szCs w:val="20"/>
          <w:lang w:eastAsia="hr-HR" w:val="en-AU"/>
        </w:rPr>
        <w:t>na</w:t>
      </w:r>
      <w:proofErr w:type="spellEnd"/>
      <w:proofErr w:type="gramEnd"/>
      <w:r w:rsidRPr="000C60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eastAsia="hr-HR" w:val="en-AU"/>
        </w:rPr>
        <w:t>Ispitnim</w:t>
      </w:r>
      <w:proofErr w:type="spellEnd"/>
      <w:r w:rsidRPr="000C60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eastAsia="hr-HR" w:val="en-AU"/>
        </w:rPr>
        <w:t>ročištima</w:t>
      </w:r>
      <w:proofErr w:type="spellEnd"/>
      <w:r w:rsidRPr="000C60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eastAsia="hr-HR" w:val="en-AU"/>
        </w:rPr>
        <w:t>održanim</w:t>
      </w:r>
      <w:proofErr w:type="spellEnd"/>
      <w:r w:rsidRPr="000C60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eastAsia="hr-HR" w:val="en-AU"/>
        </w:rPr>
        <w:t>pred</w:t>
      </w:r>
      <w:proofErr w:type="spellEnd"/>
      <w:r w:rsidRPr="000C60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eastAsia="hr-HR" w:val="en-AU"/>
        </w:rPr>
        <w:t>ovim</w:t>
      </w:r>
      <w:proofErr w:type="spellEnd"/>
      <w:r w:rsidRPr="000C60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eastAsia="hr-HR" w:val="en-AU"/>
        </w:rPr>
        <w:t>Sudom</w:t>
      </w:r>
      <w:proofErr w:type="spellEnd"/>
      <w:r w:rsidRPr="000C6002">
        <w:rPr>
          <w:rFonts w:cs="Times New Roman" w:eastAsia="Times New Roman"/>
          <w:szCs w:val="20"/>
          <w:lang w:eastAsia="hr-HR" w:val="en-AU"/>
        </w:rPr>
        <w:t xml:space="preserve"> dana 12. </w:t>
      </w:r>
      <w:proofErr w:type="spellStart"/>
      <w:proofErr w:type="gramStart"/>
      <w:r w:rsidRPr="000C6002">
        <w:rPr>
          <w:rFonts w:cs="Times New Roman" w:eastAsia="Times New Roman"/>
          <w:szCs w:val="20"/>
          <w:lang w:eastAsia="hr-HR" w:val="en-AU"/>
        </w:rPr>
        <w:t>rujna</w:t>
      </w:r>
      <w:proofErr w:type="spellEnd"/>
      <w:proofErr w:type="gramEnd"/>
      <w:r w:rsidRPr="000C60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0C6002">
        <w:rPr>
          <w:rFonts w:cs="Times New Roman" w:eastAsia="Times New Roman"/>
          <w:szCs w:val="20"/>
          <w:lang w:eastAsia="hr-HR" w:val="en-AU"/>
        </w:rPr>
        <w:t xml:space="preserve"> 17. </w:t>
      </w:r>
      <w:proofErr w:type="spellStart"/>
      <w:proofErr w:type="gramStart"/>
      <w:r w:rsidRPr="000C6002">
        <w:rPr>
          <w:rFonts w:cs="Times New Roman" w:eastAsia="Times New Roman"/>
          <w:szCs w:val="20"/>
          <w:lang w:eastAsia="hr-HR" w:val="en-AU"/>
        </w:rPr>
        <w:t>listopada</w:t>
      </w:r>
      <w:proofErr w:type="spellEnd"/>
      <w:proofErr w:type="gramEnd"/>
      <w:r w:rsidRPr="000C6002">
        <w:rPr>
          <w:rFonts w:cs="Times New Roman" w:eastAsia="Times New Roman"/>
          <w:szCs w:val="20"/>
          <w:lang w:eastAsia="hr-HR" w:val="en-AU"/>
        </w:rPr>
        <w:t xml:space="preserve"> 2012. </w:t>
      </w:r>
      <w:proofErr w:type="spellStart"/>
      <w:proofErr w:type="gramStart"/>
      <w:r w:rsidRPr="000C6002">
        <w:rPr>
          <w:rFonts w:cs="Times New Roman" w:eastAsia="Times New Roman"/>
          <w:szCs w:val="20"/>
          <w:lang w:eastAsia="hr-HR" w:val="en-AU"/>
        </w:rPr>
        <w:t>godine</w:t>
      </w:r>
      <w:proofErr w:type="spellEnd"/>
      <w:proofErr w:type="gramEnd"/>
      <w:r w:rsidRPr="000C6002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0C6002">
        <w:rPr>
          <w:rFonts w:cs="Times New Roman" w:eastAsia="Times New Roman"/>
          <w:szCs w:val="20"/>
          <w:lang w:eastAsia="hr-HR" w:val="en-AU"/>
        </w:rPr>
        <w:t>nakon</w:t>
      </w:r>
      <w:proofErr w:type="spellEnd"/>
      <w:r w:rsidRPr="000C60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eastAsia="hr-HR" w:val="en-AU"/>
        </w:rPr>
        <w:t>čega</w:t>
      </w:r>
      <w:proofErr w:type="spellEnd"/>
      <w:r w:rsidRPr="000C6002">
        <w:rPr>
          <w:rFonts w:cs="Times New Roman" w:eastAsia="Times New Roman"/>
          <w:szCs w:val="20"/>
          <w:lang w:eastAsia="hr-HR" w:val="en-AU"/>
        </w:rPr>
        <w:t xml:space="preserve"> je o </w:t>
      </w:r>
      <w:proofErr w:type="spellStart"/>
      <w:r w:rsidRPr="000C6002">
        <w:rPr>
          <w:rFonts w:cs="Times New Roman" w:eastAsia="Times New Roman"/>
          <w:szCs w:val="20"/>
          <w:lang w:eastAsia="hr-HR" w:val="en-AU"/>
        </w:rPr>
        <w:t>tako</w:t>
      </w:r>
      <w:proofErr w:type="spellEnd"/>
      <w:r w:rsidRPr="000C60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eastAsia="hr-HR" w:val="en-AU"/>
        </w:rPr>
        <w:t>ispitanim</w:t>
      </w:r>
      <w:proofErr w:type="spellEnd"/>
      <w:r w:rsidRPr="000C60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eastAsia="hr-HR" w:val="en-AU"/>
        </w:rPr>
        <w:t>tražbinama</w:t>
      </w:r>
      <w:proofErr w:type="spellEnd"/>
      <w:r w:rsidRPr="000C60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eastAsia="hr-HR" w:val="en-AU"/>
        </w:rPr>
        <w:t>Sud</w:t>
      </w:r>
      <w:proofErr w:type="spellEnd"/>
      <w:r w:rsidRPr="000C60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eastAsia="hr-HR" w:val="en-AU"/>
        </w:rPr>
        <w:t>odlučio</w:t>
      </w:r>
      <w:proofErr w:type="spellEnd"/>
      <w:r w:rsidRPr="000C60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eastAsia="hr-HR" w:val="en-AU"/>
        </w:rPr>
        <w:t>Rješenjem</w:t>
      </w:r>
      <w:proofErr w:type="spellEnd"/>
      <w:r w:rsidRPr="000C6002">
        <w:rPr>
          <w:rFonts w:cs="Times New Roman" w:eastAsia="Times New Roman"/>
          <w:szCs w:val="20"/>
          <w:lang w:eastAsia="hr-HR" w:val="en-AU"/>
        </w:rPr>
        <w:t xml:space="preserve"> o </w:t>
      </w:r>
      <w:proofErr w:type="spellStart"/>
      <w:r w:rsidRPr="000C6002">
        <w:rPr>
          <w:rFonts w:cs="Times New Roman" w:eastAsia="Times New Roman"/>
          <w:szCs w:val="20"/>
          <w:lang w:eastAsia="hr-HR" w:val="en-AU"/>
        </w:rPr>
        <w:t>utvrđenim</w:t>
      </w:r>
      <w:proofErr w:type="spellEnd"/>
      <w:r w:rsidRPr="000C6002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0C6002">
        <w:rPr>
          <w:rFonts w:cs="Times New Roman" w:eastAsia="Times New Roman"/>
          <w:szCs w:val="20"/>
          <w:lang w:eastAsia="hr-HR" w:val="en-AU"/>
        </w:rPr>
        <w:t>odnosno</w:t>
      </w:r>
      <w:proofErr w:type="spellEnd"/>
      <w:r w:rsidRPr="000C6002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0C6002">
        <w:rPr>
          <w:rFonts w:cs="Times New Roman" w:eastAsia="Times New Roman"/>
          <w:szCs w:val="20"/>
          <w:lang w:eastAsia="hr-HR" w:val="en-AU"/>
        </w:rPr>
        <w:t>osporenim</w:t>
      </w:r>
      <w:proofErr w:type="spellEnd"/>
      <w:r w:rsidRPr="000C60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eastAsia="hr-HR" w:val="en-AU"/>
        </w:rPr>
        <w:t>tražbinama</w:t>
      </w:r>
      <w:proofErr w:type="spellEnd"/>
      <w:r w:rsidRPr="000C6002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0C6002">
        <w:rPr>
          <w:rFonts w:cs="Times New Roman" w:eastAsia="Times New Roman"/>
          <w:szCs w:val="20"/>
          <w:lang w:eastAsia="hr-HR" w:val="en-AU"/>
        </w:rPr>
        <w:t>tj</w:t>
      </w:r>
      <w:proofErr w:type="spellEnd"/>
      <w:r w:rsidRPr="000C6002">
        <w:rPr>
          <w:rFonts w:cs="Times New Roman" w:eastAsia="Times New Roman"/>
          <w:szCs w:val="20"/>
          <w:lang w:eastAsia="hr-HR" w:val="en-AU"/>
        </w:rPr>
        <w:t xml:space="preserve">., </w:t>
      </w:r>
      <w:proofErr w:type="spellStart"/>
      <w:r w:rsidRPr="000C6002">
        <w:rPr>
          <w:rFonts w:cs="Times New Roman" w:eastAsia="Times New Roman"/>
          <w:szCs w:val="20"/>
          <w:lang w:eastAsia="hr-HR" w:val="en-AU"/>
        </w:rPr>
        <w:t>Rješenjem</w:t>
      </w:r>
      <w:proofErr w:type="spellEnd"/>
      <w:r w:rsidRPr="000C6002">
        <w:rPr>
          <w:rFonts w:cs="Times New Roman" w:eastAsia="Times New Roman"/>
          <w:szCs w:val="20"/>
          <w:lang w:eastAsia="hr-HR" w:val="en-AU"/>
        </w:rPr>
        <w:t xml:space="preserve"> od 17. </w:t>
      </w:r>
      <w:proofErr w:type="spellStart"/>
      <w:proofErr w:type="gramStart"/>
      <w:r w:rsidRPr="000C6002">
        <w:rPr>
          <w:rFonts w:cs="Times New Roman" w:eastAsia="Times New Roman"/>
          <w:szCs w:val="20"/>
          <w:lang w:eastAsia="hr-HR" w:val="en-AU"/>
        </w:rPr>
        <w:t>listopada</w:t>
      </w:r>
      <w:proofErr w:type="spellEnd"/>
      <w:proofErr w:type="gramEnd"/>
      <w:r w:rsidRPr="000C6002">
        <w:rPr>
          <w:rFonts w:cs="Times New Roman" w:eastAsia="Times New Roman"/>
          <w:szCs w:val="20"/>
          <w:lang w:eastAsia="hr-HR" w:val="en-AU"/>
        </w:rPr>
        <w:t xml:space="preserve"> 2012. </w:t>
      </w:r>
      <w:proofErr w:type="spellStart"/>
      <w:proofErr w:type="gramStart"/>
      <w:r w:rsidRPr="000C6002">
        <w:rPr>
          <w:rFonts w:cs="Times New Roman" w:eastAsia="Times New Roman"/>
          <w:szCs w:val="20"/>
          <w:lang w:eastAsia="hr-HR" w:val="en-AU"/>
        </w:rPr>
        <w:t>godine</w:t>
      </w:r>
      <w:proofErr w:type="spellEnd"/>
      <w:proofErr w:type="gramEnd"/>
      <w:r w:rsidRPr="000C6002">
        <w:rPr>
          <w:rFonts w:cs="Times New Roman" w:eastAsia="Times New Roman"/>
          <w:szCs w:val="20"/>
          <w:lang w:eastAsia="hr-HR" w:val="en-AU"/>
        </w:rPr>
        <w:t xml:space="preserve"> a </w:t>
      </w:r>
      <w:proofErr w:type="spellStart"/>
      <w:r w:rsidRPr="000C6002">
        <w:rPr>
          <w:rFonts w:cs="Times New Roman" w:eastAsia="Times New Roman"/>
          <w:szCs w:val="20"/>
          <w:lang w:eastAsia="hr-HR" w:val="en-AU"/>
        </w:rPr>
        <w:t>koje</w:t>
      </w:r>
      <w:proofErr w:type="spellEnd"/>
      <w:r w:rsidRPr="000C6002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0C6002">
        <w:rPr>
          <w:rFonts w:cs="Times New Roman" w:eastAsia="Times New Roman"/>
          <w:szCs w:val="20"/>
          <w:lang w:eastAsia="hr-HR" w:val="en-AU"/>
        </w:rPr>
        <w:t>Rješenje</w:t>
      </w:r>
      <w:proofErr w:type="spellEnd"/>
      <w:r w:rsidRPr="000C60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eastAsia="hr-HR" w:val="en-AU"/>
        </w:rPr>
        <w:t>kasnije</w:t>
      </w:r>
      <w:proofErr w:type="spellEnd"/>
      <w:r w:rsidRPr="000C60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eastAsia="hr-HR" w:val="en-AU"/>
        </w:rPr>
        <w:t>ispravljeno</w:t>
      </w:r>
      <w:proofErr w:type="spellEnd"/>
      <w:r w:rsidRPr="000C60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eastAsia="hr-HR" w:val="en-AU"/>
        </w:rPr>
        <w:t>Rješenjem</w:t>
      </w:r>
      <w:proofErr w:type="spellEnd"/>
      <w:r w:rsidRPr="000C60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eastAsia="hr-HR" w:val="en-AU"/>
        </w:rPr>
        <w:t>ovog</w:t>
      </w:r>
      <w:proofErr w:type="spellEnd"/>
      <w:r w:rsidRPr="000C60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eastAsia="hr-HR" w:val="en-AU"/>
        </w:rPr>
        <w:t>Suda</w:t>
      </w:r>
      <w:proofErr w:type="spellEnd"/>
      <w:r w:rsidRPr="000C6002">
        <w:rPr>
          <w:rFonts w:cs="Times New Roman" w:eastAsia="Times New Roman"/>
          <w:szCs w:val="20"/>
          <w:lang w:eastAsia="hr-HR" w:val="en-AU"/>
        </w:rPr>
        <w:t xml:space="preserve"> od 23. </w:t>
      </w:r>
      <w:proofErr w:type="spellStart"/>
      <w:proofErr w:type="gramStart"/>
      <w:r w:rsidRPr="000C6002">
        <w:rPr>
          <w:rFonts w:cs="Times New Roman" w:eastAsia="Times New Roman"/>
          <w:szCs w:val="20"/>
          <w:lang w:eastAsia="hr-HR" w:val="en-AU"/>
        </w:rPr>
        <w:t>ožujka</w:t>
      </w:r>
      <w:proofErr w:type="spellEnd"/>
      <w:proofErr w:type="gramEnd"/>
      <w:r w:rsidRPr="000C6002">
        <w:rPr>
          <w:rFonts w:cs="Times New Roman" w:eastAsia="Times New Roman"/>
          <w:szCs w:val="20"/>
          <w:lang w:eastAsia="hr-HR" w:val="en-AU"/>
        </w:rPr>
        <w:t xml:space="preserve"> 2016, </w:t>
      </w:r>
      <w:proofErr w:type="spellStart"/>
      <w:r w:rsidRPr="000C6002">
        <w:rPr>
          <w:rFonts w:cs="Times New Roman" w:eastAsia="Times New Roman"/>
          <w:szCs w:val="20"/>
          <w:lang w:eastAsia="hr-HR" w:val="en-AU"/>
        </w:rPr>
        <w:t>broj</w:t>
      </w:r>
      <w:proofErr w:type="spellEnd"/>
      <w:r w:rsidRPr="000C6002">
        <w:rPr>
          <w:rFonts w:cs="Times New Roman" w:eastAsia="Times New Roman"/>
          <w:szCs w:val="20"/>
          <w:lang w:eastAsia="hr-HR" w:val="en-AU"/>
        </w:rPr>
        <w:t xml:space="preserve">: 14. </w:t>
      </w:r>
      <w:proofErr w:type="gramStart"/>
      <w:r w:rsidRPr="000C6002">
        <w:rPr>
          <w:rFonts w:cs="Times New Roman" w:eastAsia="Times New Roman"/>
          <w:szCs w:val="20"/>
          <w:lang w:eastAsia="hr-HR" w:val="en-AU"/>
        </w:rPr>
        <w:t>St-70/2010.</w:t>
      </w:r>
      <w:proofErr w:type="gramEnd"/>
      <w:r w:rsidRPr="000C6002">
        <w:rPr>
          <w:rFonts w:cs="Times New Roman" w:eastAsia="Times New Roman"/>
          <w:szCs w:val="20"/>
          <w:lang w:eastAsia="hr-HR" w:val="en-AU"/>
        </w:rPr>
        <w:t xml:space="preserve"> </w:t>
      </w: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</w:rPr>
      </w:pP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</w:rPr>
      </w:pPr>
      <w:r w:rsidRPr="000C6002">
        <w:rPr>
          <w:rFonts w:cs="Times New Roman" w:eastAsia="Times New Roman"/>
        </w:rPr>
        <w:t xml:space="preserve">          </w:t>
      </w:r>
      <w:r w:rsidRPr="000C6002">
        <w:rPr>
          <w:rFonts w:cs="Times New Roman" w:eastAsia="Times New Roman"/>
          <w:b/>
        </w:rPr>
        <w:t>3.</w:t>
      </w:r>
      <w:r w:rsidRPr="000C6002">
        <w:rPr>
          <w:rFonts w:cs="Times New Roman" w:eastAsia="Times New Roman"/>
        </w:rPr>
        <w:t xml:space="preserve">  </w:t>
      </w:r>
      <w:proofErr w:type="spellStart"/>
      <w:r w:rsidRPr="000C6002">
        <w:rPr>
          <w:rFonts w:cs="Times New Roman" w:eastAsia="Times New Roman"/>
          <w:lang w:val="en-US"/>
        </w:rPr>
        <w:t>Nakon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r w:rsidRPr="000C6002">
        <w:rPr>
          <w:rFonts w:cs="Times New Roman" w:eastAsia="Times New Roman"/>
        </w:rPr>
        <w:t xml:space="preserve">što su već provedene četiri </w:t>
      </w:r>
      <w:proofErr w:type="spellStart"/>
      <w:r w:rsidRPr="000C6002">
        <w:rPr>
          <w:rFonts w:cs="Times New Roman" w:eastAsia="Times New Roman"/>
        </w:rPr>
        <w:t>dijelomične</w:t>
      </w:r>
      <w:proofErr w:type="spellEnd"/>
      <w:r w:rsidRPr="000C6002">
        <w:rPr>
          <w:rFonts w:cs="Times New Roman" w:eastAsia="Times New Roman"/>
        </w:rPr>
        <w:t xml:space="preserve"> diobe, Stečajni je upravitelj podneskom </w:t>
      </w:r>
      <w:proofErr w:type="gramStart"/>
      <w:r w:rsidRPr="000C6002">
        <w:rPr>
          <w:rFonts w:cs="Times New Roman" w:eastAsia="Times New Roman"/>
        </w:rPr>
        <w:t>od</w:t>
      </w:r>
      <w:proofErr w:type="gramEnd"/>
      <w:r w:rsidRPr="000C6002">
        <w:rPr>
          <w:rFonts w:cs="Times New Roman" w:eastAsia="Times New Roman"/>
        </w:rPr>
        <w:t xml:space="preserve"> 18. svibnja 2017.</w:t>
      </w:r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0C6002">
        <w:rPr>
          <w:rFonts w:cs="Times New Roman" w:eastAsia="Times New Roman"/>
          <w:lang w:val="en-US"/>
        </w:rPr>
        <w:t>predložio</w:t>
      </w:r>
      <w:proofErr w:type="spellEnd"/>
      <w:proofErr w:type="gramEnd"/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lang w:val="en-US"/>
        </w:rPr>
        <w:t>Sudu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lang w:val="en-US"/>
        </w:rPr>
        <w:t>odobriti</w:t>
      </w:r>
      <w:proofErr w:type="spellEnd"/>
      <w:r w:rsidRPr="000C6002">
        <w:rPr>
          <w:rFonts w:cs="Times New Roman" w:eastAsia="Times New Roman"/>
          <w:lang w:val="en-US"/>
        </w:rPr>
        <w:t xml:space="preserve"> mu </w:t>
      </w:r>
      <w:proofErr w:type="spellStart"/>
      <w:r w:rsidRPr="000C6002">
        <w:rPr>
          <w:rFonts w:cs="Times New Roman" w:eastAsia="Times New Roman"/>
          <w:lang w:val="en-US"/>
        </w:rPr>
        <w:t>provesti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r w:rsidRPr="000C6002">
        <w:rPr>
          <w:rFonts w:cs="Times New Roman" w:eastAsia="Times New Roman"/>
        </w:rPr>
        <w:t xml:space="preserve">Završnu (Konačnu) </w:t>
      </w:r>
      <w:proofErr w:type="spellStart"/>
      <w:r w:rsidRPr="000C6002">
        <w:rPr>
          <w:rFonts w:cs="Times New Roman" w:eastAsia="Times New Roman"/>
          <w:lang w:val="en-US"/>
        </w:rPr>
        <w:t>diobu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lang w:val="en-US"/>
        </w:rPr>
        <w:t>unov</w:t>
      </w:r>
      <w:proofErr w:type="spellEnd"/>
      <w:r w:rsidRPr="000C6002">
        <w:rPr>
          <w:rFonts w:cs="Times New Roman" w:eastAsia="Times New Roman"/>
        </w:rPr>
        <w:t>č</w:t>
      </w:r>
      <w:proofErr w:type="spellStart"/>
      <w:r w:rsidRPr="000C6002">
        <w:rPr>
          <w:rFonts w:cs="Times New Roman" w:eastAsia="Times New Roman"/>
          <w:lang w:val="en-US"/>
        </w:rPr>
        <w:t>ene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lang w:val="en-US"/>
        </w:rPr>
        <w:t>ste</w:t>
      </w:r>
      <w:proofErr w:type="spellEnd"/>
      <w:r w:rsidRPr="000C6002">
        <w:rPr>
          <w:rFonts w:cs="Times New Roman" w:eastAsia="Times New Roman"/>
        </w:rPr>
        <w:t>č</w:t>
      </w:r>
      <w:proofErr w:type="spellStart"/>
      <w:r w:rsidRPr="000C6002">
        <w:rPr>
          <w:rFonts w:cs="Times New Roman" w:eastAsia="Times New Roman"/>
          <w:lang w:val="en-US"/>
        </w:rPr>
        <w:t>ajne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lang w:val="en-US"/>
        </w:rPr>
        <w:t>mase</w:t>
      </w:r>
      <w:proofErr w:type="spellEnd"/>
      <w:r w:rsidRPr="000C6002">
        <w:rPr>
          <w:rFonts w:cs="Times New Roman" w:eastAsia="Times New Roman"/>
          <w:lang w:val="en-US"/>
        </w:rPr>
        <w:t xml:space="preserve">, </w:t>
      </w:r>
      <w:proofErr w:type="spellStart"/>
      <w:r w:rsidRPr="000C6002">
        <w:rPr>
          <w:rFonts w:cs="Times New Roman" w:eastAsia="Times New Roman"/>
          <w:lang w:val="en-US"/>
        </w:rPr>
        <w:t>nakon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lang w:val="en-US"/>
        </w:rPr>
        <w:t>što</w:t>
      </w:r>
      <w:proofErr w:type="spellEnd"/>
      <w:r w:rsidRPr="000C6002">
        <w:rPr>
          <w:rFonts w:cs="Times New Roman" w:eastAsia="Times New Roman"/>
          <w:lang w:val="en-US"/>
        </w:rPr>
        <w:t xml:space="preserve"> je </w:t>
      </w:r>
      <w:proofErr w:type="spellStart"/>
      <w:r w:rsidRPr="000C6002">
        <w:rPr>
          <w:rFonts w:cs="Times New Roman" w:eastAsia="Times New Roman"/>
          <w:lang w:val="en-US"/>
        </w:rPr>
        <w:t>odluku</w:t>
      </w:r>
      <w:proofErr w:type="spellEnd"/>
      <w:r w:rsidRPr="000C6002">
        <w:rPr>
          <w:rFonts w:cs="Times New Roman" w:eastAsia="Times New Roman"/>
          <w:lang w:val="en-US"/>
        </w:rPr>
        <w:t xml:space="preserve"> o tome </w:t>
      </w:r>
      <w:proofErr w:type="spellStart"/>
      <w:r w:rsidRPr="000C6002">
        <w:rPr>
          <w:rFonts w:cs="Times New Roman" w:eastAsia="Times New Roman"/>
          <w:lang w:val="en-US"/>
        </w:rPr>
        <w:t>prethodno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lang w:val="en-US"/>
        </w:rPr>
        <w:t>donio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lang w:val="en-US"/>
        </w:rPr>
        <w:t>i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lang w:val="en-US"/>
        </w:rPr>
        <w:t>Odbor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lang w:val="en-US"/>
        </w:rPr>
        <w:t>vjerovnika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lang w:val="en-US"/>
        </w:rPr>
        <w:t>na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lang w:val="en-US"/>
        </w:rPr>
        <w:t>sjednici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lang w:val="en-US"/>
        </w:rPr>
        <w:t>održanoj</w:t>
      </w:r>
      <w:proofErr w:type="spellEnd"/>
      <w:r w:rsidRPr="000C6002">
        <w:rPr>
          <w:rFonts w:cs="Times New Roman" w:eastAsia="Times New Roman"/>
          <w:lang w:val="en-US"/>
        </w:rPr>
        <w:t xml:space="preserve"> 16. </w:t>
      </w:r>
      <w:proofErr w:type="spellStart"/>
      <w:proofErr w:type="gramStart"/>
      <w:r w:rsidRPr="000C6002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0C6002">
        <w:rPr>
          <w:rFonts w:cs="Times New Roman" w:eastAsia="Times New Roman"/>
          <w:lang w:val="en-US"/>
        </w:rPr>
        <w:t xml:space="preserve"> 2017. </w:t>
      </w:r>
      <w:proofErr w:type="spellStart"/>
      <w:r w:rsidRPr="000C6002">
        <w:rPr>
          <w:rFonts w:cs="Times New Roman" w:eastAsia="Times New Roman"/>
          <w:lang w:val="en-US"/>
        </w:rPr>
        <w:t>Ovom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lang w:val="en-US"/>
        </w:rPr>
        <w:t>Završnom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lang w:val="en-US"/>
        </w:rPr>
        <w:t>diobom</w:t>
      </w:r>
      <w:proofErr w:type="spellEnd"/>
      <w:r w:rsidRPr="000C6002">
        <w:rPr>
          <w:rFonts w:cs="Times New Roman" w:eastAsia="Times New Roman"/>
          <w:lang w:val="en-US"/>
        </w:rPr>
        <w:t xml:space="preserve">, </w:t>
      </w:r>
      <w:proofErr w:type="spellStart"/>
      <w:r w:rsidRPr="000C6002">
        <w:rPr>
          <w:rFonts w:cs="Times New Roman" w:eastAsia="Times New Roman"/>
          <w:lang w:val="en-US"/>
        </w:rPr>
        <w:t>vjerovnicima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lang w:val="en-US"/>
        </w:rPr>
        <w:t>prvoga</w:t>
      </w:r>
      <w:proofErr w:type="spellEnd"/>
      <w:r w:rsidRPr="000C6002">
        <w:rPr>
          <w:rFonts w:cs="Times New Roman" w:eastAsia="Times New Roman"/>
          <w:lang w:val="en-US"/>
        </w:rPr>
        <w:t xml:space="preserve"> vi</w:t>
      </w:r>
      <w:r w:rsidRPr="000C6002">
        <w:rPr>
          <w:rFonts w:cs="Times New Roman" w:eastAsia="Times New Roman"/>
        </w:rPr>
        <w:t>š</w:t>
      </w:r>
      <w:proofErr w:type="spellStart"/>
      <w:r w:rsidRPr="000C6002">
        <w:rPr>
          <w:rFonts w:cs="Times New Roman" w:eastAsia="Times New Roman"/>
          <w:lang w:val="en-US"/>
        </w:rPr>
        <w:t>ega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lang w:val="en-US"/>
        </w:rPr>
        <w:t>isplatnog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lang w:val="en-US"/>
        </w:rPr>
        <w:t>reda</w:t>
      </w:r>
      <w:proofErr w:type="spellEnd"/>
      <w:r w:rsidRPr="000C6002">
        <w:rPr>
          <w:rFonts w:cs="Times New Roman" w:eastAsia="Times New Roman"/>
          <w:lang w:val="en-US"/>
        </w:rPr>
        <w:t xml:space="preserve"> bit </w:t>
      </w:r>
      <w:proofErr w:type="spellStart"/>
      <w:r w:rsidRPr="000C6002">
        <w:rPr>
          <w:rFonts w:cs="Times New Roman" w:eastAsia="Times New Roman"/>
          <w:lang w:val="en-US"/>
        </w:rPr>
        <w:t>će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lang w:val="en-US"/>
        </w:rPr>
        <w:t>isplaćen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lang w:val="en-US"/>
        </w:rPr>
        <w:t>daljnji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lang w:val="en-US"/>
        </w:rPr>
        <w:t>iznos</w:t>
      </w:r>
      <w:proofErr w:type="spellEnd"/>
      <w:r w:rsidRPr="000C6002">
        <w:rPr>
          <w:rFonts w:cs="Times New Roman" w:eastAsia="Times New Roman"/>
          <w:lang w:val="en-US"/>
        </w:rPr>
        <w:t xml:space="preserve"> od </w:t>
      </w:r>
      <w:r w:rsidRPr="000C6002">
        <w:rPr>
          <w:rFonts w:cs="Times New Roman" w:eastAsia="Times New Roman"/>
          <w:b/>
          <w:lang w:val="en-US"/>
        </w:rPr>
        <w:t>2</w:t>
      </w:r>
      <w:r w:rsidRPr="000C6002">
        <w:rPr>
          <w:rFonts w:cs="Times New Roman" w:eastAsia="Times New Roman"/>
          <w:b/>
        </w:rPr>
        <w:t>%</w:t>
      </w:r>
      <w:r w:rsidRPr="000C6002">
        <w:rPr>
          <w:rFonts w:cs="Times New Roman" w:eastAsia="Times New Roman"/>
          <w:b/>
          <w:lang w:eastAsia="hr-HR"/>
        </w:rPr>
        <w:t xml:space="preserve"> (dva posto, </w:t>
      </w:r>
      <w:r w:rsidRPr="000C6002">
        <w:rPr>
          <w:rFonts w:cs="Times New Roman" w:eastAsia="Times New Roman"/>
          <w:lang w:eastAsia="hr-HR"/>
        </w:rPr>
        <w:t>pored već isplaćenih im 44</w:t>
      </w:r>
      <w:proofErr w:type="gramStart"/>
      <w:r w:rsidRPr="000C6002">
        <w:rPr>
          <w:rFonts w:cs="Times New Roman" w:eastAsia="Times New Roman"/>
          <w:lang w:eastAsia="hr-HR"/>
        </w:rPr>
        <w:t>,7326</w:t>
      </w:r>
      <w:proofErr w:type="gramEnd"/>
      <w:r w:rsidRPr="000C6002">
        <w:rPr>
          <w:rFonts w:cs="Times New Roman" w:eastAsia="Times New Roman"/>
          <w:lang w:eastAsia="hr-HR"/>
        </w:rPr>
        <w:t>%</w:t>
      </w:r>
      <w:r w:rsidRPr="000C6002">
        <w:rPr>
          <w:rFonts w:cs="Times New Roman" w:eastAsia="Times New Roman"/>
          <w:b/>
          <w:lang w:eastAsia="hr-HR"/>
        </w:rPr>
        <w:t>)</w:t>
      </w:r>
      <w:r w:rsidRPr="000C6002">
        <w:rPr>
          <w:rFonts w:cs="Times New Roman" w:eastAsia="Times New Roman"/>
          <w:lang w:eastAsia="hr-HR"/>
        </w:rPr>
        <w:t xml:space="preserve"> od utvrđenih im tražbina u ovome stečajnom postupku a u odnosu na bivše radnike Dužnika umanjenih za iznos koji je istim bivšim radnicima, svakome od njih, isplaćen od</w:t>
      </w:r>
      <w:r w:rsidRPr="000C6002">
        <w:rPr>
          <w:rFonts w:cs="Times New Roman" w:eastAsia="Times New Roman"/>
        </w:rPr>
        <w:t xml:space="preserve"> Agencije za osiguranje radničkih potraživanja u slučaju stečaja poslodavca, iz Zagreba, </w:t>
      </w:r>
      <w:proofErr w:type="spellStart"/>
      <w:r w:rsidRPr="000C6002">
        <w:rPr>
          <w:rFonts w:cs="Times New Roman" w:eastAsia="Times New Roman"/>
        </w:rPr>
        <w:t>Frankopanska</w:t>
      </w:r>
      <w:proofErr w:type="spellEnd"/>
      <w:r w:rsidRPr="000C6002">
        <w:rPr>
          <w:rFonts w:cs="Times New Roman" w:eastAsia="Times New Roman"/>
        </w:rPr>
        <w:t xml:space="preserve"> 11. (Agencija),</w:t>
      </w:r>
      <w:r w:rsidRPr="000C6002">
        <w:rPr>
          <w:rFonts w:cs="Times New Roman" w:eastAsia="Times New Roman"/>
          <w:lang w:eastAsia="hr-HR"/>
        </w:rPr>
        <w:t xml:space="preserve"> koje su tražbine utvrđene Rješenjem ovog Suda od 17. listopada 2012, broj: 7. St-70/2010, ispravljenog Rješenjem ovog Suda od 23. ožujka 2016, broj: 14. St-70/2010</w:t>
      </w:r>
      <w:r w:rsidRPr="000C6002">
        <w:rPr>
          <w:rFonts w:cs="Times New Roman" w:eastAsia="Times New Roman"/>
        </w:rPr>
        <w:t xml:space="preserve">. Prijedlog Stečajnog upravitelja </w:t>
      </w:r>
      <w:proofErr w:type="spellStart"/>
      <w:r w:rsidRPr="000C6002">
        <w:rPr>
          <w:rFonts w:cs="Times New Roman" w:eastAsia="Times New Roman"/>
          <w:lang w:val="en-US"/>
        </w:rPr>
        <w:t>Sud</w:t>
      </w:r>
      <w:proofErr w:type="spellEnd"/>
      <w:r w:rsidRPr="000C6002">
        <w:rPr>
          <w:rFonts w:cs="Times New Roman" w:eastAsia="Times New Roman"/>
          <w:lang w:val="en-US"/>
        </w:rPr>
        <w:t xml:space="preserve"> je </w:t>
      </w:r>
      <w:proofErr w:type="spellStart"/>
      <w:r w:rsidRPr="000C6002">
        <w:rPr>
          <w:rFonts w:cs="Times New Roman" w:eastAsia="Times New Roman"/>
          <w:lang w:val="en-US"/>
        </w:rPr>
        <w:t>prihvatio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lang w:val="en-US"/>
        </w:rPr>
        <w:t>i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lang w:val="en-US"/>
        </w:rPr>
        <w:t>ovim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lang w:val="en-US"/>
        </w:rPr>
        <w:t>Rje</w:t>
      </w:r>
      <w:proofErr w:type="spellEnd"/>
      <w:r w:rsidRPr="000C6002">
        <w:rPr>
          <w:rFonts w:cs="Times New Roman" w:eastAsia="Times New Roman"/>
        </w:rPr>
        <w:t>š</w:t>
      </w:r>
      <w:proofErr w:type="spellStart"/>
      <w:r w:rsidRPr="000C6002">
        <w:rPr>
          <w:rFonts w:cs="Times New Roman" w:eastAsia="Times New Roman"/>
          <w:lang w:val="en-US"/>
        </w:rPr>
        <w:t>enjem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r w:rsidRPr="000C6002">
        <w:rPr>
          <w:rFonts w:cs="Times New Roman" w:eastAsia="Times New Roman"/>
        </w:rPr>
        <w:t>riješio kao u izrijeci.</w:t>
      </w: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6002" w:rsidP="000C6002" w:rsidR="000C6002" w:rsidRPr="000C6002">
      <w:pPr>
        <w:spacing w:after="0"/>
        <w:rPr>
          <w:rFonts w:cs="Times New Roman" w:eastAsia="Times New Roman"/>
          <w:b/>
          <w:lang w:eastAsia="hr-HR"/>
        </w:rPr>
      </w:pPr>
      <w:r w:rsidRPr="000C6002">
        <w:rPr>
          <w:rFonts w:cs="Times New Roman" w:eastAsia="Times New Roman"/>
          <w:b/>
          <w:lang w:eastAsia="hr-HR"/>
        </w:rPr>
        <w:t xml:space="preserve">                                                                      - 3 -                                    Broj: 14. St-70/2010.</w:t>
      </w: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  <w:szCs w:val="20"/>
          <w:lang w:val="en-US"/>
        </w:rPr>
      </w:pPr>
      <w:r w:rsidRPr="000C6002">
        <w:rPr>
          <w:rFonts w:cs="Times New Roman" w:eastAsia="Times New Roman"/>
          <w:szCs w:val="20"/>
          <w:lang w:val="en-US"/>
        </w:rPr>
        <w:t xml:space="preserve">          </w:t>
      </w:r>
      <w:r w:rsidRPr="000C6002">
        <w:rPr>
          <w:rFonts w:cs="Times New Roman" w:eastAsia="Times New Roman"/>
          <w:b/>
          <w:szCs w:val="20"/>
          <w:lang w:val="en-US"/>
        </w:rPr>
        <w:t>4.</w:t>
      </w:r>
      <w:r w:rsidRPr="000C6002">
        <w:rPr>
          <w:rFonts w:cs="Times New Roman" w:eastAsia="Times New Roman"/>
          <w:szCs w:val="20"/>
          <w:lang w:val="en-US"/>
        </w:rPr>
        <w:t xml:space="preserve">  </w:t>
      </w:r>
      <w:proofErr w:type="spellStart"/>
      <w:r w:rsidRPr="000C6002">
        <w:rPr>
          <w:rFonts w:cs="Times New Roman" w:eastAsia="Times New Roman"/>
          <w:szCs w:val="20"/>
          <w:lang w:val="en-US"/>
        </w:rPr>
        <w:t>Člankom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192, SZ, </w:t>
      </w:r>
      <w:proofErr w:type="spellStart"/>
      <w:r w:rsidRPr="000C6002">
        <w:rPr>
          <w:rFonts w:cs="Times New Roman" w:eastAsia="Times New Roman"/>
          <w:szCs w:val="20"/>
          <w:lang w:val="en-US"/>
        </w:rPr>
        <w:t>propisano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je </w:t>
      </w:r>
      <w:proofErr w:type="spellStart"/>
      <w:r w:rsidRPr="000C6002">
        <w:rPr>
          <w:rFonts w:cs="Times New Roman" w:eastAsia="Times New Roman"/>
          <w:szCs w:val="20"/>
          <w:lang w:val="en-US"/>
        </w:rPr>
        <w:t>kako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se </w:t>
      </w:r>
      <w:proofErr w:type="spellStart"/>
      <w:r w:rsidRPr="000C6002">
        <w:rPr>
          <w:rFonts w:cs="Times New Roman" w:eastAsia="Times New Roman"/>
          <w:szCs w:val="20"/>
          <w:lang w:val="en-US"/>
        </w:rPr>
        <w:t>Završnoj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diobi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pristupa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čim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se </w:t>
      </w:r>
      <w:proofErr w:type="spellStart"/>
      <w:r w:rsidRPr="000C6002">
        <w:rPr>
          <w:rFonts w:cs="Times New Roman" w:eastAsia="Times New Roman"/>
          <w:szCs w:val="20"/>
          <w:lang w:val="en-US"/>
        </w:rPr>
        <w:t>okonča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unovčenje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stečajne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mase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proofErr w:type="gramStart"/>
      <w:r w:rsidRPr="000C6002">
        <w:rPr>
          <w:rFonts w:cs="Times New Roman" w:eastAsia="Times New Roman"/>
          <w:szCs w:val="20"/>
          <w:lang w:val="en-US"/>
        </w:rPr>
        <w:t>te</w:t>
      </w:r>
      <w:proofErr w:type="spellEnd"/>
      <w:proofErr w:type="gram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kako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se </w:t>
      </w:r>
      <w:proofErr w:type="spellStart"/>
      <w:r w:rsidRPr="000C6002">
        <w:rPr>
          <w:rFonts w:cs="Times New Roman" w:eastAsia="Times New Roman"/>
          <w:szCs w:val="20"/>
          <w:lang w:val="en-US"/>
        </w:rPr>
        <w:t>ista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dioba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smije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poduzeti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samo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uz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suglasnost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stečajnog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sudca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. </w:t>
      </w:r>
      <w:proofErr w:type="spellStart"/>
      <w:r w:rsidRPr="000C6002">
        <w:rPr>
          <w:rFonts w:cs="Times New Roman" w:eastAsia="Times New Roman"/>
          <w:szCs w:val="20"/>
          <w:lang w:val="en-US"/>
        </w:rPr>
        <w:t>Člankom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193, SZ, </w:t>
      </w:r>
      <w:proofErr w:type="spellStart"/>
      <w:r w:rsidRPr="000C6002">
        <w:rPr>
          <w:rFonts w:cs="Times New Roman" w:eastAsia="Times New Roman"/>
          <w:szCs w:val="20"/>
          <w:lang w:val="en-US"/>
        </w:rPr>
        <w:t>propisano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je </w:t>
      </w:r>
      <w:proofErr w:type="spellStart"/>
      <w:r w:rsidRPr="000C6002">
        <w:rPr>
          <w:rFonts w:cs="Times New Roman" w:eastAsia="Times New Roman"/>
          <w:szCs w:val="20"/>
          <w:lang w:val="en-US"/>
        </w:rPr>
        <w:t>kako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prigodom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davanja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suglasnosti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za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Završnu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diobu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stečajni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sudac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određuje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Završno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ročište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vjerovnika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proofErr w:type="gramStart"/>
      <w:r w:rsidRPr="000C6002">
        <w:rPr>
          <w:rFonts w:cs="Times New Roman" w:eastAsia="Times New Roman"/>
          <w:szCs w:val="20"/>
          <w:lang w:val="en-US"/>
        </w:rPr>
        <w:t>na</w:t>
      </w:r>
      <w:proofErr w:type="spellEnd"/>
      <w:proofErr w:type="gram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kojem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se: </w:t>
      </w:r>
      <w:proofErr w:type="spellStart"/>
      <w:r w:rsidRPr="000C6002">
        <w:rPr>
          <w:rFonts w:cs="Times New Roman" w:eastAsia="Times New Roman"/>
          <w:szCs w:val="20"/>
          <w:lang w:val="en-US"/>
        </w:rPr>
        <w:t>raspravlja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o </w:t>
      </w:r>
      <w:proofErr w:type="spellStart"/>
      <w:r w:rsidRPr="000C6002">
        <w:rPr>
          <w:rFonts w:cs="Times New Roman" w:eastAsia="Times New Roman"/>
          <w:szCs w:val="20"/>
          <w:lang w:val="en-US"/>
        </w:rPr>
        <w:t>Završnom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računu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stečajnog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upravitelja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0C6002">
        <w:rPr>
          <w:rFonts w:cs="Times New Roman" w:eastAsia="Times New Roman"/>
          <w:szCs w:val="20"/>
          <w:lang w:val="en-US"/>
        </w:rPr>
        <w:t>podnose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prigovori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na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Završni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popis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vjerovnici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odlučuju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o </w:t>
      </w:r>
      <w:proofErr w:type="spellStart"/>
      <w:r w:rsidRPr="000C6002">
        <w:rPr>
          <w:rFonts w:cs="Times New Roman" w:eastAsia="Times New Roman"/>
          <w:szCs w:val="20"/>
          <w:lang w:val="en-US"/>
        </w:rPr>
        <w:t>neunovčivim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predmetima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stečajne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mase</w:t>
      </w:r>
      <w:proofErr w:type="spellEnd"/>
      <w:r w:rsidRPr="000C6002">
        <w:rPr>
          <w:rFonts w:cs="Times New Roman" w:eastAsia="Times New Roman"/>
          <w:szCs w:val="20"/>
          <w:lang w:val="en-US"/>
        </w:rPr>
        <w:t>.</w:t>
      </w: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  <w:szCs w:val="20"/>
          <w:lang w:val="en-US"/>
        </w:rPr>
      </w:pPr>
      <w:r w:rsidRPr="000C6002">
        <w:rPr>
          <w:rFonts w:cs="Times New Roman" w:eastAsia="Times New Roman"/>
          <w:szCs w:val="20"/>
          <w:lang w:val="en-US"/>
        </w:rPr>
        <w:t xml:space="preserve">           </w:t>
      </w:r>
      <w:r w:rsidRPr="000C6002">
        <w:rPr>
          <w:rFonts w:cs="Times New Roman" w:eastAsia="Times New Roman"/>
          <w:b/>
          <w:szCs w:val="20"/>
          <w:lang w:val="en-US"/>
        </w:rPr>
        <w:t>5.</w:t>
      </w:r>
      <w:r w:rsidRPr="000C6002">
        <w:rPr>
          <w:rFonts w:cs="Times New Roman" w:eastAsia="Times New Roman"/>
          <w:szCs w:val="20"/>
          <w:lang w:val="en-US"/>
        </w:rPr>
        <w:t xml:space="preserve">  </w:t>
      </w:r>
      <w:proofErr w:type="spellStart"/>
      <w:r w:rsidRPr="000C6002">
        <w:rPr>
          <w:rFonts w:cs="Times New Roman" w:eastAsia="Times New Roman"/>
          <w:szCs w:val="20"/>
          <w:lang w:val="en-US"/>
        </w:rPr>
        <w:t>Kako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je u </w:t>
      </w:r>
      <w:proofErr w:type="spellStart"/>
      <w:r w:rsidRPr="000C6002">
        <w:rPr>
          <w:rFonts w:cs="Times New Roman" w:eastAsia="Times New Roman"/>
          <w:szCs w:val="20"/>
          <w:lang w:val="en-US"/>
        </w:rPr>
        <w:t>najpretežnijem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dijelu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unovčena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imovina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Dužnika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0C6002">
        <w:rPr>
          <w:rFonts w:cs="Times New Roman" w:eastAsia="Times New Roman"/>
          <w:szCs w:val="20"/>
          <w:lang w:val="en-US"/>
        </w:rPr>
        <w:t>trebalo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je </w:t>
      </w:r>
      <w:proofErr w:type="spellStart"/>
      <w:r w:rsidRPr="000C6002">
        <w:rPr>
          <w:rFonts w:cs="Times New Roman" w:eastAsia="Times New Roman"/>
          <w:szCs w:val="20"/>
          <w:lang w:val="en-US"/>
        </w:rPr>
        <w:t>prijedlogu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Stečajnog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upravitelja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udovoljiti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odobriti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Završnu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diobu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0C6002">
        <w:rPr>
          <w:rFonts w:cs="Times New Roman" w:eastAsia="Times New Roman"/>
          <w:szCs w:val="20"/>
          <w:lang w:val="en-US"/>
        </w:rPr>
        <w:t>radi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čega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je, </w:t>
      </w:r>
      <w:proofErr w:type="spellStart"/>
      <w:r w:rsidRPr="000C6002">
        <w:rPr>
          <w:rFonts w:cs="Times New Roman" w:eastAsia="Times New Roman"/>
          <w:szCs w:val="20"/>
          <w:lang w:val="en-US"/>
        </w:rPr>
        <w:t>temeljem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članka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192, SZ, </w:t>
      </w:r>
      <w:proofErr w:type="spellStart"/>
      <w:r w:rsidRPr="000C6002">
        <w:rPr>
          <w:rFonts w:cs="Times New Roman" w:eastAsia="Times New Roman"/>
          <w:szCs w:val="20"/>
          <w:lang w:val="en-US"/>
        </w:rPr>
        <w:t>rješeno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kao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u </w:t>
      </w:r>
      <w:proofErr w:type="spellStart"/>
      <w:r w:rsidRPr="000C6002">
        <w:rPr>
          <w:rFonts w:cs="Times New Roman" w:eastAsia="Times New Roman"/>
          <w:szCs w:val="20"/>
          <w:lang w:val="en-US"/>
        </w:rPr>
        <w:t>izrijeci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ovog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Rješenja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pod </w:t>
      </w:r>
      <w:proofErr w:type="spellStart"/>
      <w:r w:rsidRPr="000C6002">
        <w:rPr>
          <w:rFonts w:cs="Times New Roman" w:eastAsia="Times New Roman"/>
          <w:szCs w:val="20"/>
          <w:lang w:val="en-US"/>
        </w:rPr>
        <w:t>točkom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I/. </w:t>
      </w:r>
      <w:proofErr w:type="spellStart"/>
      <w:proofErr w:type="gramStart"/>
      <w:r w:rsidRPr="000C6002">
        <w:rPr>
          <w:rFonts w:cs="Times New Roman" w:eastAsia="Times New Roman"/>
          <w:szCs w:val="20"/>
          <w:lang w:val="en-US"/>
        </w:rPr>
        <w:t>Ujedno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je </w:t>
      </w:r>
      <w:proofErr w:type="spellStart"/>
      <w:r w:rsidRPr="000C6002">
        <w:rPr>
          <w:rFonts w:cs="Times New Roman" w:eastAsia="Times New Roman"/>
          <w:szCs w:val="20"/>
          <w:lang w:val="en-US"/>
        </w:rPr>
        <w:t>trebalo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istovremeno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odrediti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Završno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ročište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vjerovnika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0C6002">
        <w:rPr>
          <w:rFonts w:cs="Times New Roman" w:eastAsia="Times New Roman"/>
          <w:szCs w:val="20"/>
          <w:lang w:val="en-US"/>
        </w:rPr>
        <w:t>radi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čega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je, </w:t>
      </w:r>
      <w:proofErr w:type="spellStart"/>
      <w:r w:rsidRPr="000C6002">
        <w:rPr>
          <w:rFonts w:cs="Times New Roman" w:eastAsia="Times New Roman"/>
          <w:szCs w:val="20"/>
          <w:lang w:val="en-US"/>
        </w:rPr>
        <w:t>temeljem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navedenog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članka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193, SZ, </w:t>
      </w:r>
      <w:proofErr w:type="spellStart"/>
      <w:r w:rsidRPr="000C6002">
        <w:rPr>
          <w:rFonts w:cs="Times New Roman" w:eastAsia="Times New Roman"/>
          <w:szCs w:val="20"/>
          <w:lang w:val="en-US"/>
        </w:rPr>
        <w:t>riješeno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kao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u </w:t>
      </w:r>
      <w:proofErr w:type="spellStart"/>
      <w:r w:rsidRPr="000C6002">
        <w:rPr>
          <w:rFonts w:cs="Times New Roman" w:eastAsia="Times New Roman"/>
          <w:szCs w:val="20"/>
          <w:lang w:val="en-US"/>
        </w:rPr>
        <w:t>izrijeci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Zaključka</w:t>
      </w:r>
      <w:proofErr w:type="spellEnd"/>
      <w:r w:rsidRPr="000C6002">
        <w:rPr>
          <w:rFonts w:cs="Times New Roman" w:eastAsia="Times New Roman"/>
          <w:szCs w:val="20"/>
          <w:lang w:val="en-US"/>
        </w:rPr>
        <w:t>.</w:t>
      </w:r>
      <w:proofErr w:type="gramEnd"/>
      <w:r w:rsidRPr="000C6002">
        <w:rPr>
          <w:rFonts w:cs="Times New Roman" w:eastAsia="Times New Roman"/>
          <w:szCs w:val="20"/>
          <w:lang w:val="en-US"/>
        </w:rPr>
        <w:t xml:space="preserve"> </w:t>
      </w: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0C6002" w:rsidP="000C6002" w:rsidR="000C6002" w:rsidRPr="000C6002">
      <w:pPr>
        <w:tabs>
          <w:tab w:pos="142" w:val="left"/>
        </w:tabs>
        <w:spacing w:after="0"/>
        <w:jc w:val="both"/>
        <w:rPr>
          <w:rFonts w:cs="Times New Roman" w:eastAsia="Times New Roman"/>
          <w:szCs w:val="20"/>
          <w:lang w:val="en-US"/>
        </w:rPr>
      </w:pPr>
      <w:r w:rsidRPr="000C6002">
        <w:rPr>
          <w:rFonts w:cs="Times New Roman" w:eastAsia="Times New Roman"/>
          <w:szCs w:val="20"/>
          <w:lang w:val="en-US"/>
        </w:rPr>
        <w:t xml:space="preserve">          </w:t>
      </w:r>
      <w:r w:rsidRPr="000C6002">
        <w:rPr>
          <w:rFonts w:cs="Times New Roman" w:eastAsia="Times New Roman"/>
          <w:b/>
          <w:szCs w:val="20"/>
          <w:lang w:val="en-US"/>
        </w:rPr>
        <w:t>6.</w:t>
      </w:r>
      <w:r w:rsidRPr="000C6002">
        <w:rPr>
          <w:rFonts w:cs="Times New Roman" w:eastAsia="Times New Roman"/>
          <w:szCs w:val="20"/>
          <w:lang w:val="en-US"/>
        </w:rPr>
        <w:t xml:space="preserve">  </w:t>
      </w:r>
      <w:proofErr w:type="spellStart"/>
      <w:r w:rsidRPr="000C6002">
        <w:rPr>
          <w:rFonts w:cs="Times New Roman" w:eastAsia="Times New Roman"/>
          <w:szCs w:val="20"/>
          <w:lang w:val="en-US"/>
        </w:rPr>
        <w:t>Člankom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184, </w:t>
      </w:r>
      <w:proofErr w:type="spellStart"/>
      <w:r w:rsidRPr="000C6002">
        <w:rPr>
          <w:rFonts w:cs="Times New Roman" w:eastAsia="Times New Roman"/>
          <w:szCs w:val="20"/>
          <w:lang w:val="en-US"/>
        </w:rPr>
        <w:t>stavkom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2, SZ, </w:t>
      </w:r>
      <w:proofErr w:type="spellStart"/>
      <w:r w:rsidRPr="000C6002">
        <w:rPr>
          <w:rFonts w:cs="Times New Roman" w:eastAsia="Times New Roman"/>
          <w:szCs w:val="20"/>
          <w:lang w:val="en-US"/>
        </w:rPr>
        <w:t>propisano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je </w:t>
      </w:r>
      <w:proofErr w:type="spellStart"/>
      <w:r w:rsidRPr="000C6002">
        <w:rPr>
          <w:rFonts w:cs="Times New Roman" w:eastAsia="Times New Roman"/>
          <w:szCs w:val="20"/>
          <w:lang w:val="en-US"/>
        </w:rPr>
        <w:t>kako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je </w:t>
      </w:r>
      <w:proofErr w:type="spellStart"/>
      <w:r w:rsidRPr="000C6002">
        <w:rPr>
          <w:rFonts w:cs="Times New Roman" w:eastAsia="Times New Roman"/>
          <w:szCs w:val="20"/>
          <w:lang w:val="en-US"/>
        </w:rPr>
        <w:t>stečajni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upravitelj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dužan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javno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objaviti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zbroj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tražbina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raspoloživi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iznos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iz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stečajne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mase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koji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proofErr w:type="gramStart"/>
      <w:r w:rsidRPr="000C6002">
        <w:rPr>
          <w:rFonts w:cs="Times New Roman" w:eastAsia="Times New Roman"/>
          <w:szCs w:val="20"/>
          <w:lang w:val="en-US"/>
        </w:rPr>
        <w:t>će</w:t>
      </w:r>
      <w:proofErr w:type="spellEnd"/>
      <w:proofErr w:type="gramEnd"/>
      <w:r w:rsidRPr="000C6002">
        <w:rPr>
          <w:rFonts w:cs="Times New Roman" w:eastAsia="Times New Roman"/>
          <w:szCs w:val="20"/>
          <w:lang w:val="en-US"/>
        </w:rPr>
        <w:t xml:space="preserve"> se </w:t>
      </w:r>
      <w:proofErr w:type="spellStart"/>
      <w:r w:rsidRPr="000C6002">
        <w:rPr>
          <w:rFonts w:cs="Times New Roman" w:eastAsia="Times New Roman"/>
          <w:szCs w:val="20"/>
          <w:lang w:val="en-US"/>
        </w:rPr>
        <w:t>raspodijeliti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vjerovnicima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. Po </w:t>
      </w:r>
      <w:proofErr w:type="spellStart"/>
      <w:r w:rsidRPr="000C6002">
        <w:rPr>
          <w:rFonts w:cs="Times New Roman" w:eastAsia="Times New Roman"/>
          <w:szCs w:val="20"/>
          <w:lang w:val="en-US"/>
        </w:rPr>
        <w:t>shvaćanju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ovog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Suda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, to se </w:t>
      </w:r>
      <w:proofErr w:type="spellStart"/>
      <w:r w:rsidRPr="000C6002">
        <w:rPr>
          <w:rFonts w:cs="Times New Roman" w:eastAsia="Times New Roman"/>
          <w:szCs w:val="20"/>
          <w:lang w:val="en-US"/>
        </w:rPr>
        <w:t>odnosi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proofErr w:type="gramStart"/>
      <w:r w:rsidRPr="000C6002">
        <w:rPr>
          <w:rFonts w:cs="Times New Roman" w:eastAsia="Times New Roman"/>
          <w:szCs w:val="20"/>
          <w:lang w:val="en-US"/>
        </w:rPr>
        <w:t>na</w:t>
      </w:r>
      <w:proofErr w:type="spellEnd"/>
      <w:proofErr w:type="gram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dijelomične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diobe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na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Završnu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diobu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. </w:t>
      </w:r>
      <w:proofErr w:type="spellStart"/>
      <w:proofErr w:type="gramStart"/>
      <w:r w:rsidRPr="000C6002">
        <w:rPr>
          <w:rFonts w:cs="Times New Roman" w:eastAsia="Times New Roman"/>
          <w:szCs w:val="20"/>
          <w:lang w:val="en-US"/>
        </w:rPr>
        <w:t>Člankom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193, </w:t>
      </w:r>
      <w:proofErr w:type="spellStart"/>
      <w:r w:rsidRPr="000C6002">
        <w:rPr>
          <w:rFonts w:cs="Times New Roman" w:eastAsia="Times New Roman"/>
          <w:szCs w:val="20"/>
          <w:lang w:val="en-US"/>
        </w:rPr>
        <w:t>stavkom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1, </w:t>
      </w:r>
      <w:proofErr w:type="spellStart"/>
      <w:r w:rsidRPr="000C6002">
        <w:rPr>
          <w:rFonts w:cs="Times New Roman" w:eastAsia="Times New Roman"/>
          <w:szCs w:val="20"/>
          <w:lang w:val="en-US"/>
        </w:rPr>
        <w:t>točka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2.</w:t>
      </w:r>
      <w:proofErr w:type="gram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stavkom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3, SZ, </w:t>
      </w:r>
      <w:proofErr w:type="spellStart"/>
      <w:r w:rsidRPr="000C6002">
        <w:rPr>
          <w:rFonts w:cs="Times New Roman" w:eastAsia="Times New Roman"/>
          <w:szCs w:val="20"/>
          <w:lang w:val="en-US"/>
        </w:rPr>
        <w:t>propisano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je </w:t>
      </w:r>
      <w:proofErr w:type="spellStart"/>
      <w:r w:rsidRPr="000C6002">
        <w:rPr>
          <w:rFonts w:cs="Times New Roman" w:eastAsia="Times New Roman"/>
          <w:szCs w:val="20"/>
          <w:lang w:val="en-US"/>
        </w:rPr>
        <w:t>kako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se </w:t>
      </w:r>
      <w:proofErr w:type="spellStart"/>
      <w:r w:rsidRPr="000C6002">
        <w:rPr>
          <w:rFonts w:cs="Times New Roman" w:eastAsia="Times New Roman"/>
          <w:szCs w:val="20"/>
          <w:lang w:val="en-US"/>
        </w:rPr>
        <w:t>na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Završnom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ročištu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vjerovnika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podnose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prigovori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na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Završni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popis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te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kako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stečajni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sudac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riješenjem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odlučuje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o </w:t>
      </w:r>
      <w:proofErr w:type="spellStart"/>
      <w:r w:rsidRPr="000C6002">
        <w:rPr>
          <w:rFonts w:cs="Times New Roman" w:eastAsia="Times New Roman"/>
          <w:szCs w:val="20"/>
          <w:lang w:val="en-US"/>
        </w:rPr>
        <w:t>prigovorima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vjerovnika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na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Završni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diobni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popis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pa je </w:t>
      </w:r>
      <w:proofErr w:type="spellStart"/>
      <w:r w:rsidRPr="000C6002">
        <w:rPr>
          <w:rFonts w:cs="Times New Roman" w:eastAsia="Times New Roman"/>
          <w:szCs w:val="20"/>
          <w:lang w:val="en-US"/>
        </w:rPr>
        <w:t>sukladno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istim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zakonskim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odredbama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0C6002">
        <w:rPr>
          <w:rFonts w:cs="Times New Roman" w:eastAsia="Times New Roman"/>
          <w:szCs w:val="20"/>
          <w:lang w:val="en-US"/>
        </w:rPr>
        <w:t>riješeno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kao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pod </w:t>
      </w:r>
      <w:proofErr w:type="spellStart"/>
      <w:r w:rsidRPr="000C6002">
        <w:rPr>
          <w:rFonts w:cs="Times New Roman" w:eastAsia="Times New Roman"/>
          <w:szCs w:val="20"/>
          <w:lang w:val="en-US"/>
        </w:rPr>
        <w:t>točkom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III/ </w:t>
      </w:r>
      <w:proofErr w:type="spellStart"/>
      <w:r w:rsidRPr="000C6002">
        <w:rPr>
          <w:rFonts w:cs="Times New Roman" w:eastAsia="Times New Roman"/>
          <w:szCs w:val="20"/>
          <w:lang w:val="en-US"/>
        </w:rPr>
        <w:t>izrijeke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ovog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Rješenja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točkom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I/3, </w:t>
      </w:r>
      <w:proofErr w:type="spellStart"/>
      <w:r w:rsidRPr="000C6002">
        <w:rPr>
          <w:rFonts w:cs="Times New Roman" w:eastAsia="Times New Roman"/>
          <w:szCs w:val="20"/>
          <w:lang w:val="en-US"/>
        </w:rPr>
        <w:t>Zaključka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. </w:t>
      </w:r>
    </w:p>
    <w:p w:rsidRDefault="000C6002" w:rsidP="000C6002" w:rsidR="000C6002" w:rsidRPr="000C6002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C6002" w:rsidP="000C6002" w:rsidR="000C6002" w:rsidRPr="000C6002">
      <w:pPr>
        <w:tabs>
          <w:tab w:pos="142" w:val="left"/>
        </w:tabs>
        <w:spacing w:after="0"/>
        <w:jc w:val="both"/>
        <w:rPr>
          <w:rFonts w:cs="Times New Roman" w:eastAsia="Times New Roman"/>
          <w:szCs w:val="20"/>
          <w:lang w:val="en-US"/>
        </w:rPr>
      </w:pPr>
      <w:r w:rsidRPr="000C6002">
        <w:rPr>
          <w:rFonts w:cs="Times New Roman" w:eastAsia="Times New Roman"/>
          <w:szCs w:val="20"/>
          <w:lang w:val="en-US"/>
        </w:rPr>
        <w:t xml:space="preserve">         </w:t>
      </w:r>
      <w:r w:rsidRPr="000C6002">
        <w:rPr>
          <w:rFonts w:cs="Times New Roman" w:eastAsia="Times New Roman"/>
          <w:b/>
          <w:szCs w:val="20"/>
          <w:lang w:val="en-US"/>
        </w:rPr>
        <w:t>7.</w:t>
      </w:r>
      <w:r w:rsidRPr="000C6002">
        <w:rPr>
          <w:rFonts w:cs="Times New Roman" w:eastAsia="Times New Roman"/>
          <w:szCs w:val="20"/>
          <w:lang w:val="en-US"/>
        </w:rPr>
        <w:t xml:space="preserve">  </w:t>
      </w:r>
      <w:proofErr w:type="spellStart"/>
      <w:r w:rsidRPr="000C6002">
        <w:rPr>
          <w:rFonts w:cs="Times New Roman" w:eastAsia="Times New Roman"/>
          <w:szCs w:val="20"/>
          <w:lang w:val="en-US"/>
        </w:rPr>
        <w:t>Člankom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193, SZ, </w:t>
      </w:r>
      <w:proofErr w:type="spellStart"/>
      <w:r w:rsidRPr="000C6002">
        <w:rPr>
          <w:rFonts w:cs="Times New Roman" w:eastAsia="Times New Roman"/>
          <w:szCs w:val="20"/>
          <w:lang w:val="en-US"/>
        </w:rPr>
        <w:t>propisano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je </w:t>
      </w:r>
      <w:proofErr w:type="spellStart"/>
      <w:r w:rsidRPr="000C6002">
        <w:rPr>
          <w:rFonts w:cs="Times New Roman" w:eastAsia="Times New Roman"/>
          <w:szCs w:val="20"/>
          <w:lang w:val="en-US"/>
        </w:rPr>
        <w:t>kako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se </w:t>
      </w:r>
      <w:proofErr w:type="spellStart"/>
      <w:proofErr w:type="gramStart"/>
      <w:r w:rsidRPr="000C6002">
        <w:rPr>
          <w:rFonts w:cs="Times New Roman" w:eastAsia="Times New Roman"/>
          <w:szCs w:val="20"/>
          <w:lang w:val="en-US"/>
        </w:rPr>
        <w:t>na</w:t>
      </w:r>
      <w:proofErr w:type="spellEnd"/>
      <w:proofErr w:type="gram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odluku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stečajnog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sudca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o </w:t>
      </w:r>
      <w:proofErr w:type="spellStart"/>
      <w:r w:rsidRPr="000C6002">
        <w:rPr>
          <w:rFonts w:cs="Times New Roman" w:eastAsia="Times New Roman"/>
          <w:szCs w:val="20"/>
          <w:lang w:val="en-US"/>
        </w:rPr>
        <w:t>prigovorima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vjerovnika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na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odgovarajući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način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primjenjuju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odredbe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članka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190, </w:t>
      </w:r>
      <w:proofErr w:type="spellStart"/>
      <w:r w:rsidRPr="000C6002">
        <w:rPr>
          <w:rFonts w:cs="Times New Roman" w:eastAsia="Times New Roman"/>
          <w:szCs w:val="20"/>
          <w:lang w:val="en-US"/>
        </w:rPr>
        <w:t>stavka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2, 3. </w:t>
      </w:r>
      <w:proofErr w:type="spellStart"/>
      <w:r w:rsidRPr="000C6002">
        <w:rPr>
          <w:rFonts w:cs="Times New Roman" w:eastAsia="Times New Roman"/>
          <w:szCs w:val="20"/>
          <w:lang w:val="en-US"/>
        </w:rPr>
        <w:t>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4, SZ, </w:t>
      </w:r>
      <w:proofErr w:type="spellStart"/>
      <w:r w:rsidRPr="000C6002">
        <w:rPr>
          <w:rFonts w:cs="Times New Roman" w:eastAsia="Times New Roman"/>
          <w:szCs w:val="20"/>
          <w:lang w:val="en-US"/>
        </w:rPr>
        <w:t>kojima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je </w:t>
      </w:r>
      <w:proofErr w:type="spellStart"/>
      <w:r w:rsidRPr="000C6002">
        <w:rPr>
          <w:rFonts w:cs="Times New Roman" w:eastAsia="Times New Roman"/>
          <w:szCs w:val="20"/>
          <w:lang w:val="en-US"/>
        </w:rPr>
        <w:t>propisano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kako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povodom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eventualnog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prigovora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na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Diobni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popis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0C6002">
        <w:rPr>
          <w:rFonts w:cs="Times New Roman" w:eastAsia="Times New Roman"/>
          <w:szCs w:val="20"/>
          <w:lang w:val="en-US"/>
        </w:rPr>
        <w:t>stečajni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sudac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rješenjem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može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odrediti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ispravak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popisa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0C6002">
        <w:rPr>
          <w:rFonts w:cs="Times New Roman" w:eastAsia="Times New Roman"/>
          <w:szCs w:val="20"/>
          <w:lang w:val="en-US"/>
        </w:rPr>
        <w:t>kako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to </w:t>
      </w:r>
      <w:proofErr w:type="spellStart"/>
      <w:r w:rsidRPr="000C6002">
        <w:rPr>
          <w:rFonts w:cs="Times New Roman" w:eastAsia="Times New Roman"/>
          <w:szCs w:val="20"/>
          <w:lang w:val="en-US"/>
        </w:rPr>
        <w:t>proizlazi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iz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stavka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3, </w:t>
      </w:r>
      <w:proofErr w:type="spellStart"/>
      <w:r w:rsidRPr="000C6002">
        <w:rPr>
          <w:rFonts w:cs="Times New Roman" w:eastAsia="Times New Roman"/>
          <w:szCs w:val="20"/>
          <w:lang w:val="en-US"/>
        </w:rPr>
        <w:t>članka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190, SZ a </w:t>
      </w:r>
      <w:proofErr w:type="spellStart"/>
      <w:r w:rsidRPr="000C6002">
        <w:rPr>
          <w:rFonts w:cs="Times New Roman" w:eastAsia="Times New Roman"/>
          <w:szCs w:val="20"/>
          <w:lang w:val="en-US"/>
        </w:rPr>
        <w:t>stavkom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4, </w:t>
      </w:r>
      <w:proofErr w:type="spellStart"/>
      <w:r w:rsidRPr="000C6002">
        <w:rPr>
          <w:rFonts w:cs="Times New Roman" w:eastAsia="Times New Roman"/>
          <w:szCs w:val="20"/>
          <w:lang w:val="en-US"/>
        </w:rPr>
        <w:t>članka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190, SZ, </w:t>
      </w:r>
      <w:proofErr w:type="spellStart"/>
      <w:r w:rsidRPr="000C6002">
        <w:rPr>
          <w:rFonts w:cs="Times New Roman" w:eastAsia="Times New Roman"/>
          <w:szCs w:val="20"/>
          <w:lang w:val="en-US"/>
        </w:rPr>
        <w:t>propisano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je </w:t>
      </w:r>
      <w:proofErr w:type="spellStart"/>
      <w:r w:rsidRPr="000C6002">
        <w:rPr>
          <w:rFonts w:cs="Times New Roman" w:eastAsia="Times New Roman"/>
          <w:szCs w:val="20"/>
          <w:lang w:val="en-US"/>
        </w:rPr>
        <w:t>kako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se </w:t>
      </w:r>
      <w:proofErr w:type="spellStart"/>
      <w:r w:rsidRPr="000C6002">
        <w:rPr>
          <w:rFonts w:cs="Times New Roman" w:eastAsia="Times New Roman"/>
          <w:szCs w:val="20"/>
          <w:lang w:val="en-US"/>
        </w:rPr>
        <w:t>Djelomičnoj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diobi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može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pristupiti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tek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po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pravomoćnosti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Rješenja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iz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stavka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3, </w:t>
      </w:r>
      <w:proofErr w:type="spellStart"/>
      <w:r w:rsidRPr="000C6002">
        <w:rPr>
          <w:rFonts w:cs="Times New Roman" w:eastAsia="Times New Roman"/>
          <w:szCs w:val="20"/>
          <w:lang w:val="en-US"/>
        </w:rPr>
        <w:t>članka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190, SZ. </w:t>
      </w:r>
      <w:proofErr w:type="spellStart"/>
      <w:r w:rsidRPr="000C6002">
        <w:rPr>
          <w:rFonts w:cs="Times New Roman" w:eastAsia="Times New Roman"/>
          <w:szCs w:val="20"/>
          <w:lang w:val="en-US"/>
        </w:rPr>
        <w:t>Radi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toga je </w:t>
      </w:r>
      <w:proofErr w:type="spellStart"/>
      <w:r w:rsidRPr="000C6002">
        <w:rPr>
          <w:rFonts w:cs="Times New Roman" w:eastAsia="Times New Roman"/>
          <w:szCs w:val="20"/>
          <w:lang w:val="en-US"/>
        </w:rPr>
        <w:t>ovaj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Sud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ovim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Rješenjem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odredio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kako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proofErr w:type="gramStart"/>
      <w:r w:rsidRPr="000C6002">
        <w:rPr>
          <w:rFonts w:cs="Times New Roman" w:eastAsia="Times New Roman"/>
          <w:szCs w:val="20"/>
          <w:lang w:val="en-US"/>
        </w:rPr>
        <w:t>će</w:t>
      </w:r>
      <w:proofErr w:type="spellEnd"/>
      <w:proofErr w:type="gramEnd"/>
      <w:r w:rsidRPr="000C6002">
        <w:rPr>
          <w:rFonts w:cs="Times New Roman" w:eastAsia="Times New Roman"/>
          <w:szCs w:val="20"/>
          <w:lang w:val="en-US"/>
        </w:rPr>
        <w:t xml:space="preserve"> se </w:t>
      </w:r>
      <w:proofErr w:type="spellStart"/>
      <w:r w:rsidRPr="000C6002">
        <w:rPr>
          <w:rFonts w:cs="Times New Roman" w:eastAsia="Times New Roman"/>
          <w:szCs w:val="20"/>
          <w:lang w:val="en-US"/>
        </w:rPr>
        <w:t>isplata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određena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ovim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Rješenjem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provesti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nakon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pravomoćnosti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istog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Rješenja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nakon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održanoga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Završnog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ročišta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vjerovnika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0C6002">
        <w:rPr>
          <w:rFonts w:cs="Times New Roman" w:eastAsia="Times New Roman"/>
          <w:szCs w:val="20"/>
          <w:lang w:val="en-US"/>
        </w:rPr>
        <w:t>kako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je to </w:t>
      </w:r>
      <w:proofErr w:type="spellStart"/>
      <w:r w:rsidRPr="000C6002">
        <w:rPr>
          <w:rFonts w:cs="Times New Roman" w:eastAsia="Times New Roman"/>
          <w:szCs w:val="20"/>
          <w:lang w:val="en-US"/>
        </w:rPr>
        <w:t>i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navedeno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pod </w:t>
      </w:r>
      <w:proofErr w:type="spellStart"/>
      <w:r w:rsidRPr="000C6002">
        <w:rPr>
          <w:rFonts w:cs="Times New Roman" w:eastAsia="Times New Roman"/>
          <w:szCs w:val="20"/>
          <w:lang w:val="en-US"/>
        </w:rPr>
        <w:t>točkom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II/ </w:t>
      </w:r>
      <w:proofErr w:type="spellStart"/>
      <w:r w:rsidRPr="000C6002">
        <w:rPr>
          <w:rFonts w:cs="Times New Roman" w:eastAsia="Times New Roman"/>
          <w:szCs w:val="20"/>
          <w:lang w:val="en-US"/>
        </w:rPr>
        <w:t>izrijeke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ovog</w:t>
      </w:r>
      <w:proofErr w:type="spellEnd"/>
      <w:r w:rsidRPr="000C600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szCs w:val="20"/>
          <w:lang w:val="en-US"/>
        </w:rPr>
        <w:t>Rješenja</w:t>
      </w:r>
      <w:proofErr w:type="spellEnd"/>
      <w:r w:rsidRPr="000C6002">
        <w:rPr>
          <w:rFonts w:cs="Times New Roman" w:eastAsia="Times New Roman"/>
          <w:szCs w:val="20"/>
          <w:lang w:val="en-US"/>
        </w:rPr>
        <w:t>.</w:t>
      </w:r>
    </w:p>
    <w:p w:rsidRDefault="000C6002" w:rsidP="000C6002" w:rsidR="000C6002" w:rsidRPr="000C6002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  <w:lang w:eastAsia="hr-HR"/>
        </w:rPr>
      </w:pPr>
      <w:r w:rsidRPr="000C6002">
        <w:rPr>
          <w:rFonts w:cs="Times New Roman" w:eastAsia="Times New Roman"/>
          <w:lang w:eastAsia="hr-HR"/>
        </w:rPr>
        <w:t xml:space="preserve">         </w:t>
      </w:r>
      <w:r w:rsidRPr="000C6002">
        <w:rPr>
          <w:rFonts w:cs="Times New Roman" w:eastAsia="Times New Roman"/>
          <w:b/>
          <w:lang w:eastAsia="hr-HR"/>
        </w:rPr>
        <w:t>8.</w:t>
      </w:r>
      <w:r w:rsidRPr="000C6002">
        <w:rPr>
          <w:rFonts w:cs="Times New Roman" w:eastAsia="Times New Roman"/>
          <w:lang w:eastAsia="hr-HR"/>
        </w:rPr>
        <w:t xml:space="preserve">  Radi svega izloženog i temeljem navedenih odredaba pozitivnih propisa, riješeno je kao u izrijeci.</w:t>
      </w:r>
    </w:p>
    <w:p w:rsidRDefault="000C6002" w:rsidP="000C6002" w:rsidR="000C6002" w:rsidRPr="000C6002">
      <w:pPr>
        <w:tabs>
          <w:tab w:pos="-1843" w:val="left"/>
        </w:tabs>
        <w:spacing w:after="0"/>
        <w:rPr>
          <w:rFonts w:cs="Times New Roman" w:eastAsia="Times New Roman"/>
          <w:lang w:eastAsia="hr-HR"/>
        </w:rPr>
      </w:pPr>
    </w:p>
    <w:p w:rsidRDefault="000C6002" w:rsidP="000C6002" w:rsidR="000C6002" w:rsidRPr="000C6002">
      <w:pPr>
        <w:tabs>
          <w:tab w:pos="-1843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0C6002">
        <w:rPr>
          <w:rFonts w:cs="Times New Roman" w:eastAsia="Times New Roman"/>
          <w:lang w:eastAsia="hr-HR"/>
        </w:rPr>
        <w:t>Split, 26. svibnja 2017.</w:t>
      </w: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  <w:lang w:eastAsia="hr-HR"/>
        </w:rPr>
      </w:pPr>
      <w:r w:rsidRPr="000C6002">
        <w:rPr>
          <w:rFonts w:cs="Times New Roman" w:eastAsia="Times New Roman"/>
          <w:lang w:eastAsia="hr-HR"/>
        </w:rPr>
        <w:t xml:space="preserve">                        </w:t>
      </w:r>
    </w:p>
    <w:p w:rsidRDefault="000C6002" w:rsidP="000C6002" w:rsidR="000C6002" w:rsidRPr="000C6002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0C600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STEČAJNI SUDAC:</w:t>
      </w:r>
    </w:p>
    <w:p w:rsidRDefault="000C6002" w:rsidP="000C6002" w:rsidR="000C6002" w:rsidRPr="000C6002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0C600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Jozo Ćaleta, v.r.,</w:t>
      </w:r>
    </w:p>
    <w:p w:rsidRDefault="000C6002" w:rsidP="000C6002" w:rsidR="000C6002" w:rsidRPr="000C6002">
      <w:pPr>
        <w:spacing w:after="0"/>
        <w:rPr>
          <w:rFonts w:cs="Times New Roman" w:eastAsia="Times New Roman"/>
          <w:lang w:eastAsia="hr-HR"/>
        </w:rPr>
      </w:pPr>
      <w:r w:rsidRPr="000C6002">
        <w:rPr>
          <w:rFonts w:cs="Times New Roman" w:eastAsia="Times New Roman"/>
          <w:lang w:eastAsia="hr-HR"/>
        </w:rPr>
        <w:t xml:space="preserve">                                               </w:t>
      </w: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6002" w:rsidP="000C6002" w:rsidR="000C6002" w:rsidRPr="000C6002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0C6002">
        <w:rPr>
          <w:rFonts w:cs="Times New Roman" w:eastAsia="Times New Roman"/>
          <w:u w:val="single"/>
          <w:lang w:eastAsia="hr-HR"/>
        </w:rPr>
        <w:t>Pravna pouka</w:t>
      </w:r>
      <w:r w:rsidRPr="000C6002">
        <w:rPr>
          <w:rFonts w:cs="Times New Roman" w:eastAsia="Times New Roman"/>
          <w:lang w:eastAsia="hr-HR"/>
        </w:rPr>
        <w:t>: Protiv Diobnog popisa iz točke I/ ovog Rješenja može se izjaviti prigovor Stečajnom sudcu i to najkasnije na Završnom ročištu vjerovnika. Protiv Rješenja se može izjaviti žalba u roku od osam (8) dana i to ovom Sudu u tri primjerka a o žalbi u drugom stupnju odlučuje Visoki trgovački sud Republike Hrvatske u Zagrebu.</w:t>
      </w:r>
    </w:p>
    <w:p w:rsidRDefault="000C6002" w:rsidP="000C6002" w:rsidR="000C6002" w:rsidRPr="000C6002">
      <w:pPr>
        <w:spacing w:after="0"/>
        <w:rPr>
          <w:rFonts w:cs="Times New Roman" w:eastAsia="Times New Roman"/>
          <w:lang w:eastAsia="hr-HR"/>
        </w:rPr>
      </w:pPr>
    </w:p>
    <w:p w:rsidRDefault="000C6002" w:rsidP="000C6002" w:rsidR="000C6002" w:rsidRPr="000C6002">
      <w:pPr>
        <w:spacing w:after="0"/>
        <w:rPr>
          <w:rFonts w:cs="Times New Roman" w:eastAsia="Times New Roman"/>
          <w:lang w:eastAsia="hr-HR"/>
        </w:rPr>
      </w:pPr>
    </w:p>
    <w:p w:rsidRDefault="000C6002" w:rsidP="000C6002" w:rsidR="000C6002" w:rsidRPr="000C6002">
      <w:pPr>
        <w:spacing w:after="0"/>
        <w:rPr>
          <w:rFonts w:cs="Times New Roman" w:eastAsia="Times New Roman"/>
          <w:b/>
          <w:lang w:eastAsia="hr-HR"/>
        </w:rPr>
      </w:pPr>
      <w:r w:rsidRPr="000C6002">
        <w:rPr>
          <w:rFonts w:cs="Times New Roman" w:eastAsia="Times New Roman"/>
          <w:b/>
          <w:lang w:eastAsia="hr-HR"/>
        </w:rPr>
        <w:t xml:space="preserve">                                                                      - 4 -                                    Broj: 14. St-70/2010.</w:t>
      </w:r>
    </w:p>
    <w:p w:rsidRDefault="000C6002" w:rsidP="000C6002" w:rsidR="000C6002" w:rsidRPr="000C6002">
      <w:pPr>
        <w:spacing w:after="0"/>
        <w:rPr>
          <w:rFonts w:cs="Times New Roman" w:eastAsia="Times New Roman"/>
          <w:lang w:eastAsia="hr-HR"/>
        </w:rPr>
      </w:pPr>
    </w:p>
    <w:p w:rsidRDefault="000C6002" w:rsidP="000C6002" w:rsidR="000C6002" w:rsidRPr="000C6002">
      <w:pPr>
        <w:spacing w:after="0"/>
        <w:rPr>
          <w:rFonts w:cs="Times New Roman" w:eastAsia="Times New Roman"/>
          <w:lang w:eastAsia="hr-HR"/>
        </w:rPr>
      </w:pPr>
    </w:p>
    <w:p w:rsidRDefault="000C6002" w:rsidP="000C6002" w:rsidR="000C6002" w:rsidRPr="000C6002">
      <w:pPr>
        <w:spacing w:after="0"/>
        <w:rPr>
          <w:rFonts w:cs="Times New Roman" w:eastAsia="Times New Roman"/>
          <w:lang w:eastAsia="hr-HR"/>
        </w:rPr>
      </w:pPr>
    </w:p>
    <w:p w:rsidRDefault="000C6002" w:rsidP="000C6002" w:rsidR="000C6002" w:rsidRPr="000C6002">
      <w:pPr>
        <w:spacing w:after="0"/>
        <w:rPr>
          <w:rFonts w:cs="Times New Roman" w:eastAsia="Times New Roman"/>
        </w:rPr>
      </w:pPr>
    </w:p>
    <w:p w:rsidRDefault="000C6002" w:rsidP="000C6002" w:rsidR="000C6002" w:rsidRPr="000C6002">
      <w:pPr>
        <w:spacing w:after="0"/>
        <w:rPr>
          <w:rFonts w:cs="Times New Roman" w:eastAsia="Times New Roman"/>
        </w:rPr>
      </w:pPr>
      <w:r w:rsidRPr="000C6002">
        <w:rPr>
          <w:rFonts w:cs="Times New Roman" w:eastAsia="Times New Roman"/>
          <w:lang w:val="en-US"/>
        </w:rPr>
        <w:t>DNA</w:t>
      </w:r>
      <w:r w:rsidRPr="000C6002">
        <w:rPr>
          <w:rFonts w:cs="Times New Roman" w:eastAsia="Times New Roman"/>
        </w:rPr>
        <w:t>:</w:t>
      </w: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</w:rPr>
      </w:pPr>
      <w:r w:rsidRPr="000C6002">
        <w:rPr>
          <w:rFonts w:cs="Times New Roman" w:eastAsia="Times New Roman"/>
        </w:rPr>
        <w:t xml:space="preserve">1.  </w:t>
      </w:r>
      <w:proofErr w:type="spellStart"/>
      <w:r w:rsidRPr="000C6002">
        <w:rPr>
          <w:rFonts w:cs="Times New Roman" w:eastAsia="Times New Roman"/>
          <w:lang w:val="en-US"/>
        </w:rPr>
        <w:t>Ste</w:t>
      </w:r>
      <w:proofErr w:type="spellEnd"/>
      <w:r w:rsidRPr="000C6002">
        <w:rPr>
          <w:rFonts w:cs="Times New Roman" w:eastAsia="Times New Roman"/>
        </w:rPr>
        <w:t>č</w:t>
      </w:r>
      <w:proofErr w:type="spellStart"/>
      <w:r w:rsidRPr="000C6002">
        <w:rPr>
          <w:rFonts w:cs="Times New Roman" w:eastAsia="Times New Roman"/>
          <w:lang w:val="en-US"/>
        </w:rPr>
        <w:t>ajni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lang w:val="en-US"/>
        </w:rPr>
        <w:t>upravitelj</w:t>
      </w:r>
      <w:proofErr w:type="spellEnd"/>
      <w:r w:rsidRPr="000C6002">
        <w:rPr>
          <w:rFonts w:cs="Times New Roman" w:eastAsia="Times New Roman"/>
        </w:rPr>
        <w:t xml:space="preserve">: </w:t>
      </w:r>
      <w:r w:rsidRPr="000C6002">
        <w:rPr>
          <w:rFonts w:cs="Times New Roman" w:eastAsia="Times New Roman"/>
          <w:lang w:val="en-US"/>
        </w:rPr>
        <w:t xml:space="preserve">Dragan </w:t>
      </w:r>
      <w:proofErr w:type="spellStart"/>
      <w:r w:rsidRPr="000C6002">
        <w:rPr>
          <w:rFonts w:cs="Times New Roman" w:eastAsia="Times New Roman"/>
          <w:lang w:val="en-US"/>
        </w:rPr>
        <w:t>Bijelić</w:t>
      </w:r>
      <w:proofErr w:type="spellEnd"/>
      <w:r w:rsidRPr="000C6002">
        <w:rPr>
          <w:rFonts w:cs="Times New Roman" w:eastAsia="Times New Roman"/>
          <w:lang w:val="en-US"/>
        </w:rPr>
        <w:t xml:space="preserve">, </w:t>
      </w:r>
      <w:proofErr w:type="spellStart"/>
      <w:r w:rsidRPr="000C6002">
        <w:rPr>
          <w:rFonts w:cs="Times New Roman" w:eastAsia="Times New Roman"/>
          <w:lang w:val="en-US"/>
        </w:rPr>
        <w:t>Šibenik</w:t>
      </w:r>
      <w:proofErr w:type="spellEnd"/>
      <w:r w:rsidRPr="000C6002">
        <w:rPr>
          <w:rFonts w:cs="Times New Roman" w:eastAsia="Times New Roman"/>
          <w:lang w:val="en-US"/>
        </w:rPr>
        <w:t xml:space="preserve">, </w:t>
      </w:r>
      <w:r w:rsidRPr="000C6002">
        <w:rPr>
          <w:rFonts w:cs="Times New Roman" w:eastAsia="Times New Roman"/>
        </w:rPr>
        <w:t xml:space="preserve">Put </w:t>
      </w:r>
      <w:proofErr w:type="spellStart"/>
      <w:r w:rsidRPr="000C6002">
        <w:rPr>
          <w:rFonts w:cs="Times New Roman" w:eastAsia="Times New Roman"/>
        </w:rPr>
        <w:t>Meterize</w:t>
      </w:r>
      <w:proofErr w:type="spellEnd"/>
      <w:r w:rsidRPr="000C6002">
        <w:rPr>
          <w:rFonts w:cs="Times New Roman" w:eastAsia="Times New Roman"/>
        </w:rPr>
        <w:t xml:space="preserve"> 25,</w:t>
      </w: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  <w:lang w:val="en-US"/>
        </w:rPr>
      </w:pPr>
      <w:r w:rsidRPr="000C6002">
        <w:rPr>
          <w:rFonts w:cs="Times New Roman" w:eastAsia="Times New Roman"/>
          <w:lang w:val="en-US"/>
        </w:rPr>
        <w:t xml:space="preserve">2.  </w:t>
      </w:r>
      <w:proofErr w:type="spellStart"/>
      <w:r w:rsidRPr="000C6002">
        <w:rPr>
          <w:rFonts w:cs="Times New Roman" w:eastAsia="Times New Roman"/>
          <w:lang w:val="en-US"/>
        </w:rPr>
        <w:t>Mrežna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lang w:val="en-US"/>
        </w:rPr>
        <w:t>stranica</w:t>
      </w:r>
      <w:proofErr w:type="spellEnd"/>
      <w:r w:rsidRPr="000C6002">
        <w:rPr>
          <w:rFonts w:cs="Times New Roman" w:eastAsia="Times New Roman"/>
          <w:lang w:val="en-US"/>
        </w:rPr>
        <w:t xml:space="preserve"> e-</w:t>
      </w:r>
      <w:proofErr w:type="spellStart"/>
      <w:r w:rsidRPr="000C6002">
        <w:rPr>
          <w:rFonts w:cs="Times New Roman" w:eastAsia="Times New Roman"/>
          <w:lang w:val="en-US"/>
        </w:rPr>
        <w:t>Oglasna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lang w:val="en-US"/>
        </w:rPr>
        <w:t>ploča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lang w:val="en-US"/>
        </w:rPr>
        <w:t>sudova</w:t>
      </w:r>
      <w:proofErr w:type="spellEnd"/>
      <w:r w:rsidRPr="000C6002">
        <w:rPr>
          <w:rFonts w:cs="Times New Roman" w:eastAsia="Times New Roman"/>
          <w:lang w:val="en-US"/>
        </w:rPr>
        <w:t xml:space="preserve">, </w:t>
      </w:r>
      <w:proofErr w:type="spellStart"/>
      <w:r w:rsidRPr="000C6002">
        <w:rPr>
          <w:rFonts w:cs="Times New Roman" w:eastAsia="Times New Roman"/>
          <w:lang w:val="en-US"/>
        </w:rPr>
        <w:t>rok</w:t>
      </w:r>
      <w:proofErr w:type="spellEnd"/>
      <w:r w:rsidRPr="000C6002">
        <w:rPr>
          <w:rFonts w:cs="Times New Roman" w:eastAsia="Times New Roman"/>
          <w:lang w:val="en-US"/>
        </w:rPr>
        <w:t xml:space="preserve">: do 30. </w:t>
      </w:r>
      <w:proofErr w:type="spellStart"/>
      <w:proofErr w:type="gramStart"/>
      <w:r w:rsidRPr="000C6002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0C6002">
        <w:rPr>
          <w:rFonts w:cs="Times New Roman" w:eastAsia="Times New Roman"/>
          <w:lang w:val="en-US"/>
        </w:rPr>
        <w:t xml:space="preserve"> 2017,</w:t>
      </w: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  <w:lang w:val="en-US"/>
        </w:rPr>
      </w:pPr>
      <w:r w:rsidRPr="000C6002">
        <w:rPr>
          <w:rFonts w:cs="Times New Roman" w:eastAsia="Times New Roman"/>
          <w:lang w:val="en-US"/>
        </w:rPr>
        <w:t xml:space="preserve">3.  </w:t>
      </w:r>
      <w:proofErr w:type="spellStart"/>
      <w:r w:rsidRPr="000C6002">
        <w:rPr>
          <w:rFonts w:cs="Times New Roman" w:eastAsia="Times New Roman"/>
          <w:lang w:val="en-US"/>
        </w:rPr>
        <w:t>Sudska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lang w:val="en-US"/>
        </w:rPr>
        <w:t>stečajna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lang w:val="en-US"/>
        </w:rPr>
        <w:t>pisarnica</w:t>
      </w:r>
      <w:proofErr w:type="spellEnd"/>
      <w:r w:rsidRPr="000C6002">
        <w:rPr>
          <w:rFonts w:cs="Times New Roman" w:eastAsia="Times New Roman"/>
          <w:lang w:val="en-US"/>
        </w:rPr>
        <w:t xml:space="preserve">, </w:t>
      </w:r>
      <w:proofErr w:type="spellStart"/>
      <w:r w:rsidRPr="000C6002">
        <w:rPr>
          <w:rFonts w:cs="Times New Roman" w:eastAsia="Times New Roman"/>
          <w:lang w:val="en-US"/>
        </w:rPr>
        <w:t>rok</w:t>
      </w:r>
      <w:proofErr w:type="spellEnd"/>
      <w:r w:rsidRPr="000C6002">
        <w:rPr>
          <w:rFonts w:cs="Times New Roman" w:eastAsia="Times New Roman"/>
          <w:lang w:val="en-US"/>
        </w:rPr>
        <w:t xml:space="preserve">: do 30. </w:t>
      </w:r>
      <w:proofErr w:type="spellStart"/>
      <w:proofErr w:type="gramStart"/>
      <w:r w:rsidRPr="000C6002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0C6002">
        <w:rPr>
          <w:rFonts w:cs="Times New Roman" w:eastAsia="Times New Roman"/>
          <w:lang w:val="en-US"/>
        </w:rPr>
        <w:t xml:space="preserve"> 2017,</w:t>
      </w: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  <w:lang w:val="en-US"/>
        </w:rPr>
      </w:pPr>
      <w:r w:rsidRPr="000C6002">
        <w:rPr>
          <w:rFonts w:cs="Times New Roman" w:eastAsia="Times New Roman"/>
          <w:lang w:val="en-US"/>
        </w:rPr>
        <w:t xml:space="preserve">4.  </w:t>
      </w:r>
      <w:proofErr w:type="spellStart"/>
      <w:r w:rsidRPr="000C6002">
        <w:rPr>
          <w:rFonts w:cs="Times New Roman" w:eastAsia="Times New Roman"/>
          <w:lang w:val="en-US"/>
        </w:rPr>
        <w:t>Spis</w:t>
      </w:r>
      <w:proofErr w:type="spellEnd"/>
      <w:r w:rsidRPr="000C6002">
        <w:rPr>
          <w:rFonts w:cs="Times New Roman" w:eastAsia="Times New Roman"/>
          <w:lang w:val="en-US"/>
        </w:rPr>
        <w:t>.</w:t>
      </w: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  <w:lang w:val="en-US"/>
        </w:rPr>
      </w:pP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  <w:lang w:val="en-US"/>
        </w:rPr>
      </w:pP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  <w:lang w:val="en-US"/>
        </w:rPr>
      </w:pP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0C6002">
        <w:rPr>
          <w:rFonts w:cs="Times New Roman" w:eastAsia="Times New Roman"/>
          <w:lang w:val="en-US"/>
        </w:rPr>
        <w:t>Split, 26.</w:t>
      </w:r>
      <w:proofErr w:type="gramEnd"/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0C6002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0C6002">
        <w:rPr>
          <w:rFonts w:cs="Times New Roman" w:eastAsia="Times New Roman"/>
          <w:lang w:val="en-US"/>
        </w:rPr>
        <w:t xml:space="preserve"> 2017.         </w:t>
      </w: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  <w:lang w:val="en-US"/>
        </w:rPr>
      </w:pPr>
      <w:r w:rsidRPr="000C6002">
        <w:rPr>
          <w:rFonts w:cs="Times New Roman" w:eastAsia="Times New Roman"/>
          <w:lang w:val="en-US"/>
        </w:rPr>
        <w:t xml:space="preserve">                                                                                           S U D A C: </w:t>
      </w: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  <w:lang w:val="en-US"/>
        </w:rPr>
      </w:pPr>
      <w:r w:rsidRPr="000C6002">
        <w:rPr>
          <w:rFonts w:cs="Times New Roman" w:eastAsia="Times New Roman"/>
          <w:lang w:val="en-US"/>
        </w:rPr>
        <w:t xml:space="preserve">                                                                                           </w:t>
      </w:r>
      <w:proofErr w:type="spellStart"/>
      <w:r w:rsidRPr="000C6002">
        <w:rPr>
          <w:rFonts w:cs="Times New Roman" w:eastAsia="Times New Roman"/>
          <w:lang w:val="en-US"/>
        </w:rPr>
        <w:t>Jozo</w:t>
      </w:r>
      <w:proofErr w:type="spellEnd"/>
      <w:r w:rsidRPr="000C6002">
        <w:rPr>
          <w:rFonts w:cs="Times New Roman" w:eastAsia="Times New Roman"/>
          <w:lang w:val="en-US"/>
        </w:rPr>
        <w:t xml:space="preserve"> </w:t>
      </w:r>
      <w:proofErr w:type="spellStart"/>
      <w:r w:rsidRPr="000C6002">
        <w:rPr>
          <w:rFonts w:cs="Times New Roman" w:eastAsia="Times New Roman"/>
          <w:lang w:val="en-US"/>
        </w:rPr>
        <w:t>Ćaleta</w:t>
      </w:r>
      <w:proofErr w:type="spellEnd"/>
      <w:r w:rsidRPr="000C6002">
        <w:rPr>
          <w:rFonts w:cs="Times New Roman" w:eastAsia="Times New Roman"/>
          <w:lang w:val="en-US"/>
        </w:rPr>
        <w:t>,</w:t>
      </w: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  <w:lang w:val="en-US"/>
        </w:rPr>
      </w:pP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6002" w:rsidP="000C6002" w:rsidR="000C6002" w:rsidRPr="000C60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002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543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St-70/2010-304</izvorni_sadrzaj>
    <derivirana_varijabla naziv="DomainObject.Oznaka_1">St-70/2010-304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2010.</izvorni_sadrzaj>
    <derivirana_varijabla naziv="DomainObject.Predmet.DatumOsnivanja_1">16. studenog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St-70/2010</izvorni_sadrzaj>
    <derivirana_varijabla naziv="DomainObject.Predmet.OznakaBroj_1">St-70/2010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MONTER PROJEKT, društvo s ograničenom odgovornošću za inženjering poslove u građevinarstvu "u stečaju"</izvorni_sadrzaj>
    <derivirana_varijabla naziv="DomainObject.Predmet.ProtustrankaFormated_1">  MONTER PROJEKT, društvo s ograničenom odgovornošću za inženjering poslove u građevinarstvu "u stečaju"</derivirana_varijabla>
  </DomainObject.Predmet.ProtustrankaFormated>
  <DomainObject.Predmet.ProtustrankaFormatedOIB>
    <izvorni_sadrzaj>  MONTER PROJEKT, društvo s ograničenom odgovornošću za inženjering poslove u građevinarstvu "u stečaju", OIB 02734084556</izvorni_sadrzaj>
    <derivirana_varijabla naziv="DomainObject.Predmet.ProtustrankaFormatedOIB_1">  MONTER PROJEKT, društvo s ograničenom odgovornošću za inženjering poslove u građevinarstvu "u stečaju", OIB 02734084556</derivirana_varijabla>
  </DomainObject.Predmet.ProtustrankaFormatedOIB>
  <DomainObject.Predmet.ProtustrankaFormatedWithAdress>
    <izvorni_sadrzaj> MONTER PROJEKT, društvo s ograničenom odgovornošću za inženjering poslove u građevinarstvu "u stečaju", Poljička Cesta 39, 21000 Split</izvorni_sadrzaj>
    <derivirana_varijabla naziv="DomainObject.Predmet.ProtustrankaFormatedWithAdress_1"> MONTER PROJEKT, društvo s ograničenom odgovornošću za inženjering poslove u građevinarstvu "u stečaju", Poljička Cesta 39, 21000 Split</derivirana_varijabla>
  </DomainObject.Predmet.ProtustrankaFormatedWithAdress>
  <DomainObject.Predmet.ProtustrankaFormatedWithAdressOIB>
    <izvorni_sadrzaj> MONTER PROJEKT, društvo s ograničenom odgovornošću za inženjering poslove u građevinarstvu "u stečaju", OIB 02734084556, Poljička Cesta 39, 21000 Split</izvorni_sadrzaj>
    <derivirana_varijabla naziv="DomainObject.Predmet.ProtustrankaFormatedWithAdressOIB_1"> MONTER PROJEKT, društvo s ograničenom odgovornošću za inženjering poslove u građevinarstvu "u stečaju", OIB 02734084556, Poljička Cesta 39, 21000 Split</derivirana_varijabla>
  </DomainObject.Predmet.ProtustrankaFormatedWithAdressOIB>
  <DomainObject.Predmet.ProtustrankaWithAdress>
    <izvorni_sadrzaj>MONTER PROJEKT, društvo s ograničenom odgovornošću za inženjering poslove u građevinarstvu "u stečaju" Poljička Cesta 39, 21000 Split</izvorni_sadrzaj>
    <derivirana_varijabla naziv="DomainObject.Predmet.ProtustrankaWithAdress_1">MONTER PROJEKT, društvo s ograničenom odgovornošću za inženjering poslove u građevinarstvu "u stečaju" Poljička Cesta 39, 21000 Split</derivirana_varijabla>
  </DomainObject.Predmet.ProtustrankaWithAdress>
  <DomainObject.Predmet.ProtustrankaWithAdressOIB>
    <izvorni_sadrzaj>MONTER PROJEKT, društvo s ograničenom odgovornošću za inženjering poslove u građevinarstvu "u stečaju", OIB 02734084556, Poljička Cesta 39, 21000 Split</izvorni_sadrzaj>
    <derivirana_varijabla naziv="DomainObject.Predmet.ProtustrankaWithAdressOIB_1">MONTER PROJEKT, društvo s ograničenom odgovornošću za inženjering poslove u građevinarstvu "u stečaju", OIB 02734084556, Poljička Cesta 39, 21000 Split</derivirana_varijabla>
  </DomainObject.Predmet.ProtustrankaWithAdressOIB>
  <DomainObject.Predmet.ProtustrankaNazivFormated>
    <izvorni_sadrzaj>MONTER PROJEKT, društvo s ograničenom odgovornošću za inženjering poslove u građevinarstvu "u stečaju"</izvorni_sadrzaj>
    <derivirana_varijabla naziv="DomainObject.Predmet.ProtustrankaNazivFormated_1">MONTER PROJEKT, društvo s ograničenom odgovornošću za inženjering poslove u građevinarstvu "u stečaju"</derivirana_varijabla>
  </DomainObject.Predmet.ProtustrankaNazivFormated>
  <DomainObject.Predmet.ProtustrankaNazivFormatedOIB>
    <izvorni_sadrzaj>MONTER PROJEKT, društvo s ograničenom odgovornošću za inženjering poslove u građevinarstvu "u stečaju", OIB 02734084556</izvorni_sadrzaj>
    <derivirana_varijabla naziv="DomainObject.Predmet.ProtustrankaNazivFormatedOIB_1">MONTER PROJEKT, društvo s ograničenom odgovornošću za inženjering poslove u građevinarstvu "u stečaju", OIB 02734084556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PASTOR INŽENJERING d.d. zastupanog po punomoćniku KSENIJA ČERIN; TEA PHARIA, društvo s ograničenom odgovornošću za trgovinu i usluge; TISS d.o.o. za inženjering; JADRANSKO OSIGURANJE dioničko društvo; TEHNOPLAST d.o.o. za građevinarstvo, trgovinu, ugostiteljstvo, turizam i uslužne djelatnosti; HYPO ALPE-ADRIA-BANK dioničko društvo; HELIOS Vienna Insurance Group dioničko društvo za osiguranje; HYPO-LEASING KROATIEN, društvo za financiranje, d.o.o.; HERUS d.o.o. za usluge; ELEKTROMATERIJAL dioničko društvo za trgovinu i usluge u stečaju; ALING društvo s ograničenom odgovornošću za tehničku zaštitu osoba i imovine; JADRANSKO OSIGURANJE dioničko društvo; SUNCE OSIGURANJE dioničko društvo za osiguranje; PORSCHE INTER AUTO d.o.o. za trgovinu i popravak motornih vozila; MERSTEEL d.o.o. za trgovinu i usluge; KOMJATE za trgovinu i usluge društvo s ograničenom odgovornošću; VODOVOD-OSIJEK d.o.o. za vodoopskrbu i odvodnju; ING-ATEST d.o.o. za trgovinu i usluge zastupanog po punomoćniku Vinko Radovani; MORULA d.o.o. za trgovinu i usluge; FRIGOOPREMA, društvo s  ograničenom odgovornošću za proizvodnju, trgovinu i usluge; MATEL d.o.o. za proizvodnju, zastupanje i trgovinu; GERION d.o.o. za građenje; MESSER CROATIA PLIN Poduzeće za proizvodnju i prodaju tehničkih plinova d.o.o.; MEĐIMURJE INFORMACIJSKO PROJEKTANTSKI CENTAR dioničko društvo za informatički inženjering; ERSTE FACTORING društvo s ograničenom odgovornošću za factoring; ČISTOĆA društvo s ograničenom odgovornošću za obavljanje komunalnih djelatnosti održavanja čistoće i odlaganja komunaln; BRODOMERKUR trgovina i usluge, dioničko društvo; LAPIS-TEXTUM d.o.o. za trgovinu i proizvodnju; CENTAR BANKA dioničko društvo; HP - Hrvatska pošta d.d.; WAVIN CROATIA društvo s ograničenom odgovornošću za trgovinu - u likvidaciji; MONT INSTALACIJA, društvo s ograničenom odgovornošću za instalacijske i završne radove u građevinarstvu; SCHRACK TECHNIK d.o.o. za promet elektrotehničkih uređaja; DUCA, društvo s ograničenom odgovornošću za građevinarstvo, projektiranje i trgovinu; ECCOS-INŽENJERING d.o.o. za projektiranje, nadzor i zaštitu osoba i imovine zastupanog po punomoćniku Sanja Paić; RADAR d.o.o. za usluge; ORBIS HOLDING, d.o.o. za graditeljstvo, trgovinu i usluge; ST ARC, d.o.o. za završne i obrtničke radove u gradjevinarstvu i trgovinu; DET NORSKE VERITAS ADRIATICA d. o. o. , društvo za klasifikaciju, certifikaciju i konzultacije; ERSTE&amp;STEIERMÄRKISCHE BANKA dioničko društvo; VISOKO POTKROVLJE društvo s ograničenom odgovornošću za građenje; HYPO ALPE-ADRIA-BANK dioničko društvo; TOMAS &amp; CO društvo s ograničenom odgovornošću za proizvodnju i inženjering u elektrotehnici, trgovinu i turizam, export-imp; KREDITNA BANKA ZAGREB, dioničko društvo; KRAGIĆ d.o.o. za proizvodnju plastičnih metalnih predmeta i za trgovinu; MONTER POLIS d.o.o. za građevinske i instalaterske radove "u stečaju"; TRGOMETAL za proizvodnju, trgovinu i usluge, društvo s ograničenom odgovornošću; GDD za građenje i usluge, društvo s ograničenom odgovornošću; LUKA TERM d.o.o. za završne radove u graditeljstvu; TISS d.o.o. za inženjering; HRVATSKE ŠUME društvo s ograničenom odgovornošću; TEA PHARIA, društvo s ograničenom odgovornošću za trgovinu i usluge; HEP - Opskrba d.o.o. za opskrbu potrošača električnom, toplinskom energijom i plinom; MONT INSTALACIJA, društvo s ograničenom odgovornošću za instalacijske i završne radove u građevinarstvu zastupanog po punomoćniku Stjepan Čaljkušić; ST ARC, d.o.o. za završne i obrtničke radove u gradjevinarstvu i trgovinu; Odvjetničko društvo GLAMUZINA &amp; GROŠETA; ELEKTROKOVINA ADRIA, d.o.o. za izradu, prodaju, montažu i popravak elektrotehničkih proizvoda; MAĆEŠIĆ I PARTNERI odvjetničko društvo; SVEUČILIŠTE U SPLITU, STUDENTSKI CENTAR-SPLIT; Siemens dioničko društvo za elektrotehniku; ANTOLIĆ I SURADNICI odvjetničko društvo, javno trgovačko društvo; Igor Nazor, vlasnik  Obrta za usluge  NAVA; OT-OPTIMA TELEKOM d.d. za telekomunikacije; SVEUČILIŠTE U SPLITU, STUDENTSKI CENTAR-SPLIT</izvorni_sadrzaj>
    <derivirana_varijabla naziv="DomainObject.Predmet.StrankaFormated_1">  PASTOR INŽENJERING d.d. zastupanog po punomoćniku KSENIJA ČERIN; TEA PHARIA, društvo s ograničenom odgovornošću za trgovinu i usluge; TISS d.o.o. za inženjering; JADRANSKO OSIGURANJE dioničko društvo; TEHNOPLAST d.o.o. za građevinarstvo, trgovinu, ugostiteljstvo, turizam i uslužne djelatnosti; HYPO ALPE-ADRIA-BANK dioničko društvo; HELIOS Vienna Insurance Group dioničko društvo za osiguranje; HYPO-LEASING KROATIEN, društvo za financiranje, d.o.o.; HERUS d.o.o. za usluge; ELEKTROMATERIJAL dioničko društvo za trgovinu i usluge u stečaju; ALING društvo s ograničenom odgovornošću za tehničku zaštitu osoba i imovine; JADRANSKO OSIGURANJE dioničko društvo; SUNCE OSIGURANJE dioničko društvo za osiguranje; PORSCHE INTER AUTO d.o.o. za trgovinu i popravak motornih vozila; MERSTEEL d.o.o. za trgovinu i usluge; KOMJATE za trgovinu i usluge društvo s ograničenom odgovornošću; VODOVOD-OSIJEK d.o.o. za vodoopskrbu i odvodnju; ING-ATEST d.o.o. za trgovinu i usluge zastupanog po punomoćniku Vinko Radovani; MORULA d.o.o. za trgovinu i usluge; FRIGOOPREMA, društvo s  ograničenom odgovornošću za proizvodnju, trgovinu i usluge; MATEL d.o.o. za proizvodnju, zastupanje i trgovinu; GERION d.o.o. za građenje; MESSER CROATIA PLIN Poduzeće za proizvodnju i prodaju tehničkih plinova d.o.o.; MEĐIMURJE INFORMACIJSKO PROJEKTANTSKI CENTAR dioničko društvo za informatički inženjering; ERSTE FACTORING društvo s ograničenom odgovornošću za factoring; ČISTOĆA društvo s ograničenom odgovornošću za obavljanje komunalnih djelatnosti održavanja čistoće i odlaganja komunaln; BRODOMERKUR trgovina i usluge, dioničko društvo; LAPIS-TEXTUM d.o.o. za trgovinu i proizvodnju; CENTAR BANKA dioničko društvo; HP - Hrvatska pošta d.d.; WAVIN CROATIA društvo s ograničenom odgovornošću za trgovinu - u likvidaciji; MONT INSTALACIJA, društvo s ograničenom odgovornošću za instalacijske i završne radove u građevinarstvu; SCHRACK TECHNIK d.o.o. za promet elektrotehničkih uređaja; DUCA, društvo s ograničenom odgovornošću za građevinarstvo, projektiranje i trgovinu; ECCOS-INŽENJERING d.o.o. za projektiranje, nadzor i zaštitu osoba i imovine zastupanog po punomoćniku Sanja Paić; RADAR d.o.o. za usluge; ORBIS HOLDING, d.o.o. za graditeljstvo, trgovinu i usluge; ST ARC, d.o.o. za završne i obrtničke radove u gradjevinarstvu i trgovinu; DET NORSKE VERITAS ADRIATICA d. o. o. , društvo za klasifikaciju, certifikaciju i konzultacije; ERSTE&amp;STEIERMÄRKISCHE BANKA dioničko društvo; VISOKO POTKROVLJE društvo s ograničenom odgovornošću za građenje; HYPO ALPE-ADRIA-BANK dioničko društvo; TOMAS &amp; CO društvo s ograničenom odgovornošću za proizvodnju i inženjering u elektrotehnici, trgovinu i turizam, export-imp; KREDITNA BANKA ZAGREB, dioničko društvo; KRAGIĆ d.o.o. za proizvodnju plastičnih metalnih predmeta i za trgovinu; MONTER POLIS d.o.o. za građevinske i instalaterske radove "u stečaju"; TRGOMETAL za proizvodnju, trgovinu i usluge, društvo s ograničenom odgovornošću; GDD za građenje i usluge, društvo s ograničenom odgovornošću; LUKA TERM d.o.o. za završne radove u graditeljstvu; TISS d.o.o. za inženjering; HRVATSKE ŠUME društvo s ograničenom odgovornošću; TEA PHARIA, društvo s ograničenom odgovornošću za trgovinu i usluge; HEP - Opskrba d.o.o. za opskrbu potrošača električnom, toplinskom energijom i plinom; MONT INSTALACIJA, društvo s ograničenom odgovornošću za instalacijske i završne radove u građevinarstvu zastupanog po punomoćniku Stjepan Čaljkušić; ST ARC, d.o.o. za završne i obrtničke radove u gradjevinarstvu i trgovinu; Odvjetničko društvo GLAMUZINA &amp; GROŠETA; ELEKTROKOVINA ADRIA, d.o.o. za izradu, prodaju, montažu i popravak elektrotehničkih proizvoda; MAĆEŠIĆ I PARTNERI odvjetničko društvo; SVEUČILIŠTE U SPLITU, STUDENTSKI CENTAR-SPLIT; Siemens dioničko društvo za elektrotehniku; ANTOLIĆ I SURADNICI odvjetničko društvo, javno trgovačko društvo; Igor Nazor, vlasnik  Obrta za usluge  NAVA; OT-OPTIMA TELEKOM d.d. za telekomunikacije; SVEUČILIŠTE U SPLITU, STUDENTSKI CENTAR-SPLIT</derivirana_varijabla>
  </DomainObject.Predmet.StrankaFormated>
  <DomainObject.Predmet.StrankaFormatedOIB>
    <izvorni_sadrzaj>  PASTOR INŽENJERING d.d., OIB 55598634637 zastupanog po punomoćniku KSENIJA ČERIN; TEA PHARIA, društvo s ograničenom odgovornošću za trgovinu i usluge, OIB 99294824555; TISS d.o.o. za inženjering, OIB 37779812687; JADRANSKO OSIGURANJE dioničko društvo, OIB 94472454976; TEHNOPLAST d.o.o. za građevinarstvo, trgovinu, ugostiteljstvo, turizam i uslužne djelatnosti, OIB 70676517267; HYPO ALPE-ADRIA-BANK dioničko društvo, OIB 14036333877; HELIOS Vienna Insurance Group dioničko društvo za osiguranje, OIB 59369087232; HYPO-LEASING KROATIEN, društvo za financiranje, d.o.o., OIB 87064273078; HERUS d.o.o. za usluge, OIB 73063900220; ELEKTROMATERIJAL dioničko društvo za trgovinu i usluge u stečaju, OIB 72091456912; ALING društvo s ograničenom odgovornošću za tehničku zaštitu osoba i imovine, OIB 67349852816; JADRANSKO OSIGURANJE dioničko društvo, OIB 94472454976; SUNCE OSIGURANJE dioničko društvo za osiguranje, OIB 12012147571; PORSCHE INTER AUTO d.o.o. za trgovinu i popravak motornih vozila, OIB 67492500921; MERSTEEL d.o.o. za trgovinu i usluge, OIB 32913763672; KOMJATE za trgovinu i usluge društvo s ograničenom odgovornošću, OIB 92009564551; VODOVOD-OSIJEK d.o.o. za vodoopskrbu i odvodnju, OIB 43654507669; ING-ATEST d.o.o. za trgovinu i usluge, OIB 21777333810 zastupanog po punomoćniku Vinko Radovani; MORULA d.o.o. za trgovinu i usluge, OIB 88833097372; FRIGOOPREMA, društvo s  ograničenom odgovornošću za proizvodnju, trgovinu i usluge, OIB 60316076304; MATEL d.o.o. za proizvodnju, zastupanje i trgovinu, OIB 11899215110; GERION d.o.o. za građenje, OIB 86354925004; MESSER CROATIA PLIN Poduzeće za proizvodnju i prodaju tehničkih plinova d.o.o., OIB 32179081874; MEĐIMURJE INFORMACIJSKO PROJEKTANTSKI CENTAR dioničko društvo za informatički inženjering, OIB 98483804275; ERSTE FACTORING društvo s ograničenom odgovornošću za factoring, OIB 10194059689; ČISTOĆA društvo s ograničenom odgovornošću za obavljanje komunalnih djelatnosti održavanja čistoće i odlaganja komunaln, OIB 38812451417; BRODOMERKUR trgovina i usluge, dioničko društvo, OIB 33956120458; LAPIS-TEXTUM d.o.o. za trgovinu i proizvodnju, OIB 34024384265; CENTAR BANKA dioničko društvo, OIB 89296739230; HP - Hrvatska pošta d.d., OIB 87311810356; WAVIN CROATIA društvo s ograničenom odgovornošću za trgovinu - u likvidaciji, OIB 93287855819; MONT INSTALACIJA, društvo s ograničenom odgovornošću za instalacijske i završne radove u građevinarstvu, OIB 05084406987; SCHRACK TECHNIK d.o.o. za promet elektrotehničkih uređaja, OIB 36365310424; DUCA, društvo s ograničenom odgovornošću za građevinarstvo, projektiranje i trgovinu, OIB 01304089776; ECCOS-INŽENJERING d.o.o. za projektiranje, nadzor i zaštitu osoba i imovine, OIB 71629027685 zastupanog po punomoćniku Sanja Paić; RADAR d.o.o. za usluge, OIB 70063044422; ORBIS HOLDING, d.o.o. za graditeljstvo, trgovinu i usluge, OIB 18315544469; ST ARC, d.o.o. za završne i obrtničke radove u gradjevinarstvu i trgovinu, OIB 58632083307; DET NORSKE VERITAS ADRIATICA d. o. o. , društvo za klasifikaciju, certifikaciju i konzultacije, OIB 66958856391; ERSTE&amp;STEIERMÄRKISCHE BANKA dioničko društvo, OIB 23057039320; VISOKO POTKROVLJE društvo s ograničenom odgovornošću za građenje, OIB 28887408223; HYPO ALPE-ADRIA-BANK dioničko društvo, OIB 14036333877; TOMAS &amp; CO društvo s ograničenom odgovornošću za proizvodnju i inženjering u elektrotehnici, trgovinu i turizam, export-imp, OIB 52725486771; KREDITNA BANKA ZAGREB, dioničko društvo, OIB 70663193635; KRAGIĆ d.o.o. za proizvodnju plastičnih metalnih predmeta i za trgovinu, OIB 35264136731; MONTER POLIS d.o.o. za građevinske i instalaterske radove "u stečaju", OIB 66697386731; TRGOMETAL za proizvodnju, trgovinu i usluge, društvo s ograničenom odgovornošću, OIB 14669056208; GDD za građenje i usluge, društvo s ograničenom odgovornošću, OIB 04524958627; LUKA TERM d.o.o. za završne radove u graditeljstvu, OIB 16662980077; TISS d.o.o. za inženjering, OIB 37779812687; HRVATSKE ŠUME društvo s ograničenom odgovornošću, OIB 69693144506; TEA PHARIA, društvo s ograničenom odgovornošću za trgovinu i usluge, OIB 99294824555; HEP - Opskrba d.o.o. za opskrbu potrošača električnom, toplinskom energijom i plinom, OIB 63073332379; MONT INSTALACIJA, društvo s ograničenom odgovornošću za instalacijske i završne radove u građevinarstvu, OIB 05084406987 zastupanog po punomoćniku Stjepan Čaljkušić; ST ARC, d.o.o. za završne i obrtničke radove u gradjevinarstvu i trgovinu, OIB 58632083307; Odvjetničko društvo GLAMUZINA &amp; GROŠETA, OIB 69402757072; ELEKTROKOVINA ADRIA, d.o.o. za izradu, prodaju, montažu i popravak elektrotehničkih proizvoda, OIB 86742905038; MAĆEŠIĆ I PARTNERI odvjetničko društvo, OIB 11793113837; SVEUČILIŠTE U SPLITU, STUDENTSKI CENTAR-SPLIT, OIB 25975412650; Siemens dioničko društvo za elektrotehniku, OIB 12673471493; ANTOLIĆ I SURADNICI odvjetničko društvo, javno trgovačko društvo, OIB 82891991682; Igor Nazor, vlasnik  Obrta za usluge  NAVA, OIB 10447826313; OT-OPTIMA TELEKOM d.d. za telekomunikacije, OIB 36004425025; SVEUČILIŠTE U SPLITU, STUDENTSKI CENTAR-SPLIT, OIB 25975412650</izvorni_sadrzaj>
    <derivirana_varijabla naziv="DomainObject.Predmet.StrankaFormatedOIB_1">  PASTOR INŽENJERING d.d., OIB 55598634637 zastupanog po punomoćniku KSENIJA ČERIN; TEA PHARIA, društvo s ograničenom odgovornošću za trgovinu i usluge, OIB 99294824555; TISS d.o.o. za inženjering, OIB 37779812687; JADRANSKO OSIGURANJE dioničko društvo, OIB 94472454976; TEHNOPLAST d.o.o. za građevinarstvo, trgovinu, ugostiteljstvo, turizam i uslužne djelatnosti, OIB 70676517267; HYPO ALPE-ADRIA-BANK dioničko društvo, OIB 14036333877; HELIOS Vienna Insurance Group dioničko društvo za osiguranje, OIB 59369087232; HYPO-LEASING KROATIEN, društvo za financiranje, d.o.o., OIB 87064273078; HERUS d.o.o. za usluge, OIB 73063900220; ELEKTROMATERIJAL dioničko društvo za trgovinu i usluge u stečaju, OIB 72091456912; ALING društvo s ograničenom odgovornošću za tehničku zaštitu osoba i imovine, OIB 67349852816; JADRANSKO OSIGURANJE dioničko društvo, OIB 94472454976; SUNCE OSIGURANJE dioničko društvo za osiguranje, OIB 12012147571; PORSCHE INTER AUTO d.o.o. za trgovinu i popravak motornih vozila, OIB 67492500921; MERSTEEL d.o.o. za trgovinu i usluge, OIB 32913763672; KOMJATE za trgovinu i usluge društvo s ograničenom odgovornošću, OIB 92009564551; VODOVOD-OSIJEK d.o.o. za vodoopskrbu i odvodnju, OIB 43654507669; ING-ATEST d.o.o. za trgovinu i usluge, OIB 21777333810 zastupanog po punomoćniku Vinko Radovani; MORULA d.o.o. za trgovinu i usluge, OIB 88833097372; FRIGOOPREMA, društvo s  ograničenom odgovornošću za proizvodnju, trgovinu i usluge, OIB 60316076304; MATEL d.o.o. za proizvodnju, zastupanje i trgovinu, OIB 11899215110; GERION d.o.o. za građenje, OIB 86354925004; MESSER CROATIA PLIN Poduzeće za proizvodnju i prodaju tehničkih plinova d.o.o., OIB 32179081874; MEĐIMURJE INFORMACIJSKO PROJEKTANTSKI CENTAR dioničko društvo za informatički inženjering, OIB 98483804275; ERSTE FACTORING društvo s ograničenom odgovornošću za factoring, OIB 10194059689; ČISTOĆA društvo s ograničenom odgovornošću za obavljanje komunalnih djelatnosti održavanja čistoće i odlaganja komunaln, OIB 38812451417; BRODOMERKUR trgovina i usluge, dioničko društvo, OIB 33956120458; LAPIS-TEXTUM d.o.o. za trgovinu i proizvodnju, OIB 34024384265; CENTAR BANKA dioničko društvo, OIB 89296739230; HP - Hrvatska pošta d.d., OIB 87311810356; WAVIN CROATIA društvo s ograničenom odgovornošću za trgovinu - u likvidaciji, OIB 93287855819; MONT INSTALACIJA, društvo s ograničenom odgovornošću za instalacijske i završne radove u građevinarstvu, OIB 05084406987; SCHRACK TECHNIK d.o.o. za promet elektrotehničkih uređaja, OIB 36365310424; DUCA, društvo s ograničenom odgovornošću za građevinarstvo, projektiranje i trgovinu, OIB 01304089776; ECCOS-INŽENJERING d.o.o. za projektiranje, nadzor i zaštitu osoba i imovine, OIB 71629027685 zastupanog po punomoćniku Sanja Paić; RADAR d.o.o. za usluge, OIB 70063044422; ORBIS HOLDING, d.o.o. za graditeljstvo, trgovinu i usluge, OIB 18315544469; ST ARC, d.o.o. za završne i obrtničke radove u gradjevinarstvu i trgovinu, OIB 58632083307; DET NORSKE VERITAS ADRIATICA d. o. o. , društvo za klasifikaciju, certifikaciju i konzultacije, OIB 66958856391; ERSTE&amp;STEIERMÄRKISCHE BANKA dioničko društvo, OIB 23057039320; VISOKO POTKROVLJE društvo s ograničenom odgovornošću za građenje, OIB 28887408223; HYPO ALPE-ADRIA-BANK dioničko društvo, OIB 14036333877; TOMAS &amp; CO društvo s ograničenom odgovornošću za proizvodnju i inženjering u elektrotehnici, trgovinu i turizam, export-imp, OIB 52725486771; KREDITNA BANKA ZAGREB, dioničko društvo, OIB 70663193635; KRAGIĆ d.o.o. za proizvodnju plastičnih metalnih predmeta i za trgovinu, OIB 35264136731; MONTER POLIS d.o.o. za građevinske i instalaterske radove "u stečaju", OIB 66697386731; TRGOMETAL za proizvodnju, trgovinu i usluge, društvo s ograničenom odgovornošću, OIB 14669056208; GDD za građenje i usluge, društvo s ograničenom odgovornošću, OIB 04524958627; LUKA TERM d.o.o. za završne radove u graditeljstvu, OIB 16662980077; TISS d.o.o. za inženjering, OIB 37779812687; HRVATSKE ŠUME društvo s ograničenom odgovornošću, OIB 69693144506; TEA PHARIA, društvo s ograničenom odgovornošću za trgovinu i usluge, OIB 99294824555; HEP - Opskrba d.o.o. za opskrbu potrošača električnom, toplinskom energijom i plinom, OIB 63073332379; MONT INSTALACIJA, društvo s ograničenom odgovornošću za instalacijske i završne radove u građevinarstvu, OIB 05084406987 zastupanog po punomoćniku Stjepan Čaljkušić; ST ARC, d.o.o. za završne i obrtničke radove u gradjevinarstvu i trgovinu, OIB 58632083307; Odvjetničko društvo GLAMUZINA &amp; GROŠETA, OIB 69402757072; ELEKTROKOVINA ADRIA, d.o.o. za izradu, prodaju, montažu i popravak elektrotehničkih proizvoda, OIB 86742905038; MAĆEŠIĆ I PARTNERI odvjetničko društvo, OIB 11793113837; SVEUČILIŠTE U SPLITU, STUDENTSKI CENTAR-SPLIT, OIB 25975412650; Siemens dioničko društvo za elektrotehniku, OIB 12673471493; ANTOLIĆ I SURADNICI odvjetničko društvo, javno trgovačko društvo, OIB 82891991682; Igor Nazor, vlasnik  Obrta za usluge  NAVA, OIB 10447826313; OT-OPTIMA TELEKOM d.d. za telekomunikacije, OIB 36004425025; SVEUČILIŠTE U SPLITU, STUDENTSKI CENTAR-SPLIT, OIB 25975412650</derivirana_varijabla>
  </DomainObject.Predmet.StrankaFormatedOIB>
  <DomainObject.Predmet.StrankaFormatedWithAdress>
    <izvorni_sadrzaj> PASTOR INŽENJERING d.d., Novačka 2, Rakitje zastupanog po punomoćniku KSENIJA ČERIN; TEA PHARIA, društvo s ograničenom odgovornošću za trgovinu i usluge, 114.Brigade 10, Split; TISS d.o.o. za inženjering, Ulica Fra Grge Martića 30, Split; JADRANSKO OSIGURANJE dioničko društvo, Listopadska 2, 10000 Zagreb; TEHNOPLAST d.o.o. za građevinarstvo, trgovinu, ugostiteljstvo, turizam i uslužne djelatnosti, Ulica Slobode 5, Split; HYPO ALPE-ADRIA-BANK dioničko društvo, Slavonska avenija 6, 10000 Zagreb; HELIOS Vienna Insurance Group dioničko društvo za osiguranje, Poljička ulica 5, 10000 Zagreb; HYPO-LEASING KROATIEN, društvo za financiranje, d.o.o., Koranska 16, 10000 Zagreb; HERUS d.o.o. za usluge, Poljička Cesta 39, Split; ELEKTROMATERIJAL dioničko društvo za trgovinu i usluge u stečaju, Cambierieva 13, Rijeka; ALING društvo s ograničenom odgovornošću za tehničku zaštitu osoba i imovine, Andrije Žaje 61, 10000 Zagreb; JADRANSKO OSIGURANJE dioničko društvo, Put Supavla 1, 21000 Split; SUNCE OSIGURANJE dioničko društvo za osiguranje, Varaždinska  54, 21000 Split; PORSCHE INTER AUTO d.o.o. za trgovinu i popravak motornih vozila, Velimira Škorpika 21-23, 10000 Zagreb; MERSTEEL d.o.o. za trgovinu i usluge, Slavonska avenija 22 d, 10000 Zagreb; KOMJATE za trgovinu i usluge društvo s ograničenom odgovornošću, Komjate 9/A, Kaštel Lukšić; VODOVOD-OSIJEK d.o.o. za vodoopskrbu i odvodnju, Poljski Put 1, Osijek; ING-ATEST d.o.o. za trgovinu i usluge, Hrvatske mornarice 1/a, Split zastupanog po punomoćniku Vinko Radovani; MORULA d.o.o. za trgovinu i usluge, Domovinskog rata 29/c, Podstrana; FRIGOOPREMA, društvo s  ograničenom odgovornošću za proizvodnju, trgovinu i usluge, Ivankova 126, Stobreč; MATEL d.o.o. za proizvodnju, zastupanje i trgovinu, Popovićeva 8, 10000 Zagreb; GERION d.o.o. za građenje, Matice Hrvatske 59, Split; MESSER CROATIA PLIN Poduzeće za proizvodnju i prodaju tehničkih plinova d.o.o., Industrijska 1, Zaprešić; MEĐIMURJE INFORMACIJSKO PROJEKTANTSKI CENTAR dioničko društvo za informatički inženjering, Mihovljanska 72, 40000 Čakovec; ERSTE FACTORING društvo s ograničenom odgovornošću za factoring, Ivana Lučića 2, 10000 Zagreb; ČISTOĆA društvo s ograničenom odgovornošću za obavljanje komunalnih djelatnosti održavanja čistoće i odlaganja komunaln, Put Plokita 81, Split; BRODOMERKUR trgovina i usluge, dioničko društvo, Poljička Cesta 35, Split; LAPIS-TEXTUM d.o.o. za trgovinu i proizvodnju, Frankopanska 5/a, 10000 Zagreb; CENTAR BANKA dioničko društvo, Amruševa 6, 10000 Zagreb; HP - Hrvatska pošta d.d., Jurišićeva 13, 10000 Zagreb; WAVIN CROATIA društvo s ograničenom odgovornošću za trgovinu - u likvidaciji, Ogrizovićeva 40a, 10000 Zagreb; MONT INSTALACIJA, društvo s ograničenom odgovornošću za instalacijske i završne radove u građevinarstvu, Ulica Maka Dizdara 55, Split; SCHRACK TECHNIK d.o.o. za promet elektrotehničkih uređaja, Zavrtnica 17, 10000 Zagreb; DUCA, društvo s ograničenom odgovornošću za građevinarstvo, projektiranje i trgovinu, Ruđera Boškovića 4/II, Zadar; ECCOS-INŽENJERING d.o.o. za projektiranje, nadzor i zaštitu osoba i imovine, I Pile 21, 10000 Zagreb zastupanog po punomoćniku Sanja Paić; RADAR d.o.o. za usluge, Ivana Lučića 2/a, 10000 Zagreb; ORBIS HOLDING, d.o.o. za graditeljstvo, trgovinu i usluge, Ivana Lučića 2/A, 10000 Zagreb; ST ARC, d.o.o. za završne i obrtničke radove u gradjevinarstvu i trgovinu, Dubrovačka 49, Split; DET NORSKE VERITAS ADRIATICA d. o. o. , društvo za klasifikaciju, certifikaciju i konzultacije, Ružićeva 32, Rijeka; ERSTE&amp;STEIERMÄRKISCHE BANKA dioničko društvo, Jadranski Trg 3/a, Rijeka; VISOKO POTKROVLJE društvo s ograničenom odgovornošću za građenje, Don Rafaela Radice 38, Žrnovnica; HYPO ALPE-ADRIA-BANK dioničko društvo, Slavonska avenija 6, 10000 Zagreb; TOMAS &amp; CO društvo s ograničenom odgovornošću za proizvodnju i inženjering u elektrotehnici, trgovinu i turizam, export-imp, Kopilica 9, Split; KREDITNA BANKA ZAGREB, dioničko društvo, Ulica grada Vukovara 74, 10000 Zagreb; KRAGIĆ d.o.o. za proizvodnju plastičnih metalnih predmeta i za trgovinu, Put Firula 29, Split; MONTER POLIS d.o.o. za građevinske i instalaterske radove "u stečaju", Poljička cesta 39, Split; TRGOMETAL za proizvodnju, trgovinu i usluge, društvo s ograničenom odgovornošću, Put Dračanice 8, Dugopolje; GDD za građenje i usluge, društvo s ograničenom odgovornošću, Put Plokita 87, Split; LUKA TERM d.o.o. za završne radove u graditeljstvu, Vrapčanska draga 45, 10000 Zagreb; TISS d.o.o. za inženjering, Ulica Fra Grge Martića 30, Split; HRVATSKE ŠUME društvo s ograničenom odgovornošću, Ul.Ljudevita Farkaša Vukotinovića 2, 10000 Zagreb; TEA PHARIA, društvo s ograničenom odgovornošću za trgovinu i usluge, 114.Brigade 10, Split; HEP - Opskrba d.o.o. za opskrbu potrošača električnom, toplinskom energijom i plinom, Ulica grada Vukovara 37, 10000 Zagreb; MONT INSTALACIJA, društvo s ograničenom odgovornošću za instalacijske i završne radove u građevinarstvu, Visoka 55, Split zastupanog po punomoćniku Stjepan Čaljkušić; ST ARC, d.o.o. za završne i obrtničke radove u gradjevinarstvu i trgovinu, Dubrovačka 49, Split; Odvjetničko društvo GLAMUZINA &amp; GROŠETA, Krajiška 27, 10000 Zagreb; ELEKTROKOVINA ADRIA, d.o.o. za izradu, prodaju, montažu i popravak elektrotehničkih proizvoda, Vukovarska 52/A, Split; MAĆEŠIĆ I PARTNERI odvjetničko društvo, Pod Kaštelom 4, Rijeka; SVEUČILIŠTE U SPLITU, STUDENTSKI CENTAR-SPLIT, Sinjska Ulica 6, Split; Siemens dioničko društvo za elektrotehniku, Heinzelova 70/a, 10000 Zagreb; ANTOLIĆ I SURADNICI odvjetničko društvo, javno trgovačko društvo, Ulica Pavla Hatza 3, 10000 Zagreb; Igor Nazor, vlasnik  Obrta za usluge  NAVA, Tršćanska  53, 21000 Split; OT-OPTIMA TELEKOM d.d. za telekomunikacije, Bani 75/a, 10000 Zagreb; SVEUČILIŠTE U SPLITU, STUDENTSKI CENTAR-SPLIT, Sinjska Ulica 6, 21000 Split</izvorni_sadrzaj>
    <derivirana_varijabla naziv="DomainObject.Predmet.StrankaFormatedWithAdress_1"> PASTOR INŽENJERING d.d., Novačka 2, Rakitje zastupanog po punomoćniku KSENIJA ČERIN; TEA PHARIA, društvo s ograničenom odgovornošću za trgovinu i usluge, 114.Brigade 10, Split; TISS d.o.o. za inženjering, Ulica Fra Grge Martića 30, Split; JADRANSKO OSIGURANJE dioničko društvo, Listopadska 2, 10000 Zagreb; TEHNOPLAST d.o.o. za građevinarstvo, trgovinu, ugostiteljstvo, turizam i uslužne djelatnosti, Ulica Slobode 5, Split; HYPO ALPE-ADRIA-BANK dioničko društvo, Slavonska avenija 6, 10000 Zagreb; HELIOS Vienna Insurance Group dioničko društvo za osiguranje, Poljička ulica 5, 10000 Zagreb; HYPO-LEASING KROATIEN, društvo za financiranje, d.o.o., Koranska 16, 10000 Zagreb; HERUS d.o.o. za usluge, Poljička Cesta 39, Split; ELEKTROMATERIJAL dioničko društvo za trgovinu i usluge u stečaju, Cambierieva 13, Rijeka; ALING društvo s ograničenom odgovornošću za tehničku zaštitu osoba i imovine, Andrije Žaje 61, 10000 Zagreb; JADRANSKO OSIGURANJE dioničko društvo, Put Supavla 1, 21000 Split; SUNCE OSIGURANJE dioničko društvo za osiguranje, Varaždinska  54, 21000 Split; PORSCHE INTER AUTO d.o.o. za trgovinu i popravak motornih vozila, Velimira Škorpika 21-23, 10000 Zagreb; MERSTEEL d.o.o. za trgovinu i usluge, Slavonska avenija 22 d, 10000 Zagreb; KOMJATE za trgovinu i usluge društvo s ograničenom odgovornošću, Komjate 9/A, Kaštel Lukšić; VODOVOD-OSIJEK d.o.o. za vodoopskrbu i odvodnju, Poljski Put 1, Osijek; ING-ATEST d.o.o. za trgovinu i usluge, Hrvatske mornarice 1/a, Split zastupanog po punomoćniku Vinko Radovani; MORULA d.o.o. za trgovinu i usluge, Domovinskog rata 29/c, Podstrana; FRIGOOPREMA, društvo s  ograničenom odgovornošću za proizvodnju, trgovinu i usluge, Ivankova 126, Stobreč; MATEL d.o.o. za proizvodnju, zastupanje i trgovinu, Popovićeva 8, 10000 Zagreb; GERION d.o.o. za građenje, Matice Hrvatske 59, Split; MESSER CROATIA PLIN Poduzeće za proizvodnju i prodaju tehničkih plinova d.o.o., Industrijska 1, Zaprešić; MEĐIMURJE INFORMACIJSKO PROJEKTANTSKI CENTAR dioničko društvo za informatički inženjering, Mihovljanska 72, 40000 Čakovec; ERSTE FACTORING društvo s ograničenom odgovornošću za factoring, Ivana Lučića 2, 10000 Zagreb; ČISTOĆA društvo s ograničenom odgovornošću za obavljanje komunalnih djelatnosti održavanja čistoće i odlaganja komunaln, Put Plokita 81, Split; BRODOMERKUR trgovina i usluge, dioničko društvo, Poljička Cesta 35, Split; LAPIS-TEXTUM d.o.o. za trgovinu i proizvodnju, Frankopanska 5/a, 10000 Zagreb; CENTAR BANKA dioničko društvo, Amruševa 6, 10000 Zagreb; HP - Hrvatska pošta d.d., Jurišićeva 13, 10000 Zagreb; WAVIN CROATIA društvo s ograničenom odgovornošću za trgovinu - u likvidaciji, Ogrizovićeva 40a, 10000 Zagreb; MONT INSTALACIJA, društvo s ograničenom odgovornošću za instalacijske i završne radove u građevinarstvu, Ulica Maka Dizdara 55, Split; SCHRACK TECHNIK d.o.o. za promet elektrotehničkih uređaja, Zavrtnica 17, 10000 Zagreb; DUCA, društvo s ograničenom odgovornošću za građevinarstvo, projektiranje i trgovinu, Ruđera Boškovića 4/II, Zadar; ECCOS-INŽENJERING d.o.o. za projektiranje, nadzor i zaštitu osoba i imovine, I Pile 21, 10000 Zagreb zastupanog po punomoćniku Sanja Paić; RADAR d.o.o. za usluge, Ivana Lučića 2/a, 10000 Zagreb; ORBIS HOLDING, d.o.o. za graditeljstvo, trgovinu i usluge, Ivana Lučića 2/A, 10000 Zagreb; ST ARC, d.o.o. za završne i obrtničke radove u gradjevinarstvu i trgovinu, Dubrovačka 49, Split; DET NORSKE VERITAS ADRIATICA d. o. o. , društvo za klasifikaciju, certifikaciju i konzultacije, Ružićeva 32, Rijeka; ERSTE&amp;STEIERMÄRKISCHE BANKA dioničko društvo, Jadranski Trg 3/a, Rijeka; VISOKO POTKROVLJE društvo s ograničenom odgovornošću za građenje, Don Rafaela Radice 38, Žrnovnica; HYPO ALPE-ADRIA-BANK dioničko društvo, Slavonska avenija 6, 10000 Zagreb; TOMAS &amp; CO društvo s ograničenom odgovornošću za proizvodnju i inženjering u elektrotehnici, trgovinu i turizam, export-imp, Kopilica 9, Split; KREDITNA BANKA ZAGREB, dioničko društvo, Ulica grada Vukovara 74, 10000 Zagreb; KRAGIĆ d.o.o. za proizvodnju plastičnih metalnih predmeta i za trgovinu, Put Firula 29, Split; MONTER POLIS d.o.o. za građevinske i instalaterske radove "u stečaju", Poljička cesta 39, Split; TRGOMETAL za proizvodnju, trgovinu i usluge, društvo s ograničenom odgovornošću, Put Dračanice 8, Dugopolje; GDD za građenje i usluge, društvo s ograničenom odgovornošću, Put Plokita 87, Split; LUKA TERM d.o.o. za završne radove u graditeljstvu, Vrapčanska draga 45, 10000 Zagreb; TISS d.o.o. za inženjering, Ulica Fra Grge Martića 30, Split; HRVATSKE ŠUME društvo s ograničenom odgovornošću, Ul.Ljudevita Farkaša Vukotinovića 2, 10000 Zagreb; TEA PHARIA, društvo s ograničenom odgovornošću za trgovinu i usluge, 114.Brigade 10, Split; HEP - Opskrba d.o.o. za opskrbu potrošača električnom, toplinskom energijom i plinom, Ulica grada Vukovara 37, 10000 Zagreb; MONT INSTALACIJA, društvo s ograničenom odgovornošću za instalacijske i završne radove u građevinarstvu, Visoka 55, Split zastupanog po punomoćniku Stjepan Čaljkušić; ST ARC, d.o.o. za završne i obrtničke radove u gradjevinarstvu i trgovinu, Dubrovačka 49, Split; Odvjetničko društvo GLAMUZINA &amp; GROŠETA, Krajiška 27, 10000 Zagreb; ELEKTROKOVINA ADRIA, d.o.o. za izradu, prodaju, montažu i popravak elektrotehničkih proizvoda, Vukovarska 52/A, Split; MAĆEŠIĆ I PARTNERI odvjetničko društvo, Pod Kaštelom 4, Rijeka; SVEUČILIŠTE U SPLITU, STUDENTSKI CENTAR-SPLIT, Sinjska Ulica 6, Split; Siemens dioničko društvo za elektrotehniku, Heinzelova 70/a, 10000 Zagreb; ANTOLIĆ I SURADNICI odvjetničko društvo, javno trgovačko društvo, Ulica Pavla Hatza 3, 10000 Zagreb; Igor Nazor, vlasnik  Obrta za usluge  NAVA, Tršćanska  53, 21000 Split; OT-OPTIMA TELEKOM d.d. za telekomunikacije, Bani 75/a, 10000 Zagreb; SVEUČILIŠTE U SPLITU, STUDENTSKI CENTAR-SPLIT, Sinjska Ulica 6, 21000 Split</derivirana_varijabla>
  </DomainObject.Predmet.StrankaFormatedWithAdress>
  <DomainObject.Predmet.StrankaFormatedWithAdressOIB>
    <izvorni_sadrzaj> PASTOR INŽENJERING d.d., OIB 55598634637, Novačka 2, Rakitje zastupanog po punomoćniku KSENIJA ČERIN; TEA PHARIA, društvo s ograničenom odgovornošću za trgovinu i usluge, OIB 99294824555, 114.Brigade 10, Split; TISS d.o.o. za inženjering, OIB 37779812687, Ulica Fra Grge Martića 30, Split; JADRANSKO OSIGURANJE dioničko društvo, OIB 94472454976, Listopadska 2, 10000 Zagreb; TEHNOPLAST d.o.o. za građevinarstvo, trgovinu, ugostiteljstvo, turizam i uslužne djelatnosti, OIB 70676517267, Ulica Slobode 5, Split; HYPO ALPE-ADRIA-BANK dioničko društvo, OIB 14036333877, Slavonska avenija 6, 10000 Zagreb; HELIOS Vienna Insurance Group dioničko društvo za osiguranje, OIB 59369087232, Poljička ulica 5, 10000 Zagreb; HYPO-LEASING KROATIEN, društvo za financiranje, d.o.o., OIB 87064273078, Koranska 16, 10000 Zagreb; HERUS d.o.o. za usluge, OIB 73063900220, Poljička Cesta 39, Split; ELEKTROMATERIJAL dioničko društvo za trgovinu i usluge u stečaju, OIB 72091456912, Cambierieva 13, Rijeka; ALING društvo s ograničenom odgovornošću za tehničku zaštitu osoba i imovine, OIB 67349852816, Andrije Žaje 61, 10000 Zagreb; JADRANSKO OSIGURANJE dioničko društvo, OIB 94472454976, Put Supavla 1, 21000 Split; SUNCE OSIGURANJE dioničko društvo za osiguranje, OIB 12012147571, Varaždinska  54, 21000 Split; PORSCHE INTER AUTO d.o.o. za trgovinu i popravak motornih vozila, OIB 67492500921, Velimira Škorpika 21-23, 10000 Zagreb; MERSTEEL d.o.o. za trgovinu i usluge, OIB 32913763672, Slavonska avenija 22 d, 10000 Zagreb; KOMJATE za trgovinu i usluge društvo s ograničenom odgovornošću, OIB 92009564551, Komjate 9/A, Kaštel Lukšić; VODOVOD-OSIJEK d.o.o. za vodoopskrbu i odvodnju, OIB 43654507669, Poljski Put 1, Osijek; ING-ATEST d.o.o. za trgovinu i usluge, OIB 21777333810, Hrvatske mornarice 1/a, Split zastupanog po punomoćniku Vinko Radovani; MORULA d.o.o. za trgovinu i usluge, OIB 88833097372, Domovinskog rata 29/c, Podstrana; FRIGOOPREMA, društvo s  ograničenom odgovornošću za proizvodnju, trgovinu i usluge, OIB 60316076304, Ivankova 126, Stobreč; MATEL d.o.o. za proizvodnju, zastupanje i trgovinu, OIB 11899215110, Popovićeva 8, 10000 Zagreb; GERION d.o.o. za građenje, OIB 86354925004, Matice Hrvatske 59, Split; MESSER CROATIA PLIN Poduzeće za proizvodnju i prodaju tehničkih plinova d.o.o., OIB 32179081874, Industrijska 1, Zaprešić; MEĐIMURJE INFORMACIJSKO PROJEKTANTSKI CENTAR dioničko društvo za informatički inženjering, OIB 98483804275, Mihovljanska 72, 40000 Čakovec; ERSTE FACTORING društvo s ograničenom odgovornošću za factoring, OIB 10194059689, Ivana Lučića 2, 10000 Zagreb; ČISTOĆA društvo s ograničenom odgovornošću za obavljanje komunalnih djelatnosti održavanja čistoće i odlaganja komunaln, OIB 38812451417, Put Plokita 81, Split; BRODOMERKUR trgovina i usluge, dioničko društvo, OIB 33956120458, Poljička Cesta 35, Split; LAPIS-TEXTUM d.o.o. za trgovinu i proizvodnju, OIB 34024384265, Frankopanska 5/a, 10000 Zagreb; CENTAR BANKA dioničko društvo, OIB 89296739230, Amruševa 6, 10000 Zagreb; HP - Hrvatska pošta d.d., OIB 87311810356, Jurišićeva 13, 10000 Zagreb; WAVIN CROATIA društvo s ograničenom odgovornošću za trgovinu - u likvidaciji, OIB 93287855819, Ogrizovićeva 40a, 10000 Zagreb; MONT INSTALACIJA, društvo s ograničenom odgovornošću za instalacijske i završne radove u građevinarstvu, OIB 05084406987, Ulica Maka Dizdara 55, Split; SCHRACK TECHNIK d.o.o. za promet elektrotehničkih uređaja, OIB 36365310424, Zavrtnica 17, 10000 Zagreb; DUCA, društvo s ograničenom odgovornošću za građevinarstvo, projektiranje i trgovinu, OIB 01304089776, Ruđera Boškovića 4/II, Zadar; ECCOS-INŽENJERING d.o.o. za projektiranje, nadzor i zaštitu osoba i imovine, OIB 71629027685, I Pile 21, 10000 Zagreb zastupanog po punomoćniku Sanja Paić; RADAR d.o.o. za usluge, OIB 70063044422, Ivana Lučića 2/a, 10000 Zagreb; ORBIS HOLDING, d.o.o. za graditeljstvo, trgovinu i usluge, OIB 18315544469, Ivana Lučića 2/A, 10000 Zagreb; ST ARC, d.o.o. za završne i obrtničke radove u gradjevinarstvu i trgovinu, OIB 58632083307, Dubrovačka 49, Split; DET NORSKE VERITAS ADRIATICA d. o. o. , društvo za klasifikaciju, certifikaciju i konzultacije, OIB 66958856391, Ružićeva 32, Rijeka; ERSTE&amp;STEIERMÄRKISCHE BANKA dioničko društvo, OIB 23057039320, Jadranski Trg 3/a, Rijeka; VISOKO POTKROVLJE društvo s ograničenom odgovornošću za građenje, OIB 28887408223, Don Rafaela Radice 38, Žrnovnica; HYPO ALPE-ADRIA-BANK dioničko društvo, OIB 14036333877, Slavonska avenija 6, 10000 Zagreb; TOMAS &amp; CO društvo s ograničenom odgovornošću za proizvodnju i inženjering u elektrotehnici, trgovinu i turizam, export-imp, OIB 52725486771, Kopilica 9, Split; KREDITNA BANKA ZAGREB, dioničko društvo, OIB 70663193635, Ulica grada Vukovara 74, 10000 Zagreb; KRAGIĆ d.o.o. za proizvodnju plastičnih metalnih predmeta i za trgovinu, OIB 35264136731, Put Firula 29, Split; MONTER POLIS d.o.o. za građevinske i instalaterske radove "u stečaju", OIB 66697386731, Poljička cesta 39, Split; TRGOMETAL za proizvodnju, trgovinu i usluge, društvo s ograničenom odgovornošću, OIB 14669056208, Put Dračanice 8, Dugopolje; GDD za građenje i usluge, društvo s ograničenom odgovornošću, OIB 04524958627, Put Plokita 87, Split; LUKA TERM d.o.o. za završne radove u graditeljstvu, OIB 16662980077, Vrapčanska draga 45, 10000 Zagreb; TISS d.o.o. za inženjering, OIB 37779812687, Ulica Fra Grge Martića 30, Split; HRVATSKE ŠUME društvo s ograničenom odgovornošću, OIB 69693144506, Ul.Ljudevita Farkaša Vukotinovića 2, 10000 Zagreb; TEA PHARIA, društvo s ograničenom odgovornošću za trgovinu i usluge, OIB 99294824555, 114.Brigade 10, Split; HEP - Opskrba d.o.o. za opskrbu potrošača električnom, toplinskom energijom i plinom, OIB 63073332379, Ulica grada Vukovara 37, 10000 Zagreb; MONT INSTALACIJA, društvo s ograničenom odgovornošću za instalacijske i završne radove u građevinarstvu, OIB 05084406987, Visoka 55, Split zastupanog po punomoćniku Stjepan Čaljkušić; ST ARC, d.o.o. za završne i obrtničke radove u gradjevinarstvu i trgovinu, OIB 58632083307, Dubrovačka 49, Split; Odvjetničko društvo GLAMUZINA &amp; GROŠETA, OIB 69402757072, Krajiška 27, 10000 Zagreb; ELEKTROKOVINA ADRIA, d.o.o. za izradu, prodaju, montažu i popravak elektrotehničkih proizvoda, OIB 86742905038, Vukovarska 52/A, Split; MAĆEŠIĆ I PARTNERI odvjetničko društvo, OIB 11793113837, Pod Kaštelom 4, Rijeka; SVEUČILIŠTE U SPLITU, STUDENTSKI CENTAR-SPLIT, OIB 25975412650, Sinjska Ulica 6, Split; Siemens dioničko društvo za elektrotehniku, OIB 12673471493, Heinzelova 70/a, 10000 Zagreb; ANTOLIĆ I SURADNICI odvjetničko društvo, javno trgovačko društvo, OIB 82891991682, Ulica Pavla Hatza 3, 10000 Zagreb; Igor Nazor, vlasnik  Obrta za usluge  NAVA, OIB 10447826313, Tršćanska  53, 21000 Split; OT-OPTIMA TELEKOM d.d. za telekomunikacije, OIB 36004425025, Bani 75/a, 10000 Zagreb; SVEUČILIŠTE U SPLITU, STUDENTSKI CENTAR-SPLIT, OIB 25975412650, Sinjska Ulica 6, 21000 Split</izvorni_sadrzaj>
    <derivirana_varijabla naziv="DomainObject.Predmet.StrankaFormatedWithAdressOIB_1"> PASTOR INŽENJERING d.d., OIB 55598634637, Novačka 2, Rakitje zastupanog po punomoćniku KSENIJA ČERIN; TEA PHARIA, društvo s ograničenom odgovornošću za trgovinu i usluge, OIB 99294824555, 114.Brigade 10, Split; TISS d.o.o. za inženjering, OIB 37779812687, Ulica Fra Grge Martića 30, Split; JADRANSKO OSIGURANJE dioničko društvo, OIB 94472454976, Listopadska 2, 10000 Zagreb; TEHNOPLAST d.o.o. za građevinarstvo, trgovinu, ugostiteljstvo, turizam i uslužne djelatnosti, OIB 70676517267, Ulica Slobode 5, Split; HYPO ALPE-ADRIA-BANK dioničko društvo, OIB 14036333877, Slavonska avenija 6, 10000 Zagreb; HELIOS Vienna Insurance Group dioničko društvo za osiguranje, OIB 59369087232, Poljička ulica 5, 10000 Zagreb; HYPO-LEASING KROATIEN, društvo za financiranje, d.o.o., OIB 87064273078, Koranska 16, 10000 Zagreb; HERUS d.o.o. za usluge, OIB 73063900220, Poljička Cesta 39, Split; ELEKTROMATERIJAL dioničko društvo za trgovinu i usluge u stečaju, OIB 72091456912, Cambierieva 13, Rijeka; ALING društvo s ograničenom odgovornošću za tehničku zaštitu osoba i imovine, OIB 67349852816, Andrije Žaje 61, 10000 Zagreb; JADRANSKO OSIGURANJE dioničko društvo, OIB 94472454976, Put Supavla 1, 21000 Split; SUNCE OSIGURANJE dioničko društvo za osiguranje, OIB 12012147571, Varaždinska  54, 21000 Split; PORSCHE INTER AUTO d.o.o. za trgovinu i popravak motornih vozila, OIB 67492500921, Velimira Škorpika 21-23, 10000 Zagreb; MERSTEEL d.o.o. za trgovinu i usluge, OIB 32913763672, Slavonska avenija 22 d, 10000 Zagreb; KOMJATE za trgovinu i usluge društvo s ograničenom odgovornošću, OIB 92009564551, Komjate 9/A, Kaštel Lukšić; VODOVOD-OSIJEK d.o.o. za vodoopskrbu i odvodnju, OIB 43654507669, Poljski Put 1, Osijek; ING-ATEST d.o.o. za trgovinu i usluge, OIB 21777333810, Hrvatske mornarice 1/a, Split zastupanog po punomoćniku Vinko Radovani; MORULA d.o.o. za trgovinu i usluge, OIB 88833097372, Domovinskog rata 29/c, Podstrana; FRIGOOPREMA, društvo s  ograničenom odgovornošću za proizvodnju, trgovinu i usluge, OIB 60316076304, Ivankova 126, Stobreč; MATEL d.o.o. za proizvodnju, zastupanje i trgovinu, OIB 11899215110, Popovićeva 8, 10000 Zagreb; GERION d.o.o. za građenje, OIB 86354925004, Matice Hrvatske 59, Split; MESSER CROATIA PLIN Poduzeće za proizvodnju i prodaju tehničkih plinova d.o.o., OIB 32179081874, Industrijska 1, Zaprešić; MEĐIMURJE INFORMACIJSKO PROJEKTANTSKI CENTAR dioničko društvo za informatički inženjering, OIB 98483804275, Mihovljanska 72, 40000 Čakovec; ERSTE FACTORING društvo s ograničenom odgovornošću za factoring, OIB 10194059689, Ivana Lučića 2, 10000 Zagreb; ČISTOĆA društvo s ograničenom odgovornošću za obavljanje komunalnih djelatnosti održavanja čistoće i odlaganja komunaln, OIB 38812451417, Put Plokita 81, Split; BRODOMERKUR trgovina i usluge, dioničko društvo, OIB 33956120458, Poljička Cesta 35, Split; LAPIS-TEXTUM d.o.o. za trgovinu i proizvodnju, OIB 34024384265, Frankopanska 5/a, 10000 Zagreb; CENTAR BANKA dioničko društvo, OIB 89296739230, Amruševa 6, 10000 Zagreb; HP - Hrvatska pošta d.d., OIB 87311810356, Jurišićeva 13, 10000 Zagreb; WAVIN CROATIA društvo s ograničenom odgovornošću za trgovinu - u likvidaciji, OIB 93287855819, Ogrizovićeva 40a, 10000 Zagreb; MONT INSTALACIJA, društvo s ograničenom odgovornošću za instalacijske i završne radove u građevinarstvu, OIB 05084406987, Ulica Maka Dizdara 55, Split; SCHRACK TECHNIK d.o.o. za promet elektrotehničkih uređaja, OIB 36365310424, Zavrtnica 17, 10000 Zagreb; DUCA, društvo s ograničenom odgovornošću za građevinarstvo, projektiranje i trgovinu, OIB 01304089776, Ruđera Boškovića 4/II, Zadar; ECCOS-INŽENJERING d.o.o. za projektiranje, nadzor i zaštitu osoba i imovine, OIB 71629027685, I Pile 21, 10000 Zagreb zastupanog po punomoćniku Sanja Paić; RADAR d.o.o. za usluge, OIB 70063044422, Ivana Lučića 2/a, 10000 Zagreb; ORBIS HOLDING, d.o.o. za graditeljstvo, trgovinu i usluge, OIB 18315544469, Ivana Lučića 2/A, 10000 Zagreb; ST ARC, d.o.o. za završne i obrtničke radove u gradjevinarstvu i trgovinu, OIB 58632083307, Dubrovačka 49, Split; DET NORSKE VERITAS ADRIATICA d. o. o. , društvo za klasifikaciju, certifikaciju i konzultacije, OIB 66958856391, Ružićeva 32, Rijeka; ERSTE&amp;STEIERMÄRKISCHE BANKA dioničko društvo, OIB 23057039320, Jadranski Trg 3/a, Rijeka; VISOKO POTKROVLJE društvo s ograničenom odgovornošću za građenje, OIB 28887408223, Don Rafaela Radice 38, Žrnovnica; HYPO ALPE-ADRIA-BANK dioničko društvo, OIB 14036333877, Slavonska avenija 6, 10000 Zagreb; TOMAS &amp; CO društvo s ograničenom odgovornošću za proizvodnju i inženjering u elektrotehnici, trgovinu i turizam, export-imp, OIB 52725486771, Kopilica 9, Split; KREDITNA BANKA ZAGREB, dioničko društvo, OIB 70663193635, Ulica grada Vukovara 74, 10000 Zagreb; KRAGIĆ d.o.o. za proizvodnju plastičnih metalnih predmeta i za trgovinu, OIB 35264136731, Put Firula 29, Split; MONTER POLIS d.o.o. za građevinske i instalaterske radove "u stečaju", OIB 66697386731, Poljička cesta 39, Split; TRGOMETAL za proizvodnju, trgovinu i usluge, društvo s ograničenom odgovornošću, OIB 14669056208, Put Dračanice 8, Dugopolje; GDD za građenje i usluge, društvo s ograničenom odgovornošću, OIB 04524958627, Put Plokita 87, Split; LUKA TERM d.o.o. za završne radove u graditeljstvu, OIB 16662980077, Vrapčanska draga 45, 10000 Zagreb; TISS d.o.o. za inženjering, OIB 37779812687, Ulica Fra Grge Martića 30, Split; HRVATSKE ŠUME društvo s ograničenom odgovornošću, OIB 69693144506, Ul.Ljudevita Farkaša Vukotinovića 2, 10000 Zagreb; TEA PHARIA, društvo s ograničenom odgovornošću za trgovinu i usluge, OIB 99294824555, 114.Brigade 10, Split; HEP - Opskrba d.o.o. za opskrbu potrošača električnom, toplinskom energijom i plinom, OIB 63073332379, Ulica grada Vukovara 37, 10000 Zagreb; MONT INSTALACIJA, društvo s ograničenom odgovornošću za instalacijske i završne radove u građevinarstvu, OIB 05084406987, Visoka 55, Split zastupanog po punomoćniku Stjepan Čaljkušić; ST ARC, d.o.o. za završne i obrtničke radove u gradjevinarstvu i trgovinu, OIB 58632083307, Dubrovačka 49, Split; Odvjetničko društvo GLAMUZINA &amp; GROŠETA, OIB 69402757072, Krajiška 27, 10000 Zagreb; ELEKTROKOVINA ADRIA, d.o.o. za izradu, prodaju, montažu i popravak elektrotehničkih proizvoda, OIB 86742905038, Vukovarska 52/A, Split; MAĆEŠIĆ I PARTNERI odvjetničko društvo, OIB 11793113837, Pod Kaštelom 4, Rijeka; SVEUČILIŠTE U SPLITU, STUDENTSKI CENTAR-SPLIT, OIB 25975412650, Sinjska Ulica 6, Split; Siemens dioničko društvo za elektrotehniku, OIB 12673471493, Heinzelova 70/a, 10000 Zagreb; ANTOLIĆ I SURADNICI odvjetničko društvo, javno trgovačko društvo, OIB 82891991682, Ulica Pavla Hatza 3, 10000 Zagreb; Igor Nazor, vlasnik  Obrta za usluge  NAVA, OIB 10447826313, Tršćanska  53, 21000 Split; OT-OPTIMA TELEKOM d.d. za telekomunikacije, OIB 36004425025, Bani 75/a, 10000 Zagreb; SVEUČILIŠTE U SPLITU, STUDENTSKI CENTAR-SPLIT, OIB 25975412650, Sinjska Ulica 6, 21000 Split</derivirana_varijabla>
  </DomainObject.Predmet.StrankaFormatedWithAdressOIB>
  <DomainObject.Predmet.StrankaWithAdress>
    <izvorni_sadrzaj>PASTOR INŽENJERING d.d. Novačka 2,Rakitje,TEA PHARIA, društvo s ograničenom odgovornošću za trgovinu i usluge 114.Brigade 10,Split,TISS d.o.o. za inženjering Ulica Fra Grge Martića 30,Split,JADRANSKO OSIGURANJE dioničko društvo Listopadska 2,10000 Zagreb,TEHNOPLAST d.o.o. za građevinarstvo, trgovinu, ugostiteljstvo, turizam i uslužne djelatnosti Ulica Slobode 5,Split,HYPO ALPE-ADRIA-BANK dioničko društvo Slavonska avenija 6,10000 Zagreb,HELIOS Vienna Insurance Group dioničko društvo za osiguranje Poljička ulica 5,10000 Zagreb,HYPO-LEASING KROATIEN, društvo za financiranje, d.o.o. Koranska 16,10000 Zagreb,HERUS d.o.o. za usluge Poljička Cesta 39,Split,ELEKTROMATERIJAL dioničko društvo za trgovinu i usluge u stečaju Cambierieva 13,Rijeka,ALING društvo s ograničenom odgovornošću za tehničku zaštitu osoba i imovine Andrije Žaje 61,10000 Zagreb,JADRANSKO OSIGURANJE dioničko društvo Put Supavla 1,21000 Split,SUNCE OSIGURANJE dioničko društvo za osiguranje Varaždinska  54,21000 Split,PORSCHE INTER AUTO d.o.o. za trgovinu i popravak motornih vozila Velimira Škorpika 21-23,10000 Zagreb,MERSTEEL d.o.o. za trgovinu i usluge Slavonska avenija 22 d,10000 Zagreb,KOMJATE za trgovinu i usluge društvo s ograničenom odgovornošću Komjate 9/A,Kaštel Lukšić,VODOVOD-OSIJEK d.o.o. za vodoopskrbu i odvodnju Poljski Put 1,Osijek,ING-ATEST d.o.o. za trgovinu i usluge Hrvatske mornarice 1/a,Split,MORULA d.o.o. za trgovinu i usluge Domovinskog rata 29/c,Podstrana,FRIGOOPREMA, društvo s  ograničenom odgovornošću za proizvodnju, trgovinu i usluge Ivankova 126,Stobreč,MATEL d.o.o. za proizvodnju, zastupanje i trgovinu Popovićeva 8,10000 Zagreb,GERION d.o.o. za građenje Matice Hrvatske 59,Split,MESSER CROATIA PLIN Poduzeće za proizvodnju i prodaju tehničkih plinova d.o.o. Industrijska 1,Zaprešić,MEĐIMURJE INFORMACIJSKO PROJEKTANTSKI CENTAR dioničko društvo za informatički inženjering Mihovljanska 72,40000 Čakovec,ERSTE FACTORING društvo s ograničenom odgovornošću za factoring Ivana Lučića 2,10000 Zagreb,ČISTOĆA društvo s ograničenom odgovornošću za obavljanje komunalnih djelatnosti održavanja čistoće i odlaganja komunaln Put Plokita 81,Split,BRODOMERKUR trgovina i usluge, dioničko društvo Poljička Cesta 35,Split,LAPIS-TEXTUM d.o.o. za trgovinu i proizvodnju Frankopanska 5/a,10000 Zagreb,CENTAR BANKA dioničko društvo Amruševa 6,10000 Zagreb,HP - Hrvatska pošta d.d. Jurišićeva 13,10000 Zagreb,WAVIN CROATIA društvo s ograničenom odgovornošću za trgovinu - u likvidaciji Ogrizovićeva 40a,10000 Zagreb,MONT INSTALACIJA, društvo s ograničenom odgovornošću za instalacijske i završne radove u građevinarstvu Ulica Maka Dizdara 55,Split,SCHRACK TECHNIK d.o.o. za promet elektrotehničkih uređaja Zavrtnica 17,10000 Zagreb,DUCA, društvo s ograničenom odgovornošću za građevinarstvo, projektiranje i trgovinu Ruđera Boškovića 4/II,Zadar,ECCOS-INŽENJERING d.o.o. za projektiranje, nadzor i zaštitu osoba i imovine I Pile 21,10000 Zagreb,RADAR d.o.o. za usluge Ivana Lučića 2/a,10000 Zagreb,ORBIS HOLDING, d.o.o. za graditeljstvo, trgovinu i usluge Ivana Lučića 2/A,10000 Zagreb,ST ARC, d.o.o. za završne i obrtničke radove u gradjevinarstvu i trgovinu Dubrovačka 49,Split,DET NORSKE VERITAS ADRIATICA d. o. o. , društvo za klasifikaciju, certifikaciju i konzultacije Ružićeva 32,Rijeka,ERSTE&amp;STEIERMÄRKISCHE BANKA dioničko društvo Jadranski Trg 3/a,Rijeka,VISOKO POTKROVLJE društvo s ograničenom odgovornošću za građenje Don Rafaela Radice 38,Žrnovnica,HYPO ALPE-ADRIA-BANK dioničko društvo Slavonska avenija 6,10000 Zagreb,TOMAS &amp; CO društvo s ograničenom odgovornošću za proizvodnju i inženjering u elektrotehnici, trgovinu i turizam, export-imp Kopilica 9,Split,KREDITNA BANKA ZAGREB, dioničko društvo Ulica grada Vukovara 74,10000 Zagreb,KRAGIĆ d.o.o. za proizvodnju plastičnih metalnih predmeta i za trgovinu Put Firula 29,Split,MONTER POLIS d.o.o. za građevinske i instalaterske radove "u stečaju" Poljička cesta 39,Split,TRGOMETAL za proizvodnju, trgovinu i usluge, društvo s ograničenom odgovornošću Put Dračanice 8,Dugopolje,GDD za građenje i usluge, društvo s ograničenom odgovornošću Put Plokita 87,Split,LUKA TERM d.o.o. za završne radove u graditeljstvu Vrapčanska draga 45,10000 Zagreb,TISS d.o.o. za inženjering Ulica Fra Grge Martića 30,Split,HRVATSKE ŠUME društvo s ograničenom odgovornošću Ul.Ljudevita Farkaša Vukotinovića 2,10000 Zagreb,TEA PHARIA, društvo s ograničenom odgovornošću za trgovinu i usluge 114.Brigade 10,Split,HEP - Opskrba d.o.o. za opskrbu potrošača električnom, toplinskom energijom i plinom Ulica grada Vukovara 37,10000 Zagreb,MONT INSTALACIJA, društvo s ograničenom odgovornošću za instalacijske i završne radove u građevinarstvu Visoka 55,Split,ST ARC, d.o.o. za završne i obrtničke radove u gradjevinarstvu i trgovinu Dubrovačka 49,Split,Odvjetničko društvo GLAMUZINA &amp; GROŠETA Krajiška 27,10000 Zagreb,ELEKTROKOVINA ADRIA, d.o.o. za izradu, prodaju, montažu i popravak elektrotehničkih proizvoda Vukovarska 52/A,Split,MAĆEŠIĆ I PARTNERI odvjetničko društvo Pod Kaštelom 4,Rijeka,SVEUČILIŠTE U SPLITU, STUDENTSKI CENTAR-SPLIT Sinjska Ulica 6,Split,Siemens dioničko društvo za elektrotehniku Heinzelova 70/a,10000 Zagreb,ANTOLIĆ I SURADNICI odvjetničko društvo, javno trgovačko društvo Ulica Pavla Hatza 3,10000 Zagreb,Igor Nazor, vlasnik  Obrta za usluge  NAVA Tršćanska  53,21000 Split,OT-OPTIMA TELEKOM d.d. za telekomunikacije Bani 75/a,10000 Zagreb,SVEUČILIŠTE U SPLITU, STUDENTSKI CENTAR-SPLIT Sinjska Ulica 6,21000 Split</izvorni_sadrzaj>
    <derivirana_varijabla naziv="DomainObject.Predmet.StrankaWithAdress_1">PASTOR INŽENJERING d.d. Novačka 2,Rakitje,TEA PHARIA, društvo s ograničenom odgovornošću za trgovinu i usluge 114.Brigade 10,Split,TISS d.o.o. za inženjering Ulica Fra Grge Martića 30,Split,JADRANSKO OSIGURANJE dioničko društvo Listopadska 2,10000 Zagreb,TEHNOPLAST d.o.o. za građevinarstvo, trgovinu, ugostiteljstvo, turizam i uslužne djelatnosti Ulica Slobode 5,Split,HYPO ALPE-ADRIA-BANK dioničko društvo Slavonska avenija 6,10000 Zagreb,HELIOS Vienna Insurance Group dioničko društvo za osiguranje Poljička ulica 5,10000 Zagreb,HYPO-LEASING KROATIEN, društvo za financiranje, d.o.o. Koranska 16,10000 Zagreb,HERUS d.o.o. za usluge Poljička Cesta 39,Split,ELEKTROMATERIJAL dioničko društvo za trgovinu i usluge u stečaju Cambierieva 13,Rijeka,ALING društvo s ograničenom odgovornošću za tehničku zaštitu osoba i imovine Andrije Žaje 61,10000 Zagreb,JADRANSKO OSIGURANJE dioničko društvo Put Supavla 1,21000 Split,SUNCE OSIGURANJE dioničko društvo za osiguranje Varaždinska  54,21000 Split,PORSCHE INTER AUTO d.o.o. za trgovinu i popravak motornih vozila Velimira Škorpika 21-23,10000 Zagreb,MERSTEEL d.o.o. za trgovinu i usluge Slavonska avenija 22 d,10000 Zagreb,KOMJATE za trgovinu i usluge društvo s ograničenom odgovornošću Komjate 9/A,Kaštel Lukšić,VODOVOD-OSIJEK d.o.o. za vodoopskrbu i odvodnju Poljski Put 1,Osijek,ING-ATEST d.o.o. za trgovinu i usluge Hrvatske mornarice 1/a,Split,MORULA d.o.o. za trgovinu i usluge Domovinskog rata 29/c,Podstrana,FRIGOOPREMA, društvo s  ograničenom odgovornošću za proizvodnju, trgovinu i usluge Ivankova 126,Stobreč,MATEL d.o.o. za proizvodnju, zastupanje i trgovinu Popovićeva 8,10000 Zagreb,GERION d.o.o. za građenje Matice Hrvatske 59,Split,MESSER CROATIA PLIN Poduzeće za proizvodnju i prodaju tehničkih plinova d.o.o. Industrijska 1,Zaprešić,MEĐIMURJE INFORMACIJSKO PROJEKTANTSKI CENTAR dioničko društvo za informatički inženjering Mihovljanska 72,40000 Čakovec,ERSTE FACTORING društvo s ograničenom odgovornošću za factoring Ivana Lučića 2,10000 Zagreb,ČISTOĆA društvo s ograničenom odgovornošću za obavljanje komunalnih djelatnosti održavanja čistoće i odlaganja komunaln Put Plokita 81,Split,BRODOMERKUR trgovina i usluge, dioničko društvo Poljička Cesta 35,Split,LAPIS-TEXTUM d.o.o. za trgovinu i proizvodnju Frankopanska 5/a,10000 Zagreb,CENTAR BANKA dioničko društvo Amruševa 6,10000 Zagreb,HP - Hrvatska pošta d.d. Jurišićeva 13,10000 Zagreb,WAVIN CROATIA društvo s ograničenom odgovornošću za trgovinu - u likvidaciji Ogrizovićeva 40a,10000 Zagreb,MONT INSTALACIJA, društvo s ograničenom odgovornošću za instalacijske i završne radove u građevinarstvu Ulica Maka Dizdara 55,Split,SCHRACK TECHNIK d.o.o. za promet elektrotehničkih uređaja Zavrtnica 17,10000 Zagreb,DUCA, društvo s ograničenom odgovornošću za građevinarstvo, projektiranje i trgovinu Ruđera Boškovića 4/II,Zadar,ECCOS-INŽENJERING d.o.o. za projektiranje, nadzor i zaštitu osoba i imovine I Pile 21,10000 Zagreb,RADAR d.o.o. za usluge Ivana Lučića 2/a,10000 Zagreb,ORBIS HOLDING, d.o.o. za graditeljstvo, trgovinu i usluge Ivana Lučića 2/A,10000 Zagreb,ST ARC, d.o.o. za završne i obrtničke radove u gradjevinarstvu i trgovinu Dubrovačka 49,Split,DET NORSKE VERITAS ADRIATICA d. o. o. , društvo za klasifikaciju, certifikaciju i konzultacije Ružićeva 32,Rijeka,ERSTE&amp;STEIERMÄRKISCHE BANKA dioničko društvo Jadranski Trg 3/a,Rijeka,VISOKO POTKROVLJE društvo s ograničenom odgovornošću za građenje Don Rafaela Radice 38,Žrnovnica,HYPO ALPE-ADRIA-BANK dioničko društvo Slavonska avenija 6,10000 Zagreb,TOMAS &amp; CO društvo s ograničenom odgovornošću za proizvodnju i inženjering u elektrotehnici, trgovinu i turizam, export-imp Kopilica 9,Split,KREDITNA BANKA ZAGREB, dioničko društvo Ulica grada Vukovara 74,10000 Zagreb,KRAGIĆ d.o.o. za proizvodnju plastičnih metalnih predmeta i za trgovinu Put Firula 29,Split,MONTER POLIS d.o.o. za građevinske i instalaterske radove "u stečaju" Poljička cesta 39,Split,TRGOMETAL za proizvodnju, trgovinu i usluge, društvo s ograničenom odgovornošću Put Dračanice 8,Dugopolje,GDD za građenje i usluge, društvo s ograničenom odgovornošću Put Plokita 87,Split,LUKA TERM d.o.o. za završne radove u graditeljstvu Vrapčanska draga 45,10000 Zagreb,TISS d.o.o. za inženjering Ulica Fra Grge Martića 30,Split,HRVATSKE ŠUME društvo s ograničenom odgovornošću Ul.Ljudevita Farkaša Vukotinovića 2,10000 Zagreb,TEA PHARIA, društvo s ograničenom odgovornošću za trgovinu i usluge 114.Brigade 10,Split,HEP - Opskrba d.o.o. za opskrbu potrošača električnom, toplinskom energijom i plinom Ulica grada Vukovara 37,10000 Zagreb,MONT INSTALACIJA, društvo s ograničenom odgovornošću za instalacijske i završne radove u građevinarstvu Visoka 55,Split,ST ARC, d.o.o. za završne i obrtničke radove u gradjevinarstvu i trgovinu Dubrovačka 49,Split,Odvjetničko društvo GLAMUZINA &amp; GROŠETA Krajiška 27,10000 Zagreb,ELEKTROKOVINA ADRIA, d.o.o. za izradu, prodaju, montažu i popravak elektrotehničkih proizvoda Vukovarska 52/A,Split,MAĆEŠIĆ I PARTNERI odvjetničko društvo Pod Kaštelom 4,Rijeka,SVEUČILIŠTE U SPLITU, STUDENTSKI CENTAR-SPLIT Sinjska Ulica 6,Split,Siemens dioničko društvo za elektrotehniku Heinzelova 70/a,10000 Zagreb,ANTOLIĆ I SURADNICI odvjetničko društvo, javno trgovačko društvo Ulica Pavla Hatza 3,10000 Zagreb,Igor Nazor, vlasnik  Obrta za usluge  NAVA Tršćanska  53,21000 Split,OT-OPTIMA TELEKOM d.d. za telekomunikacije Bani 75/a,10000 Zagreb,SVEUČILIŠTE U SPLITU, STUDENTSKI CENTAR-SPLIT Sinjska Ulica 6,21000 Split</derivirana_varijabla>
  </DomainObject.Predmet.StrankaWithAdress>
  <DomainObject.Predmet.StrankaWithAdressOIB>
    <izvorni_sadrzaj>PASTOR INŽENJERING d.d., OIB 55598634637, Novačka 2,Rakitje,TEA PHARIA, društvo s ograničenom odgovornošću za trgovinu i usluge, OIB 99294824555, 114.Brigade 10,Split,TISS d.o.o. za inženjering, OIB 37779812687, Ulica Fra Grge Martića 30,Split,JADRANSKO OSIGURANJE dioničko društvo, OIB 94472454976, Listopadska 2,10000 Zagreb,TEHNOPLAST d.o.o. za građevinarstvo, trgovinu, ugostiteljstvo, turizam i uslužne djelatnosti, OIB 70676517267, Ulica Slobode 5,Split,HYPO ALPE-ADRIA-BANK dioničko društvo, OIB 14036333877, Slavonska avenija 6,10000 Zagreb,HELIOS Vienna Insurance Group dioničko društvo za osiguranje, OIB 59369087232, Poljička ulica 5,10000 Zagreb,HYPO-LEASING KROATIEN, društvo za financiranje, d.o.o., OIB 87064273078, Koranska 16,10000 Zagreb,HERUS d.o.o. za usluge, OIB 73063900220, Poljička Cesta 39,Split,ELEKTROMATERIJAL dioničko društvo za trgovinu i usluge u stečaju, OIB 72091456912, Cambierieva 13,Rijeka,ALING društvo s ograničenom odgovornošću za tehničku zaštitu osoba i imovine, OIB 67349852816, Andrije Žaje 61,10000 Zagreb,JADRANSKO OSIGURANJE dioničko društvo, OIB 94472454976, Put Supavla 1,21000 Split,SUNCE OSIGURANJE dioničko društvo za osiguranje, OIB 12012147571, Varaždinska  54,21000 Split,PORSCHE INTER AUTO d.o.o. za trgovinu i popravak motornih vozila, OIB 67492500921, Velimira Škorpika 21-23,10000 Zagreb,MERSTEEL d.o.o. za trgovinu i usluge, OIB 32913763672, Slavonska avenija 22 d,10000 Zagreb,KOMJATE za trgovinu i usluge društvo s ograničenom odgovornošću, OIB 92009564551, Komjate 9/A,Kaštel Lukšić,VODOVOD-OSIJEK d.o.o. za vodoopskrbu i odvodnju, OIB 43654507669, Poljski Put 1,Osijek,ING-ATEST d.o.o. za trgovinu i usluge, OIB 21777333810, Hrvatske mornarice 1/a,Split,MORULA d.o.o. za trgovinu i usluge, OIB 88833097372, Domovinskog rata 29/c,Podstrana,FRIGOOPREMA, društvo s  ograničenom odgovornošću za proizvodnju, trgovinu i usluge, OIB 60316076304, Ivankova 126,Stobreč,MATEL d.o.o. za proizvodnju, zastupanje i trgovinu, OIB 11899215110, Popovićeva 8,10000 Zagreb,GERION d.o.o. za građenje, OIB 86354925004, Matice Hrvatske 59,Split,MESSER CROATIA PLIN Poduzeće za proizvodnju i prodaju tehničkih plinova d.o.o., OIB 32179081874, Industrijska 1,Zaprešić,MEĐIMURJE INFORMACIJSKO PROJEKTANTSKI CENTAR dioničko društvo za informatički inženjering, OIB 98483804275, Mihovljanska 72,40000 Čakovec,ERSTE FACTORING društvo s ograničenom odgovornošću za factoring, OIB 10194059689, Ivana Lučića 2,10000 Zagreb,ČISTOĆA društvo s ograničenom odgovornošću za obavljanje komunalnih djelatnosti održavanja čistoće i odlaganja komunaln, OIB 38812451417, Put Plokita 81,Split,BRODOMERKUR trgovina i usluge, dioničko društvo, OIB 33956120458, Poljička Cesta 35,Split,LAPIS-TEXTUM d.o.o. za trgovinu i proizvodnju, OIB 34024384265, Frankopanska 5/a,10000 Zagreb,CENTAR BANKA dioničko društvo, OIB 89296739230, Amruševa 6,10000 Zagreb,HP - Hrvatska pošta d.d., OIB 87311810356, Jurišićeva 13,10000 Zagreb,WAVIN CROATIA društvo s ograničenom odgovornošću za trgovinu - u likvidaciji, OIB 93287855819, Ogrizovićeva 40a,10000 Zagreb,MONT INSTALACIJA, društvo s ograničenom odgovornošću za instalacijske i završne radove u građevinarstvu, OIB 05084406987, Ulica Maka Dizdara 55,Split,SCHRACK TECHNIK d.o.o. za promet elektrotehničkih uređaja, OIB 36365310424, Zavrtnica 17,10000 Zagreb,DUCA, društvo s ograničenom odgovornošću za građevinarstvo, projektiranje i trgovinu, OIB 01304089776, Ruđera Boškovića 4/II,Zadar,ECCOS-INŽENJERING d.o.o. za projektiranje, nadzor i zaštitu osoba i imovine, OIB 71629027685, I Pile 21,10000 Zagreb,RADAR d.o.o. za usluge, OIB 70063044422, Ivana Lučića 2/a,10000 Zagreb,ORBIS HOLDING, d.o.o. za graditeljstvo, trgovinu i usluge, OIB 18315544469, Ivana Lučića 2/A,10000 Zagreb,ST ARC, d.o.o. za završne i obrtničke radove u gradjevinarstvu i trgovinu, OIB 58632083307, Dubrovačka 49,Split,DET NORSKE VERITAS ADRIATICA d. o. o. , društvo za klasifikaciju, certifikaciju i konzultacije, OIB 66958856391, Ružićeva 32,Rijeka,ERSTE&amp;STEIERMÄRKISCHE BANKA dioničko društvo, OIB 23057039320, Jadranski Trg 3/a,Rijeka,VISOKO POTKROVLJE društvo s ograničenom odgovornošću za građenje, OIB 28887408223, Don Rafaela Radice 38,Žrnovnica,HYPO ALPE-ADRIA-BANK dioničko društvo, OIB 14036333877, Slavonska avenija 6,10000 Zagreb,TOMAS &amp; CO društvo s ograničenom odgovornošću za proizvodnju i inženjering u elektrotehnici, trgovinu i turizam, export-imp, OIB 52725486771, Kopilica 9,Split,KREDITNA BANKA ZAGREB, dioničko društvo, OIB 70663193635, Ulica grada Vukovara 74,10000 Zagreb,KRAGIĆ d.o.o. za proizvodnju plastičnih metalnih predmeta i za trgovinu, OIB 35264136731, Put Firula 29,Split,MONTER POLIS d.o.o. za građevinske i instalaterske radove "u stečaju", OIB 66697386731, Poljička cesta 39,Split,TRGOMETAL za proizvodnju, trgovinu i usluge, društvo s ograničenom odgovornošću, OIB 14669056208, Put Dračanice 8,Dugopolje,GDD za građenje i usluge, društvo s ograničenom odgovornošću, OIB 04524958627, Put Plokita 87,Split,LUKA TERM d.o.o. za završne radove u graditeljstvu, OIB 16662980077, Vrapčanska draga 45,10000 Zagreb,TISS d.o.o. za inženjering, OIB 37779812687, Ulica Fra Grge Martića 30,Split,HRVATSKE ŠUME društvo s ograničenom odgovornošću, OIB 69693144506, Ul.Ljudevita Farkaša Vukotinovića 2,10000 Zagreb,TEA PHARIA, društvo s ograničenom odgovornošću za trgovinu i usluge, OIB 99294824555, 114.Brigade 10,Split,HEP - Opskrba d.o.o. za opskrbu potrošača električnom, toplinskom energijom i plinom, OIB 63073332379, Ulica grada Vukovara 37,10000 Zagreb,MONT INSTALACIJA, društvo s ograničenom odgovornošću za instalacijske i završne radove u građevinarstvu, OIB 05084406987, Visoka 55,Split,ST ARC, d.o.o. za završne i obrtničke radove u gradjevinarstvu i trgovinu, OIB 58632083307, Dubrovačka 49,Split,Odvjetničko društvo GLAMUZINA &amp; GROŠETA, OIB 69402757072, Krajiška 27,10000 Zagreb,ELEKTROKOVINA ADRIA, d.o.o. za izradu, prodaju, montažu i popravak elektrotehničkih proizvoda, OIB 86742905038, Vukovarska 52/A,Split,MAĆEŠIĆ I PARTNERI odvjetničko društvo, OIB 11793113837, Pod Kaštelom 4,Rijeka,SVEUČILIŠTE U SPLITU, STUDENTSKI CENTAR-SPLIT, OIB 25975412650, Sinjska Ulica 6,Split,Siemens dioničko društvo za elektrotehniku, OIB 12673471493, Heinzelova 70/a,10000 Zagreb,ANTOLIĆ I SURADNICI odvjetničko društvo, javno trgovačko društvo, OIB 82891991682, Ulica Pavla Hatza 3,10000 Zagreb,Igor Nazor, vlasnik  Obrta za usluge  NAVA, OIB 10447826313, Tršćanska  53,21000 Split,OT-OPTIMA TELEKOM d.d. za telekomunikacije, OIB 36004425025, Bani 75/a,10000 Zagreb,SVEUČILIŠTE U SPLITU, STUDENTSKI CENTAR-SPLIT, OIB 25975412650, Sinjska Ulica 6,21000 Split</izvorni_sadrzaj>
    <derivirana_varijabla naziv="DomainObject.Predmet.StrankaWithAdressOIB_1">PASTOR INŽENJERING d.d., OIB 55598634637, Novačka 2,Rakitje,TEA PHARIA, društvo s ograničenom odgovornošću za trgovinu i usluge, OIB 99294824555, 114.Brigade 10,Split,TISS d.o.o. za inženjering, OIB 37779812687, Ulica Fra Grge Martića 30,Split,JADRANSKO OSIGURANJE dioničko društvo, OIB 94472454976, Listopadska 2,10000 Zagreb,TEHNOPLAST d.o.o. za građevinarstvo, trgovinu, ugostiteljstvo, turizam i uslužne djelatnosti, OIB 70676517267, Ulica Slobode 5,Split,HYPO ALPE-ADRIA-BANK dioničko društvo, OIB 14036333877, Slavonska avenija 6,10000 Zagreb,HELIOS Vienna Insurance Group dioničko društvo za osiguranje, OIB 59369087232, Poljička ulica 5,10000 Zagreb,HYPO-LEASING KROATIEN, društvo za financiranje, d.o.o., OIB 87064273078, Koranska 16,10000 Zagreb,HERUS d.o.o. za usluge, OIB 73063900220, Poljička Cesta 39,Split,ELEKTROMATERIJAL dioničko društvo za trgovinu i usluge u stečaju, OIB 72091456912, Cambierieva 13,Rijeka,ALING društvo s ograničenom odgovornošću za tehničku zaštitu osoba i imovine, OIB 67349852816, Andrije Žaje 61,10000 Zagreb,JADRANSKO OSIGURANJE dioničko društvo, OIB 94472454976, Put Supavla 1,21000 Split,SUNCE OSIGURANJE dioničko društvo za osiguranje, OIB 12012147571, Varaždinska  54,21000 Split,PORSCHE INTER AUTO d.o.o. za trgovinu i popravak motornih vozila, OIB 67492500921, Velimira Škorpika 21-23,10000 Zagreb,MERSTEEL d.o.o. za trgovinu i usluge, OIB 32913763672, Slavonska avenija 22 d,10000 Zagreb,KOMJATE za trgovinu i usluge društvo s ograničenom odgovornošću, OIB 92009564551, Komjate 9/A,Kaštel Lukšić,VODOVOD-OSIJEK d.o.o. za vodoopskrbu i odvodnju, OIB 43654507669, Poljski Put 1,Osijek,ING-ATEST d.o.o. za trgovinu i usluge, OIB 21777333810, Hrvatske mornarice 1/a,Split,MORULA d.o.o. za trgovinu i usluge, OIB 88833097372, Domovinskog rata 29/c,Podstrana,FRIGOOPREMA, društvo s  ograničenom odgovornošću za proizvodnju, trgovinu i usluge, OIB 60316076304, Ivankova 126,Stobreč,MATEL d.o.o. za proizvodnju, zastupanje i trgovinu, OIB 11899215110, Popovićeva 8,10000 Zagreb,GERION d.o.o. za građenje, OIB 86354925004, Matice Hrvatske 59,Split,MESSER CROATIA PLIN Poduzeće za proizvodnju i prodaju tehničkih plinova d.o.o., OIB 32179081874, Industrijska 1,Zaprešić,MEĐIMURJE INFORMACIJSKO PROJEKTANTSKI CENTAR dioničko društvo za informatički inženjering, OIB 98483804275, Mihovljanska 72,40000 Čakovec,ERSTE FACTORING društvo s ograničenom odgovornošću za factoring, OIB 10194059689, Ivana Lučića 2,10000 Zagreb,ČISTOĆA društvo s ograničenom odgovornošću za obavljanje komunalnih djelatnosti održavanja čistoće i odlaganja komunaln, OIB 38812451417, Put Plokita 81,Split,BRODOMERKUR trgovina i usluge, dioničko društvo, OIB 33956120458, Poljička Cesta 35,Split,LAPIS-TEXTUM d.o.o. za trgovinu i proizvodnju, OIB 34024384265, Frankopanska 5/a,10000 Zagreb,CENTAR BANKA dioničko društvo, OIB 89296739230, Amruševa 6,10000 Zagreb,HP - Hrvatska pošta d.d., OIB 87311810356, Jurišićeva 13,10000 Zagreb,WAVIN CROATIA društvo s ograničenom odgovornošću za trgovinu - u likvidaciji, OIB 93287855819, Ogrizovićeva 40a,10000 Zagreb,MONT INSTALACIJA, društvo s ograničenom odgovornošću za instalacijske i završne radove u građevinarstvu, OIB 05084406987, Ulica Maka Dizdara 55,Split,SCHRACK TECHNIK d.o.o. za promet elektrotehničkih uređaja, OIB 36365310424, Zavrtnica 17,10000 Zagreb,DUCA, društvo s ograničenom odgovornošću za građevinarstvo, projektiranje i trgovinu, OIB 01304089776, Ruđera Boškovića 4/II,Zadar,ECCOS-INŽENJERING d.o.o. za projektiranje, nadzor i zaštitu osoba i imovine, OIB 71629027685, I Pile 21,10000 Zagreb,RADAR d.o.o. za usluge, OIB 70063044422, Ivana Lučića 2/a,10000 Zagreb,ORBIS HOLDING, d.o.o. za graditeljstvo, trgovinu i usluge, OIB 18315544469, Ivana Lučića 2/A,10000 Zagreb,ST ARC, d.o.o. za završne i obrtničke radove u gradjevinarstvu i trgovinu, OIB 58632083307, Dubrovačka 49,Split,DET NORSKE VERITAS ADRIATICA d. o. o. , društvo za klasifikaciju, certifikaciju i konzultacije, OIB 66958856391, Ružićeva 32,Rijeka,ERSTE&amp;STEIERMÄRKISCHE BANKA dioničko društvo, OIB 23057039320, Jadranski Trg 3/a,Rijeka,VISOKO POTKROVLJE društvo s ograničenom odgovornošću za građenje, OIB 28887408223, Don Rafaela Radice 38,Žrnovnica,HYPO ALPE-ADRIA-BANK dioničko društvo, OIB 14036333877, Slavonska avenija 6,10000 Zagreb,TOMAS &amp; CO društvo s ograničenom odgovornošću za proizvodnju i inženjering u elektrotehnici, trgovinu i turizam, export-imp, OIB 52725486771, Kopilica 9,Split,KREDITNA BANKA ZAGREB, dioničko društvo, OIB 70663193635, Ulica grada Vukovara 74,10000 Zagreb,KRAGIĆ d.o.o. za proizvodnju plastičnih metalnih predmeta i za trgovinu, OIB 35264136731, Put Firula 29,Split,MONTER POLIS d.o.o. za građevinske i instalaterske radove "u stečaju", OIB 66697386731, Poljička cesta 39,Split,TRGOMETAL za proizvodnju, trgovinu i usluge, društvo s ograničenom odgovornošću, OIB 14669056208, Put Dračanice 8,Dugopolje,GDD za građenje i usluge, društvo s ograničenom odgovornošću, OIB 04524958627, Put Plokita 87,Split,LUKA TERM d.o.o. za završne radove u graditeljstvu, OIB 16662980077, Vrapčanska draga 45,10000 Zagreb,TISS d.o.o. za inženjering, OIB 37779812687, Ulica Fra Grge Martića 30,Split,HRVATSKE ŠUME društvo s ograničenom odgovornošću, OIB 69693144506, Ul.Ljudevita Farkaša Vukotinovića 2,10000 Zagreb,TEA PHARIA, društvo s ograničenom odgovornošću za trgovinu i usluge, OIB 99294824555, 114.Brigade 10,Split,HEP - Opskrba d.o.o. za opskrbu potrošača električnom, toplinskom energijom i plinom, OIB 63073332379, Ulica grada Vukovara 37,10000 Zagreb,MONT INSTALACIJA, društvo s ograničenom odgovornošću za instalacijske i završne radove u građevinarstvu, OIB 05084406987, Visoka 55,Split,ST ARC, d.o.o. za završne i obrtničke radove u gradjevinarstvu i trgovinu, OIB 58632083307, Dubrovačka 49,Split,Odvjetničko društvo GLAMUZINA &amp; GROŠETA, OIB 69402757072, Krajiška 27,10000 Zagreb,ELEKTROKOVINA ADRIA, d.o.o. za izradu, prodaju, montažu i popravak elektrotehničkih proizvoda, OIB 86742905038, Vukovarska 52/A,Split,MAĆEŠIĆ I PARTNERI odvjetničko društvo, OIB 11793113837, Pod Kaštelom 4,Rijeka,SVEUČILIŠTE U SPLITU, STUDENTSKI CENTAR-SPLIT, OIB 25975412650, Sinjska Ulica 6,Split,Siemens dioničko društvo za elektrotehniku, OIB 12673471493, Heinzelova 70/a,10000 Zagreb,ANTOLIĆ I SURADNICI odvjetničko društvo, javno trgovačko društvo, OIB 82891991682, Ulica Pavla Hatza 3,10000 Zagreb,Igor Nazor, vlasnik  Obrta za usluge  NAVA, OIB 10447826313, Tršćanska  53,21000 Split,OT-OPTIMA TELEKOM d.d. za telekomunikacije, OIB 36004425025, Bani 75/a,10000 Zagreb,SVEUČILIŠTE U SPLITU, STUDENTSKI CENTAR-SPLIT, OIB 25975412650, Sinjska Ulica 6,21000 Split</derivirana_varijabla>
  </DomainObject.Predmet.StrankaWithAdressOIB>
  <DomainObject.Predmet.StrankaNazivFormated>
    <izvorni_sadrzaj>PASTOR INŽENJERING d.d.,TEA PHARIA, društvo s ograničenom odgovornošću za trgovinu i usluge,TISS d.o.o. za inženjering,JADRANSKO OSIGURANJE dioničko društvo,TEHNOPLAST d.o.o. za građevinarstvo, trgovinu, ugostiteljstvo, turizam i uslužne djelatnosti,HYPO ALPE-ADRIA-BANK dioničko društvo,HELIOS Vienna Insurance Group dioničko društvo za osiguranje,HYPO-LEASING KROATIEN, društvo za financiranje, d.o.o.,HERUS d.o.o. za usluge,ELEKTROMATERIJAL dioničko društvo za trgovinu i usluge u stečaju,ALING društvo s ograničenom odgovornošću za tehničku zaštitu osoba i imovine,JADRANSKO OSIGURANJE dioničko društvo,SUNCE OSIGURANJE dioničko društvo za osiguranje,PORSCHE INTER AUTO d.o.o. za trgovinu i popravak motornih vozila,MERSTEEL d.o.o. za trgovinu i usluge,KOMJATE za trgovinu i usluge društvo s ograničenom odgovornošću,VODOVOD-OSIJEK d.o.o. za vodoopskrbu i odvodnju,ING-ATEST d.o.o. za trgovinu i usluge,MORULA d.o.o. za trgovinu i usluge,FRIGOOPREMA, društvo s  ograničenom odgovornošću za proizvodnju, trgovinu i usluge,MATEL d.o.o. za proizvodnju, zastupanje i trgovinu,GERION d.o.o. za građenje,MESSER CROATIA PLIN Poduzeće za proizvodnju i prodaju tehničkih plinova d.o.o.,MEĐIMURJE INFORMACIJSKO PROJEKTANTSKI CENTAR dioničko društvo za informatički inženjering,ERSTE FACTORING društvo s ograničenom odgovornošću za factoring,ČISTOĆA društvo s ograničenom odgovornošću za obavljanje komunalnih djelatnosti održavanja čistoće i odlaganja komunaln,BRODOMERKUR trgovina i usluge, dioničko društvo,LAPIS-TEXTUM d.o.o. za trgovinu i proizvodnju,CENTAR BANKA dioničko društvo,HP - Hrvatska pošta d.d.,WAVIN CROATIA društvo s ograničenom odgovornošću za trgovinu - u likvidaciji,MONT INSTALACIJA, društvo s ograničenom odgovornošću za instalacijske i završne radove u građevinarstvu,SCHRACK TECHNIK d.o.o. za promet elektrotehničkih uređaja,DUCA, društvo s ograničenom odgovornošću za građevinarstvo, projektiranje i trgovinu,ECCOS-INŽENJERING d.o.o. za projektiranje, nadzor i zaštitu osoba i imovine,RADAR d.o.o. za usluge,ORBIS HOLDING, d.o.o. za graditeljstvo, trgovinu i usluge,ST ARC, d.o.o. za završne i obrtničke radove u gradjevinarstvu i trgovinu,DET NORSKE VERITAS ADRIATICA d. o. o. , društvo za klasifikaciju, certifikaciju i konzultacije,ERSTE&amp;STEIERMÄRKISCHE BANKA dioničko društvo,VISOKO POTKROVLJE društvo s ograničenom odgovornošću za građenje,HYPO ALPE-ADRIA-BANK dioničko društvo,TOMAS &amp; CO društvo s ograničenom odgovornošću za proizvodnju i inženjering u elektrotehnici, trgovinu i turizam, export-imp,KREDITNA BANKA ZAGREB, dioničko društvo,KRAGIĆ d.o.o. za proizvodnju plastičnih metalnih predmeta i za trgovinu,MONTER POLIS d.o.o. za građevinske i instalaterske radove "u stečaju",TRGOMETAL za proizvodnju, trgovinu i usluge, društvo s ograničenom odgovornošću,GDD za građenje i usluge, društvo s ograničenom odgovornošću,LUKA TERM d.o.o. za završne radove u graditeljstvu,TISS d.o.o. za inženjering,HRVATSKE ŠUME društvo s ograničenom odgovornošću,TEA PHARIA, društvo s ograničenom odgovornošću za trgovinu i usluge,HEP - Opskrba d.o.o. za opskrbu potrošača električnom, toplinskom energijom i plinom,MONT INSTALACIJA, društvo s ograničenom odgovornošću za instalacijske i završne radove u građevinarstvu,ST ARC, d.o.o. za završne i obrtničke radove u gradjevinarstvu i trgovinu,Odvjetničko društvo GLAMUZINA &amp; GROŠETA,ELEKTROKOVINA ADRIA, d.o.o. za izradu, prodaju, montažu i popravak elektrotehničkih proizvoda,MAĆEŠIĆ I PARTNERI odvjetničko društvo,SVEUČILIŠTE U SPLITU, STUDENTSKI CENTAR-SPLIT,Siemens dioničko društvo za elektrotehniku,ANTOLIĆ I SURADNICI odvjetničko društvo, javno trgovačko društvo,Igor Nazor, vlasnik  Obrta za usluge  NAVA,OT-OPTIMA TELEKOM d.d. za telekomunikacije,SVEUČILIŠTE U SPLITU, STUDENTSKI CENTAR-SPLIT</izvorni_sadrzaj>
    <derivirana_varijabla naziv="DomainObject.Predmet.StrankaNazivFormated_1">PASTOR INŽENJERING d.d.,TEA PHARIA, društvo s ograničenom odgovornošću za trgovinu i usluge,TISS d.o.o. za inženjering,JADRANSKO OSIGURANJE dioničko društvo,TEHNOPLAST d.o.o. za građevinarstvo, trgovinu, ugostiteljstvo, turizam i uslužne djelatnosti,HYPO ALPE-ADRIA-BANK dioničko društvo,HELIOS Vienna Insurance Group dioničko društvo za osiguranje,HYPO-LEASING KROATIEN, društvo za financiranje, d.o.o.,HERUS d.o.o. za usluge,ELEKTROMATERIJAL dioničko društvo za trgovinu i usluge u stečaju,ALING društvo s ograničenom odgovornošću za tehničku zaštitu osoba i imovine,JADRANSKO OSIGURANJE dioničko društvo,SUNCE OSIGURANJE dioničko društvo za osiguranje,PORSCHE INTER AUTO d.o.o. za trgovinu i popravak motornih vozila,MERSTEEL d.o.o. za trgovinu i usluge,KOMJATE za trgovinu i usluge društvo s ograničenom odgovornošću,VODOVOD-OSIJEK d.o.o. za vodoopskrbu i odvodnju,ING-ATEST d.o.o. za trgovinu i usluge,MORULA d.o.o. za trgovinu i usluge,FRIGOOPREMA, društvo s  ograničenom odgovornošću za proizvodnju, trgovinu i usluge,MATEL d.o.o. za proizvodnju, zastupanje i trgovinu,GERION d.o.o. za građenje,MESSER CROATIA PLIN Poduzeće za proizvodnju i prodaju tehničkih plinova d.o.o.,MEĐIMURJE INFORMACIJSKO PROJEKTANTSKI CENTAR dioničko društvo za informatički inženjering,ERSTE FACTORING društvo s ograničenom odgovornošću za factoring,ČISTOĆA društvo s ograničenom odgovornošću za obavljanje komunalnih djelatnosti održavanja čistoće i odlaganja komunaln,BRODOMERKUR trgovina i usluge, dioničko društvo,LAPIS-TEXTUM d.o.o. za trgovinu i proizvodnju,CENTAR BANKA dioničko društvo,HP - Hrvatska pošta d.d.,WAVIN CROATIA društvo s ograničenom odgovornošću za trgovinu - u likvidaciji,MONT INSTALACIJA, društvo s ograničenom odgovornošću za instalacijske i završne radove u građevinarstvu,SCHRACK TECHNIK d.o.o. za promet elektrotehničkih uređaja,DUCA, društvo s ograničenom odgovornošću za građevinarstvo, projektiranje i trgovinu,ECCOS-INŽENJERING d.o.o. za projektiranje, nadzor i zaštitu osoba i imovine,RADAR d.o.o. za usluge,ORBIS HOLDING, d.o.o. za graditeljstvo, trgovinu i usluge,ST ARC, d.o.o. za završne i obrtničke radove u gradjevinarstvu i trgovinu,DET NORSKE VERITAS ADRIATICA d. o. o. , društvo za klasifikaciju, certifikaciju i konzultacije,ERSTE&amp;STEIERMÄRKISCHE BANKA dioničko društvo,VISOKO POTKROVLJE društvo s ograničenom odgovornošću za građenje,HYPO ALPE-ADRIA-BANK dioničko društvo,TOMAS &amp; CO društvo s ograničenom odgovornošću za proizvodnju i inženjering u elektrotehnici, trgovinu i turizam, export-imp,KREDITNA BANKA ZAGREB, dioničko društvo,KRAGIĆ d.o.o. za proizvodnju plastičnih metalnih predmeta i za trgovinu,MONTER POLIS d.o.o. za građevinske i instalaterske radove "u stečaju",TRGOMETAL za proizvodnju, trgovinu i usluge, društvo s ograničenom odgovornošću,GDD za građenje i usluge, društvo s ograničenom odgovornošću,LUKA TERM d.o.o. za završne radove u graditeljstvu,TISS d.o.o. za inženjering,HRVATSKE ŠUME društvo s ograničenom odgovornošću,TEA PHARIA, društvo s ograničenom odgovornošću za trgovinu i usluge,HEP - Opskrba d.o.o. za opskrbu potrošača električnom, toplinskom energijom i plinom,MONT INSTALACIJA, društvo s ograničenom odgovornošću za instalacijske i završne radove u građevinarstvu,ST ARC, d.o.o. za završne i obrtničke radove u gradjevinarstvu i trgovinu,Odvjetničko društvo GLAMUZINA &amp; GROŠETA,ELEKTROKOVINA ADRIA, d.o.o. za izradu, prodaju, montažu i popravak elektrotehničkih proizvoda,MAĆEŠIĆ I PARTNERI odvjetničko društvo,SVEUČILIŠTE U SPLITU, STUDENTSKI CENTAR-SPLIT,Siemens dioničko društvo za elektrotehniku,ANTOLIĆ I SURADNICI odvjetničko društvo, javno trgovačko društvo,Igor Nazor, vlasnik  Obrta za usluge  NAVA,OT-OPTIMA TELEKOM d.d. za telekomunikacije,SVEUČILIŠTE U SPLITU, STUDENTSKI CENTAR-SPLIT</derivirana_varijabla>
  </DomainObject.Predmet.StrankaNazivFormated>
  <DomainObject.Predmet.StrankaNazivFormatedOIB>
    <izvorni_sadrzaj>PASTOR INŽENJERING d.d., OIB 55598634637,TEA PHARIA, društvo s ograničenom odgovornošću za trgovinu i usluge, OIB 99294824555,TISS d.o.o. za inženjering, OIB 37779812687,JADRANSKO OSIGURANJE dioničko društvo, OIB 94472454976,TEHNOPLAST d.o.o. za građevinarstvo, trgovinu, ugostiteljstvo, turizam i uslužne djelatnosti, OIB 70676517267,HYPO ALPE-ADRIA-BANK dioničko društvo, OIB 14036333877,HELIOS Vienna Insurance Group dioničko društvo za osiguranje, OIB 59369087232,HYPO-LEASING KROATIEN, društvo za financiranje, d.o.o., OIB 87064273078,HERUS d.o.o. za usluge, OIB 73063900220,ELEKTROMATERIJAL dioničko društvo za trgovinu i usluge u stečaju, OIB 72091456912,ALING društvo s ograničenom odgovornošću za tehničku zaštitu osoba i imovine, OIB 67349852816,JADRANSKO OSIGURANJE dioničko društvo, OIB 94472454976,SUNCE OSIGURANJE dioničko društvo za osiguranje, OIB 12012147571,PORSCHE INTER AUTO d.o.o. za trgovinu i popravak motornih vozila, OIB 67492500921,MERSTEEL d.o.o. za trgovinu i usluge, OIB 32913763672,KOMJATE za trgovinu i usluge društvo s ograničenom odgovornošću, OIB 92009564551,VODOVOD-OSIJEK d.o.o. za vodoopskrbu i odvodnju, OIB 43654507669,ING-ATEST d.o.o. za trgovinu i usluge, OIB 21777333810,MORULA d.o.o. za trgovinu i usluge, OIB 88833097372,FRIGOOPREMA, društvo s  ograničenom odgovornošću za proizvodnju, trgovinu i usluge, OIB 60316076304,MATEL d.o.o. za proizvodnju, zastupanje i trgovinu, OIB 11899215110,GERION d.o.o. za građenje, OIB 86354925004,MESSER CROATIA PLIN Poduzeće za proizvodnju i prodaju tehničkih plinova d.o.o., OIB 32179081874,MEĐIMURJE INFORMACIJSKO PROJEKTANTSKI CENTAR dioničko društvo za informatički inženjering, OIB 98483804275,ERSTE FACTORING društvo s ograničenom odgovornošću za factoring, OIB 10194059689,ČISTOĆA društvo s ograničenom odgovornošću za obavljanje komunalnih djelatnosti održavanja čistoće i odlaganja komunaln, OIB 38812451417,BRODOMERKUR trgovina i usluge, dioničko društvo, OIB 33956120458,LAPIS-TEXTUM d.o.o. za trgovinu i proizvodnju, OIB 34024384265,CENTAR BANKA dioničko društvo, OIB 89296739230,HP - Hrvatska pošta d.d., OIB 87311810356,WAVIN CROATIA društvo s ograničenom odgovornošću za trgovinu - u likvidaciji, OIB 93287855819,MONT INSTALACIJA, društvo s ograničenom odgovornošću za instalacijske i završne radove u građevinarstvu, OIB 05084406987,SCHRACK TECHNIK d.o.o. za promet elektrotehničkih uređaja, OIB 36365310424,DUCA, društvo s ograničenom odgovornošću za građevinarstvo, projektiranje i trgovinu, OIB 01304089776,ECCOS-INŽENJERING d.o.o. za projektiranje, nadzor i zaštitu osoba i imovine, OIB 71629027685,RADAR d.o.o. za usluge, OIB 70063044422,ORBIS HOLDING, d.o.o. za graditeljstvo, trgovinu i usluge, OIB 18315544469,ST ARC, d.o.o. za završne i obrtničke radove u gradjevinarstvu i trgovinu, OIB 58632083307,DET NORSKE VERITAS ADRIATICA d. o. o. , društvo za klasifikaciju, certifikaciju i konzultacije, OIB 66958856391,ERSTE&amp;STEIERMÄRKISCHE BANKA dioničko društvo, OIB 23057039320,VISOKO POTKROVLJE društvo s ograničenom odgovornošću za građenje, OIB 28887408223,HYPO ALPE-ADRIA-BANK dioničko društvo, OIB 14036333877,TOMAS &amp; CO društvo s ograničenom odgovornošću za proizvodnju i inženjering u elektrotehnici, trgovinu i turizam, export-imp, OIB 52725486771,KREDITNA BANKA ZAGREB, dioničko društvo, OIB 70663193635,KRAGIĆ d.o.o. za proizvodnju plastičnih metalnih predmeta i za trgovinu, OIB 35264136731,MONTER POLIS d.o.o. za građevinske i instalaterske radove "u stečaju", OIB 66697386731,TRGOMETAL za proizvodnju, trgovinu i usluge, društvo s ograničenom odgovornošću, OIB 14669056208,GDD za građenje i usluge, društvo s ograničenom odgovornošću, OIB 04524958627,LUKA TERM d.o.o. za završne radove u graditeljstvu, OIB 16662980077,TISS d.o.o. za inženjering, OIB 37779812687,HRVATSKE ŠUME društvo s ograničenom odgovornošću, OIB 69693144506,TEA PHARIA, društvo s ograničenom odgovornošću za trgovinu i usluge, OIB 99294824555,HEP - Opskrba d.o.o. za opskrbu potrošača električnom, toplinskom energijom i plinom, OIB 63073332379,MONT INSTALACIJA, društvo s ograničenom odgovornošću za instalacijske i završne radove u građevinarstvu, OIB 05084406987,ST ARC, d.o.o. za završne i obrtničke radove u gradjevinarstvu i trgovinu, OIB 58632083307,Odvjetničko društvo GLAMUZINA &amp; GROŠETA, OIB 69402757072,ELEKTROKOVINA ADRIA, d.o.o. za izradu, prodaju, montažu i popravak elektrotehničkih proizvoda, OIB 86742905038,MAĆEŠIĆ I PARTNERI odvjetničko društvo, OIB 11793113837,SVEUČILIŠTE U SPLITU, STUDENTSKI CENTAR-SPLIT, OIB 25975412650,Siemens dioničko društvo za elektrotehniku, OIB 12673471493,ANTOLIĆ I SURADNICI odvjetničko društvo, javno trgovačko društvo, OIB 82891991682,Igor Nazor, vlasnik  Obrta za usluge  NAVA, OIB 10447826313,OT-OPTIMA TELEKOM d.d. za telekomunikacije, OIB 36004425025,SVEUČILIŠTE U SPLITU, STUDENTSKI CENTAR-SPLIT, OIB 25975412650</izvorni_sadrzaj>
    <derivirana_varijabla naziv="DomainObject.Predmet.StrankaNazivFormatedOIB_1">PASTOR INŽENJERING d.d., OIB 55598634637,TEA PHARIA, društvo s ograničenom odgovornošću za trgovinu i usluge, OIB 99294824555,TISS d.o.o. za inženjering, OIB 37779812687,JADRANSKO OSIGURANJE dioničko društvo, OIB 94472454976,TEHNOPLAST d.o.o. za građevinarstvo, trgovinu, ugostiteljstvo, turizam i uslužne djelatnosti, OIB 70676517267,HYPO ALPE-ADRIA-BANK dioničko društvo, OIB 14036333877,HELIOS Vienna Insurance Group dioničko društvo za osiguranje, OIB 59369087232,HYPO-LEASING KROATIEN, društvo za financiranje, d.o.o., OIB 87064273078,HERUS d.o.o. za usluge, OIB 73063900220,ELEKTROMATERIJAL dioničko društvo za trgovinu i usluge u stečaju, OIB 72091456912,ALING društvo s ograničenom odgovornošću za tehničku zaštitu osoba i imovine, OIB 67349852816,JADRANSKO OSIGURANJE dioničko društvo, OIB 94472454976,SUNCE OSIGURANJE dioničko društvo za osiguranje, OIB 12012147571,PORSCHE INTER AUTO d.o.o. za trgovinu i popravak motornih vozila, OIB 67492500921,MERSTEEL d.o.o. za trgovinu i usluge, OIB 32913763672,KOMJATE za trgovinu i usluge društvo s ograničenom odgovornošću, OIB 92009564551,VODOVOD-OSIJEK d.o.o. za vodoopskrbu i odvodnju, OIB 43654507669,ING-ATEST d.o.o. za trgovinu i usluge, OIB 21777333810,MORULA d.o.o. za trgovinu i usluge, OIB 88833097372,FRIGOOPREMA, društvo s  ograničenom odgovornošću za proizvodnju, trgovinu i usluge, OIB 60316076304,MATEL d.o.o. za proizvodnju, zastupanje i trgovinu, OIB 11899215110,GERION d.o.o. za građenje, OIB 86354925004,MESSER CROATIA PLIN Poduzeće za proizvodnju i prodaju tehničkih plinova d.o.o., OIB 32179081874,MEĐIMURJE INFORMACIJSKO PROJEKTANTSKI CENTAR dioničko društvo za informatički inženjering, OIB 98483804275,ERSTE FACTORING društvo s ograničenom odgovornošću za factoring, OIB 10194059689,ČISTOĆA društvo s ograničenom odgovornošću za obavljanje komunalnih djelatnosti održavanja čistoće i odlaganja komunaln, OIB 38812451417,BRODOMERKUR trgovina i usluge, dioničko društvo, OIB 33956120458,LAPIS-TEXTUM d.o.o. za trgovinu i proizvodnju, OIB 34024384265,CENTAR BANKA dioničko društvo, OIB 89296739230,HP - Hrvatska pošta d.d., OIB 87311810356,WAVIN CROATIA društvo s ograničenom odgovornošću za trgovinu - u likvidaciji, OIB 93287855819,MONT INSTALACIJA, društvo s ograničenom odgovornošću za instalacijske i završne radove u građevinarstvu, OIB 05084406987,SCHRACK TECHNIK d.o.o. za promet elektrotehničkih uređaja, OIB 36365310424,DUCA, društvo s ograničenom odgovornošću za građevinarstvo, projektiranje i trgovinu, OIB 01304089776,ECCOS-INŽENJERING d.o.o. za projektiranje, nadzor i zaštitu osoba i imovine, OIB 71629027685,RADAR d.o.o. za usluge, OIB 70063044422,ORBIS HOLDING, d.o.o. za graditeljstvo, trgovinu i usluge, OIB 18315544469,ST ARC, d.o.o. za završne i obrtničke radove u gradjevinarstvu i trgovinu, OIB 58632083307,DET NORSKE VERITAS ADRIATICA d. o. o. , društvo za klasifikaciju, certifikaciju i konzultacije, OIB 66958856391,ERSTE&amp;STEIERMÄRKISCHE BANKA dioničko društvo, OIB 23057039320,VISOKO POTKROVLJE društvo s ograničenom odgovornošću za građenje, OIB 28887408223,HYPO ALPE-ADRIA-BANK dioničko društvo, OIB 14036333877,TOMAS &amp; CO društvo s ograničenom odgovornošću za proizvodnju i inženjering u elektrotehnici, trgovinu i turizam, export-imp, OIB 52725486771,KREDITNA BANKA ZAGREB, dioničko društvo, OIB 70663193635,KRAGIĆ d.o.o. za proizvodnju plastičnih metalnih predmeta i za trgovinu, OIB 35264136731,MONTER POLIS d.o.o. za građevinske i instalaterske radove "u stečaju", OIB 66697386731,TRGOMETAL za proizvodnju, trgovinu i usluge, društvo s ograničenom odgovornošću, OIB 14669056208,GDD za građenje i usluge, društvo s ograničenom odgovornošću, OIB 04524958627,LUKA TERM d.o.o. za završne radove u graditeljstvu, OIB 16662980077,TISS d.o.o. za inženjering, OIB 37779812687,HRVATSKE ŠUME društvo s ograničenom odgovornošću, OIB 69693144506,TEA PHARIA, društvo s ograničenom odgovornošću za trgovinu i usluge, OIB 99294824555,HEP - Opskrba d.o.o. za opskrbu potrošača električnom, toplinskom energijom i plinom, OIB 63073332379,MONT INSTALACIJA, društvo s ograničenom odgovornošću za instalacijske i završne radove u građevinarstvu, OIB 05084406987,ST ARC, d.o.o. za završne i obrtničke radove u gradjevinarstvu i trgovinu, OIB 58632083307,Odvjetničko društvo GLAMUZINA &amp; GROŠETA, OIB 69402757072,ELEKTROKOVINA ADRIA, d.o.o. za izradu, prodaju, montažu i popravak elektrotehničkih proizvoda, OIB 86742905038,MAĆEŠIĆ I PARTNERI odvjetničko društvo, OIB 11793113837,SVEUČILIŠTE U SPLITU, STUDENTSKI CENTAR-SPLIT, OIB 25975412650,Siemens dioničko društvo za elektrotehniku, OIB 12673471493,ANTOLIĆ I SURADNICI odvjetničko društvo, javno trgovačko društvo, OIB 82891991682,Igor Nazor, vlasnik  Obrta za usluge  NAVA, OIB 10447826313,OT-OPTIMA TELEKOM d.d. za telekomunikacije, OIB 36004425025,SVEUČILIŠTE U SPLITU, STUDENTSKI CENTAR-SPLIT, OIB 25975412650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PASTOR INŽENJERING d.d. zastupanog po punomoćniku KSENIJA ČERIN</item>
      <item>TEA PHARIA, društvo s ograničenom odgovornošću za trgovinu i usluge</item>
      <item>TISS d.o.o. za inženjering</item>
      <item>JADRANSKO OSIGURANJE dioničko društvo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 zastupanog po punomoćniku Vinko Radovani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 zastupanog po punomoćniku Sanja Paić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 zastupanog po punomoćniku Stjepan Čaljkušić</item>
      <item>ST ARC, d.o.o. za završne i obrtničke radove u gradjevinarstvu i trgovinu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ANTOLIĆ I SURADNICI odvjetničko društvo, javno trgovačko društvo</item>
      <item>Igor Nazor, vlasnik  Obrta za usluge  NAVA</item>
      <item>OT-OPTIMA TELEKOM d.d. za telekomunikacije</item>
      <item>SVEUČILIŠTE U SPLITU, STUDENTSKI CENTAR-SPLIT</item>
    </izvorni_sadrzaj>
    <derivirana_varijabla naziv="DomainObject.Predmet.StrankaListFormated_1">
      <item>PASTOR INŽENJERING d.d. zastupanog po punomoćniku KSENIJA ČERIN</item>
      <item>TEA PHARIA, društvo s ograničenom odgovornošću za trgovinu i usluge</item>
      <item>TISS d.o.o. za inženjering</item>
      <item>JADRANSKO OSIGURANJE dioničko društvo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 zastupanog po punomoćniku Vinko Radovani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 zastupanog po punomoćniku Sanja Paić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 zastupanog po punomoćniku Stjepan Čaljkušić</item>
      <item>ST ARC, d.o.o. za završne i obrtničke radove u gradjevinarstvu i trgovinu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ANTOLIĆ I SURADNICI odvjetničko društvo, javno trgovačko društvo</item>
      <item>Igor Nazor, vlasnik  Obrta za usluge  NAVA</item>
      <item>OT-OPTIMA TELEKOM d.d. za telekomunikacije</item>
      <item>SVEUČILIŠTE U SPLITU, STUDENTSKI CENTAR-SPLIT</item>
    </derivirana_varijabla>
  </DomainObject.Predmet.StrankaListFormated>
  <DomainObject.Predmet.StrankaListFormatedOIB>
    <izvorni_sadrzaj>
      <item>PASTOR INŽENJERING d.d., OIB 55598634637 zastupanog po punomoćniku KSENIJA ČERIN</item>
      <item>TEA PHARIA, društvo s ograničenom odgovornošću za trgovinu i usluge, OIB 99294824555</item>
      <item>TISS d.o.o. za inženjering, OIB 37779812687</item>
      <item>JADRANSKO OSIGURANJE dioničko društvo, OIB 94472454976</item>
      <item>TEHNOPLAST d.o.o. za građevinarstvo, trgovinu, ugostiteljstvo, turizam i uslužne djelatnosti, OIB 70676517267</item>
      <item>HYPO ALPE-ADRIA-BANK dioničko društvo, OIB 14036333877</item>
      <item>HELIOS Vienna Insurance Group dioničko društvo za osiguranje, OIB 59369087232</item>
      <item>HYPO-LEASING KROATIEN, društvo za financiranje, d.o.o., OIB 87064273078</item>
      <item>HERUS d.o.o. za usluge, OIB 73063900220</item>
      <item>ELEKTROMATERIJAL dioničko društvo za trgovinu i usluge u stečaju, OIB 72091456912</item>
      <item>ALING društvo s ograničenom odgovornošću za tehničku zaštitu osoba i imovine, OIB 67349852816</item>
      <item>JADRANSKO OSIGURANJE dioničko društvo, OIB 94472454976</item>
      <item>SUNCE OSIGURANJE dioničko društvo za osiguranje, OIB 12012147571</item>
      <item>PORSCHE INTER AUTO d.o.o. za trgovinu i popravak motornih vozila, OIB 67492500921</item>
      <item>MERSTEEL d.o.o. za trgovinu i usluge, OIB 32913763672</item>
      <item>KOMJATE za trgovinu i usluge društvo s ograničenom odgovornošću, OIB 92009564551</item>
      <item>VODOVOD-OSIJEK d.o.o. za vodoopskrbu i odvodnju, OIB 43654507669</item>
      <item>ING-ATEST d.o.o. za trgovinu i usluge, OIB 21777333810 zastupanog po punomoćniku Vinko Radovani</item>
      <item>MORULA d.o.o. za trgovinu i usluge, OIB 88833097372</item>
      <item>FRIGOOPREMA, društvo s  ograničenom odgovornošću za proizvodnju, trgovinu i usluge, OIB 60316076304</item>
      <item>MATEL d.o.o. za proizvodnju, zastupanje i trgovinu, OIB 11899215110</item>
      <item>GERION d.o.o. za građenje, OIB 86354925004</item>
      <item>MESSER CROATIA PLIN Poduzeće za proizvodnju i prodaju tehničkih plinova d.o.o., OIB 32179081874</item>
      <item>MEĐIMURJE INFORMACIJSKO PROJEKTANTSKI CENTAR dioničko društvo za informatički inženjering, OIB 98483804275</item>
      <item>ERSTE FACTORING društvo s ograničenom odgovornošću za factoring, OIB 10194059689</item>
      <item>ČISTOĆA društvo s ograničenom odgovornošću za obavljanje komunalnih djelatnosti održavanja čistoće i odlaganja komunaln, OIB 38812451417</item>
      <item>BRODOMERKUR trgovina i usluge, dioničko društvo, OIB 33956120458</item>
      <item>LAPIS-TEXTUM d.o.o. za trgovinu i proizvodnju, OIB 34024384265</item>
      <item>CENTAR BANKA dioničko društvo, OIB 89296739230</item>
      <item>HP - Hrvatska pošta d.d., OIB 87311810356</item>
      <item>WAVIN CROATIA društvo s ograničenom odgovornošću za trgovinu - u likvidaciji, OIB 93287855819</item>
      <item>MONT INSTALACIJA, društvo s ograničenom odgovornošću za instalacijske i završne radove u građevinarstvu, OIB 05084406987</item>
      <item>SCHRACK TECHNIK d.o.o. za promet elektrotehničkih uređaja, OIB 36365310424</item>
      <item>DUCA, društvo s ograničenom odgovornošću za građevinarstvo, projektiranje i trgovinu, OIB 01304089776</item>
      <item>ECCOS-INŽENJERING d.o.o. za projektiranje, nadzor i zaštitu osoba i imovine, OIB 71629027685 zastupanog po punomoćniku Sanja Paić</item>
      <item>RADAR d.o.o. za usluge, OIB 70063044422</item>
      <item>ORBIS HOLDING, d.o.o. za graditeljstvo, trgovinu i usluge, OIB 18315544469</item>
      <item>ST ARC, d.o.o. za završne i obrtničke radove u gradjevinarstvu i trgovinu, OIB 58632083307</item>
      <item>DET NORSKE VERITAS ADRIATICA d. o. o. , društvo za klasifikaciju, certifikaciju i konzultacije, OIB 66958856391</item>
      <item>ERSTE&amp;STEIERMÄRKISCHE BANKA dioničko društvo, OIB 23057039320</item>
      <item>VISOKO POTKROVLJE društvo s ograničenom odgovornošću za građenje, OIB 28887408223</item>
      <item>HYPO ALPE-ADRIA-BANK dioničko društvo, OIB 14036333877</item>
      <item>TOMAS &amp; CO društvo s ograničenom odgovornošću za proizvodnju i inženjering u elektrotehnici, trgovinu i turizam, export-imp, OIB 52725486771</item>
      <item>KREDITNA BANKA ZAGREB, dioničko društvo, OIB 70663193635</item>
      <item>KRAGIĆ d.o.o. za proizvodnju plastičnih metalnih predmeta i za trgovinu, OIB 35264136731</item>
      <item>MONTER POLIS d.o.o. za građevinske i instalaterske radove "u stečaju", OIB 66697386731</item>
      <item>TRGOMETAL za proizvodnju, trgovinu i usluge, društvo s ograničenom odgovornošću, OIB 14669056208</item>
      <item>GDD za građenje i usluge, društvo s ograničenom odgovornošću, OIB 04524958627</item>
      <item>LUKA TERM d.o.o. za završne radove u graditeljstvu, OIB 16662980077</item>
      <item>TISS d.o.o. za inženjering, OIB 37779812687</item>
      <item>HRVATSKE ŠUME društvo s ograničenom odgovornošću, OIB 69693144506</item>
      <item>TEA PHARIA, društvo s ograničenom odgovornošću za trgovinu i usluge, OIB 99294824555</item>
      <item>HEP - Opskrba d.o.o. za opskrbu potrošača električnom, toplinskom energijom i plinom, OIB 63073332379</item>
      <item>MONT INSTALACIJA, društvo s ograničenom odgovornošću za instalacijske i završne radove u građevinarstvu, OIB 05084406987 zastupanog po punomoćniku Stjepan Čaljkušić</item>
      <item>ST ARC, d.o.o. za završne i obrtničke radove u gradjevinarstvu i trgovinu, OIB 58632083307</item>
      <item>Odvjetničko društvo GLAMUZINA &amp; GROŠETA, OIB 69402757072</item>
      <item>ELEKTROKOVINA ADRIA, d.o.o. za izradu, prodaju, montažu i popravak elektrotehničkih proizvoda, OIB 86742905038</item>
      <item>MAĆEŠIĆ I PARTNERI odvjetničko društvo, OIB 11793113837</item>
      <item>SVEUČILIŠTE U SPLITU, STUDENTSKI CENTAR-SPLIT, OIB 25975412650</item>
      <item>Siemens dioničko društvo za elektrotehniku, OIB 12673471493</item>
      <item>ANTOLIĆ I SURADNICI odvjetničko društvo, javno trgovačko društvo, OIB 82891991682</item>
      <item>Igor Nazor, vlasnik  Obrta za usluge  NAVA, OIB 10447826313</item>
      <item>OT-OPTIMA TELEKOM d.d. za telekomunikacije, OIB 36004425025</item>
      <item>SVEUČILIŠTE U SPLITU, STUDENTSKI CENTAR-SPLIT, OIB 25975412650</item>
    </izvorni_sadrzaj>
    <derivirana_varijabla naziv="DomainObject.Predmet.StrankaListFormatedOIB_1">
      <item>PASTOR INŽENJERING d.d., OIB 55598634637 zastupanog po punomoćniku KSENIJA ČERIN</item>
      <item>TEA PHARIA, društvo s ograničenom odgovornošću za trgovinu i usluge, OIB 99294824555</item>
      <item>TISS d.o.o. za inženjering, OIB 37779812687</item>
      <item>JADRANSKO OSIGURANJE dioničko društvo, OIB 94472454976</item>
      <item>TEHNOPLAST d.o.o. za građevinarstvo, trgovinu, ugostiteljstvo, turizam i uslužne djelatnosti, OIB 70676517267</item>
      <item>HYPO ALPE-ADRIA-BANK dioničko društvo, OIB 14036333877</item>
      <item>HELIOS Vienna Insurance Group dioničko društvo za osiguranje, OIB 59369087232</item>
      <item>HYPO-LEASING KROATIEN, društvo za financiranje, d.o.o., OIB 87064273078</item>
      <item>HERUS d.o.o. za usluge, OIB 73063900220</item>
      <item>ELEKTROMATERIJAL dioničko društvo za trgovinu i usluge u stečaju, OIB 72091456912</item>
      <item>ALING društvo s ograničenom odgovornošću za tehničku zaštitu osoba i imovine, OIB 67349852816</item>
      <item>JADRANSKO OSIGURANJE dioničko društvo, OIB 94472454976</item>
      <item>SUNCE OSIGURANJE dioničko društvo za osiguranje, OIB 12012147571</item>
      <item>PORSCHE INTER AUTO d.o.o. za trgovinu i popravak motornih vozila, OIB 67492500921</item>
      <item>MERSTEEL d.o.o. za trgovinu i usluge, OIB 32913763672</item>
      <item>KOMJATE za trgovinu i usluge društvo s ograničenom odgovornošću, OIB 92009564551</item>
      <item>VODOVOD-OSIJEK d.o.o. za vodoopskrbu i odvodnju, OIB 43654507669</item>
      <item>ING-ATEST d.o.o. za trgovinu i usluge, OIB 21777333810 zastupanog po punomoćniku Vinko Radovani</item>
      <item>MORULA d.o.o. za trgovinu i usluge, OIB 88833097372</item>
      <item>FRIGOOPREMA, društvo s  ograničenom odgovornošću za proizvodnju, trgovinu i usluge, OIB 60316076304</item>
      <item>MATEL d.o.o. za proizvodnju, zastupanje i trgovinu, OIB 11899215110</item>
      <item>GERION d.o.o. za građenje, OIB 86354925004</item>
      <item>MESSER CROATIA PLIN Poduzeće za proizvodnju i prodaju tehničkih plinova d.o.o., OIB 32179081874</item>
      <item>MEĐIMURJE INFORMACIJSKO PROJEKTANTSKI CENTAR dioničko društvo za informatički inženjering, OIB 98483804275</item>
      <item>ERSTE FACTORING društvo s ograničenom odgovornošću za factoring, OIB 10194059689</item>
      <item>ČISTOĆA društvo s ograničenom odgovornošću za obavljanje komunalnih djelatnosti održavanja čistoće i odlaganja komunaln, OIB 38812451417</item>
      <item>BRODOMERKUR trgovina i usluge, dioničko društvo, OIB 33956120458</item>
      <item>LAPIS-TEXTUM d.o.o. za trgovinu i proizvodnju, OIB 34024384265</item>
      <item>CENTAR BANKA dioničko društvo, OIB 89296739230</item>
      <item>HP - Hrvatska pošta d.d., OIB 87311810356</item>
      <item>WAVIN CROATIA društvo s ograničenom odgovornošću za trgovinu - u likvidaciji, OIB 93287855819</item>
      <item>MONT INSTALACIJA, društvo s ograničenom odgovornošću za instalacijske i završne radove u građevinarstvu, OIB 05084406987</item>
      <item>SCHRACK TECHNIK d.o.o. za promet elektrotehničkih uređaja, OIB 36365310424</item>
      <item>DUCA, društvo s ograničenom odgovornošću za građevinarstvo, projektiranje i trgovinu, OIB 01304089776</item>
      <item>ECCOS-INŽENJERING d.o.o. za projektiranje, nadzor i zaštitu osoba i imovine, OIB 71629027685 zastupanog po punomoćniku Sanja Paić</item>
      <item>RADAR d.o.o. za usluge, OIB 70063044422</item>
      <item>ORBIS HOLDING, d.o.o. za graditeljstvo, trgovinu i usluge, OIB 18315544469</item>
      <item>ST ARC, d.o.o. za završne i obrtničke radove u gradjevinarstvu i trgovinu, OIB 58632083307</item>
      <item>DET NORSKE VERITAS ADRIATICA d. o. o. , društvo za klasifikaciju, certifikaciju i konzultacije, OIB 66958856391</item>
      <item>ERSTE&amp;STEIERMÄRKISCHE BANKA dioničko društvo, OIB 23057039320</item>
      <item>VISOKO POTKROVLJE društvo s ograničenom odgovornošću za građenje, OIB 28887408223</item>
      <item>HYPO ALPE-ADRIA-BANK dioničko društvo, OIB 14036333877</item>
      <item>TOMAS &amp; CO društvo s ograničenom odgovornošću za proizvodnju i inženjering u elektrotehnici, trgovinu i turizam, export-imp, OIB 52725486771</item>
      <item>KREDITNA BANKA ZAGREB, dioničko društvo, OIB 70663193635</item>
      <item>KRAGIĆ d.o.o. za proizvodnju plastičnih metalnih predmeta i za trgovinu, OIB 35264136731</item>
      <item>MONTER POLIS d.o.o. za građevinske i instalaterske radove "u stečaju", OIB 66697386731</item>
      <item>TRGOMETAL za proizvodnju, trgovinu i usluge, društvo s ograničenom odgovornošću, OIB 14669056208</item>
      <item>GDD za građenje i usluge, društvo s ograničenom odgovornošću, OIB 04524958627</item>
      <item>LUKA TERM d.o.o. za završne radove u graditeljstvu, OIB 16662980077</item>
      <item>TISS d.o.o. za inženjering, OIB 37779812687</item>
      <item>HRVATSKE ŠUME društvo s ograničenom odgovornošću, OIB 69693144506</item>
      <item>TEA PHARIA, društvo s ograničenom odgovornošću za trgovinu i usluge, OIB 99294824555</item>
      <item>HEP - Opskrba d.o.o. za opskrbu potrošača električnom, toplinskom energijom i plinom, OIB 63073332379</item>
      <item>MONT INSTALACIJA, društvo s ograničenom odgovornošću za instalacijske i završne radove u građevinarstvu, OIB 05084406987 zastupanog po punomoćniku Stjepan Čaljkušić</item>
      <item>ST ARC, d.o.o. za završne i obrtničke radove u gradjevinarstvu i trgovinu, OIB 58632083307</item>
      <item>Odvjetničko društvo GLAMUZINA &amp; GROŠETA, OIB 69402757072</item>
      <item>ELEKTROKOVINA ADRIA, d.o.o. za izradu, prodaju, montažu i popravak elektrotehničkih proizvoda, OIB 86742905038</item>
      <item>MAĆEŠIĆ I PARTNERI odvjetničko društvo, OIB 11793113837</item>
      <item>SVEUČILIŠTE U SPLITU, STUDENTSKI CENTAR-SPLIT, OIB 25975412650</item>
      <item>Siemens dioničko društvo za elektrotehniku, OIB 12673471493</item>
      <item>ANTOLIĆ I SURADNICI odvjetničko društvo, javno trgovačko društvo, OIB 82891991682</item>
      <item>Igor Nazor, vlasnik  Obrta za usluge  NAVA, OIB 10447826313</item>
      <item>OT-OPTIMA TELEKOM d.d. za telekomunikacije, OIB 36004425025</item>
      <item>SVEUČILIŠTE U SPLITU, STUDENTSKI CENTAR-SPLIT, OIB 25975412650</item>
    </derivirana_varijabla>
  </DomainObject.Predmet.StrankaListFormatedOIB>
  <DomainObject.Predmet.StrankaListFormatedWithAdress>
    <izvorni_sadrzaj>
      <item>PASTOR INŽENJERING d.d., Novačka 2, Rakitje zastupanog po punomoćniku KSENIJA ČERIN</item>
      <item>TEA PHARIA, društvo s ograničenom odgovornošću za trgovinu i usluge, 114.Brigade 10, Split</item>
      <item>TISS d.o.o. za inženjering, Ulica Fra Grge Martića 30, Split</item>
      <item>JADRANSKO OSIGURANJE dioničko društvo, Listopadska 2, 10000 Zagreb</item>
      <item>TEHNOPLAST d.o.o. za građevinarstvo, trgovinu, ugostiteljstvo, turizam i uslužne djelatnosti, Ulica Slobode 5, Split</item>
      <item>HYPO ALPE-ADRIA-BANK dioničko društvo, Slavonska avenija 6, 10000 Zagreb</item>
      <item>HELIOS Vienna Insurance Group dioničko društvo za osiguranje, Poljička ulica 5, 10000 Zagreb</item>
      <item>HYPO-LEASING KROATIEN, društvo za financiranje, d.o.o., Koranska 16, 10000 Zagreb</item>
      <item>HERUS d.o.o. za usluge, Poljička Cesta 39, Split</item>
      <item>ELEKTROMATERIJAL dioničko društvo za trgovinu i usluge u stečaju, Cambierieva 13, Rijeka</item>
      <item>ALING društvo s ograničenom odgovornošću za tehničku zaštitu osoba i imovine, Andrije Žaje 61, 10000 Zagreb</item>
      <item>JADRANSKO OSIGURANJE dioničko društvo, Put Supavla 1, 21000 Split</item>
      <item>SUNCE OSIGURANJE dioničko društvo za osiguranje, Varaždinska  54, 21000 Split</item>
      <item>PORSCHE INTER AUTO d.o.o. za trgovinu i popravak motornih vozila, Velimira Škorpika 21-23, 10000 Zagreb</item>
      <item>MERSTEEL d.o.o. za trgovinu i usluge, Slavonska avenija 22 d, 10000 Zagreb</item>
      <item>KOMJATE za trgovinu i usluge društvo s ograničenom odgovornošću, Komjate 9/A, Kaštel Lukšić</item>
      <item>VODOVOD-OSIJEK d.o.o. za vodoopskrbu i odvodnju, Poljski Put 1, Osijek</item>
      <item>ING-ATEST d.o.o. za trgovinu i usluge, Hrvatske mornarice 1/a, Split zastupanog po punomoćniku Vinko Radovani</item>
      <item>MORULA d.o.o. za trgovinu i usluge, Domovinskog rata 29/c, Podstrana</item>
      <item>FRIGOOPREMA, društvo s  ograničenom odgovornošću za proizvodnju, trgovinu i usluge, Ivankova 126, Stobreč</item>
      <item>MATEL d.o.o. za proizvodnju, zastupanje i trgovinu, Popovićeva 8, 10000 Zagreb</item>
      <item>GERION d.o.o. za građenje, Matice Hrvatske 59, Split</item>
      <item>MESSER CROATIA PLIN Poduzeće za proizvodnju i prodaju tehničkih plinova d.o.o., Industrijska 1, Zaprešić</item>
      <item>MEĐIMURJE INFORMACIJSKO PROJEKTANTSKI CENTAR dioničko društvo za informatički inženjering, Mihovljanska 72, 40000 Čakovec</item>
      <item>ERSTE FACTORING društvo s ograničenom odgovornošću za factoring, Ivana Lučića 2, 10000 Zagreb</item>
      <item>ČISTOĆA društvo s ograničenom odgovornošću za obavljanje komunalnih djelatnosti održavanja čistoće i odlaganja komunaln, Put Plokita 81, Split</item>
      <item>BRODOMERKUR trgovina i usluge, dioničko društvo, Poljička Cesta 35, Split</item>
      <item>LAPIS-TEXTUM d.o.o. za trgovinu i proizvodnju, Frankopanska 5/a, 10000 Zagreb</item>
      <item>CENTAR BANKA dioničko društvo, Amruševa 6, 10000 Zagreb</item>
      <item>HP - Hrvatska pošta d.d., Jurišićeva 13, 10000 Zagreb</item>
      <item>WAVIN CROATIA društvo s ograničenom odgovornošću za trgovinu - u likvidaciji, Ogrizovićeva 40a, 10000 Zagreb</item>
      <item>MONT INSTALACIJA, društvo s ograničenom odgovornošću za instalacijske i završne radove u građevinarstvu, Ulica Maka Dizdara 55, Split</item>
      <item>SCHRACK TECHNIK d.o.o. za promet elektrotehničkih uređaja, Zavrtnica 17, 10000 Zagreb</item>
      <item>DUCA, društvo s ograničenom odgovornošću za građevinarstvo, projektiranje i trgovinu, Ruđera Boškovića 4/II, Zadar</item>
      <item>ECCOS-INŽENJERING d.o.o. za projektiranje, nadzor i zaštitu osoba i imovine, I Pile 21, 10000 Zagreb zastupanog po punomoćniku Sanja Paić</item>
      <item>RADAR d.o.o. za usluge, Ivana Lučića 2/a, 10000 Zagreb</item>
      <item>ORBIS HOLDING, d.o.o. za graditeljstvo, trgovinu i usluge, Ivana Lučića 2/A, 10000 Zagreb</item>
      <item>ST ARC, d.o.o. za završne i obrtničke radove u gradjevinarstvu i trgovinu, Dubrovačka 49, Split</item>
      <item>DET NORSKE VERITAS ADRIATICA d. o. o. , društvo za klasifikaciju, certifikaciju i konzultacije, Ružićeva 32, Rijeka</item>
      <item>ERSTE&amp;STEIERMÄRKISCHE BANKA dioničko društvo, Jadranski Trg 3/a, Rijeka</item>
      <item>VISOKO POTKROVLJE društvo s ograničenom odgovornošću za građenje, Don Rafaela Radice 38, Žrnovnica</item>
      <item>HYPO ALPE-ADRIA-BANK dioničko društvo, Slavonska avenija 6, 10000 Zagreb</item>
      <item>TOMAS &amp; CO društvo s ograničenom odgovornošću za proizvodnju i inženjering u elektrotehnici, trgovinu i turizam, export-imp, Kopilica 9, Split</item>
      <item>KREDITNA BANKA ZAGREB, dioničko društvo, Ulica grada Vukovara 74, 10000 Zagreb</item>
      <item>KRAGIĆ d.o.o. za proizvodnju plastičnih metalnih predmeta i za trgovinu, Put Firula 29, Split</item>
      <item>MONTER POLIS d.o.o. za građevinske i instalaterske radove "u stečaju", Poljička cesta 39, Split</item>
      <item>TRGOMETAL za proizvodnju, trgovinu i usluge, društvo s ograničenom odgovornošću, Put Dračanice 8, Dugopolje</item>
      <item>GDD za građenje i usluge, društvo s ograničenom odgovornošću, Put Plokita 87, Split</item>
      <item>LUKA TERM d.o.o. za završne radove u graditeljstvu, Vrapčanska draga 45, 10000 Zagreb</item>
      <item>TISS d.o.o. za inženjering, Ulica Fra Grge Martića 30, Split</item>
      <item>HRVATSKE ŠUME društvo s ograničenom odgovornošću, Ul.Ljudevita Farkaša Vukotinovića 2, 10000 Zagreb</item>
      <item>TEA PHARIA, društvo s ograničenom odgovornošću za trgovinu i usluge, 114.Brigade 10, Split</item>
      <item>HEP - Opskrba d.o.o. za opskrbu potrošača električnom, toplinskom energijom i plinom, Ulica grada Vukovara 37, 10000 Zagreb</item>
      <item>MONT INSTALACIJA, društvo s ograničenom odgovornošću za instalacijske i završne radove u građevinarstvu, Visoka 55, Split zastupanog po punomoćniku Stjepan Čaljkušić</item>
      <item>ST ARC, d.o.o. za završne i obrtničke radove u gradjevinarstvu i trgovinu, Dubrovačka 49, Split</item>
      <item>Odvjetničko društvo GLAMUZINA &amp; GROŠETA, Krajiška 27, 10000 Zagreb</item>
      <item>ELEKTROKOVINA ADRIA, d.o.o. za izradu, prodaju, montažu i popravak elektrotehničkih proizvoda, Vukovarska 52/A, Split</item>
      <item>MAĆEŠIĆ I PARTNERI odvjetničko društvo, Pod Kaštelom 4, Rijeka</item>
      <item>SVEUČILIŠTE U SPLITU, STUDENTSKI CENTAR-SPLIT, Sinjska Ulica 6, Split</item>
      <item>Siemens dioničko društvo za elektrotehniku, Heinzelova 70/a, 10000 Zagreb</item>
      <item>ANTOLIĆ I SURADNICI odvjetničko društvo, javno trgovačko društvo, Ulica Pavla Hatza 3, 10000 Zagreb</item>
      <item>Igor Nazor, vlasnik  Obrta za usluge  NAVA, Tršćanska  53, 21000 Split</item>
      <item>OT-OPTIMA TELEKOM d.d. za telekomunikacije, Bani 75/a, 10000 Zagreb</item>
      <item>SVEUČILIŠTE U SPLITU, STUDENTSKI CENTAR-SPLIT, Sinjska Ulica 6, 21000 Split</item>
    </izvorni_sadrzaj>
    <derivirana_varijabla naziv="DomainObject.Predmet.StrankaListFormatedWithAdress_1">
      <item>PASTOR INŽENJERING d.d., Novačka 2, Rakitje zastupanog po punomoćniku KSENIJA ČERIN</item>
      <item>TEA PHARIA, društvo s ograničenom odgovornošću za trgovinu i usluge, 114.Brigade 10, Split</item>
      <item>TISS d.o.o. za inženjering, Ulica Fra Grge Martića 30, Split</item>
      <item>JADRANSKO OSIGURANJE dioničko društvo, Listopadska 2, 10000 Zagreb</item>
      <item>TEHNOPLAST d.o.o. za građevinarstvo, trgovinu, ugostiteljstvo, turizam i uslužne djelatnosti, Ulica Slobode 5, Split</item>
      <item>HYPO ALPE-ADRIA-BANK dioničko društvo, Slavonska avenija 6, 10000 Zagreb</item>
      <item>HELIOS Vienna Insurance Group dioničko društvo za osiguranje, Poljička ulica 5, 10000 Zagreb</item>
      <item>HYPO-LEASING KROATIEN, društvo za financiranje, d.o.o., Koranska 16, 10000 Zagreb</item>
      <item>HERUS d.o.o. za usluge, Poljička Cesta 39, Split</item>
      <item>ELEKTROMATERIJAL dioničko društvo za trgovinu i usluge u stečaju, Cambierieva 13, Rijeka</item>
      <item>ALING društvo s ograničenom odgovornošću za tehničku zaštitu osoba i imovine, Andrije Žaje 61, 10000 Zagreb</item>
      <item>JADRANSKO OSIGURANJE dioničko društvo, Put Supavla 1, 21000 Split</item>
      <item>SUNCE OSIGURANJE dioničko društvo za osiguranje, Varaždinska  54, 21000 Split</item>
      <item>PORSCHE INTER AUTO d.o.o. za trgovinu i popravak motornih vozila, Velimira Škorpika 21-23, 10000 Zagreb</item>
      <item>MERSTEEL d.o.o. za trgovinu i usluge, Slavonska avenija 22 d, 10000 Zagreb</item>
      <item>KOMJATE za trgovinu i usluge društvo s ograničenom odgovornošću, Komjate 9/A, Kaštel Lukšić</item>
      <item>VODOVOD-OSIJEK d.o.o. za vodoopskrbu i odvodnju, Poljski Put 1, Osijek</item>
      <item>ING-ATEST d.o.o. za trgovinu i usluge, Hrvatske mornarice 1/a, Split zastupanog po punomoćniku Vinko Radovani</item>
      <item>MORULA d.o.o. za trgovinu i usluge, Domovinskog rata 29/c, Podstrana</item>
      <item>FRIGOOPREMA, društvo s  ograničenom odgovornošću za proizvodnju, trgovinu i usluge, Ivankova 126, Stobreč</item>
      <item>MATEL d.o.o. za proizvodnju, zastupanje i trgovinu, Popovićeva 8, 10000 Zagreb</item>
      <item>GERION d.o.o. za građenje, Matice Hrvatske 59, Split</item>
      <item>MESSER CROATIA PLIN Poduzeće za proizvodnju i prodaju tehničkih plinova d.o.o., Industrijska 1, Zaprešić</item>
      <item>MEĐIMURJE INFORMACIJSKO PROJEKTANTSKI CENTAR dioničko društvo za informatički inženjering, Mihovljanska 72, 40000 Čakovec</item>
      <item>ERSTE FACTORING društvo s ograničenom odgovornošću za factoring, Ivana Lučića 2, 10000 Zagreb</item>
      <item>ČISTOĆA društvo s ograničenom odgovornošću za obavljanje komunalnih djelatnosti održavanja čistoće i odlaganja komunaln, Put Plokita 81, Split</item>
      <item>BRODOMERKUR trgovina i usluge, dioničko društvo, Poljička Cesta 35, Split</item>
      <item>LAPIS-TEXTUM d.o.o. za trgovinu i proizvodnju, Frankopanska 5/a, 10000 Zagreb</item>
      <item>CENTAR BANKA dioničko društvo, Amruševa 6, 10000 Zagreb</item>
      <item>HP - Hrvatska pošta d.d., Jurišićeva 13, 10000 Zagreb</item>
      <item>WAVIN CROATIA društvo s ograničenom odgovornošću za trgovinu - u likvidaciji, Ogrizovićeva 40a, 10000 Zagreb</item>
      <item>MONT INSTALACIJA, društvo s ograničenom odgovornošću za instalacijske i završne radove u građevinarstvu, Ulica Maka Dizdara 55, Split</item>
      <item>SCHRACK TECHNIK d.o.o. za promet elektrotehničkih uređaja, Zavrtnica 17, 10000 Zagreb</item>
      <item>DUCA, društvo s ograničenom odgovornošću za građevinarstvo, projektiranje i trgovinu, Ruđera Boškovića 4/II, Zadar</item>
      <item>ECCOS-INŽENJERING d.o.o. za projektiranje, nadzor i zaštitu osoba i imovine, I Pile 21, 10000 Zagreb zastupanog po punomoćniku Sanja Paić</item>
      <item>RADAR d.o.o. za usluge, Ivana Lučića 2/a, 10000 Zagreb</item>
      <item>ORBIS HOLDING, d.o.o. za graditeljstvo, trgovinu i usluge, Ivana Lučića 2/A, 10000 Zagreb</item>
      <item>ST ARC, d.o.o. za završne i obrtničke radove u gradjevinarstvu i trgovinu, Dubrovačka 49, Split</item>
      <item>DET NORSKE VERITAS ADRIATICA d. o. o. , društvo za klasifikaciju, certifikaciju i konzultacije, Ružićeva 32, Rijeka</item>
      <item>ERSTE&amp;STEIERMÄRKISCHE BANKA dioničko društvo, Jadranski Trg 3/a, Rijeka</item>
      <item>VISOKO POTKROVLJE društvo s ograničenom odgovornošću za građenje, Don Rafaela Radice 38, Žrnovnica</item>
      <item>HYPO ALPE-ADRIA-BANK dioničko društvo, Slavonska avenija 6, 10000 Zagreb</item>
      <item>TOMAS &amp; CO društvo s ograničenom odgovornošću za proizvodnju i inženjering u elektrotehnici, trgovinu i turizam, export-imp, Kopilica 9, Split</item>
      <item>KREDITNA BANKA ZAGREB, dioničko društvo, Ulica grada Vukovara 74, 10000 Zagreb</item>
      <item>KRAGIĆ d.o.o. za proizvodnju plastičnih metalnih predmeta i za trgovinu, Put Firula 29, Split</item>
      <item>MONTER POLIS d.o.o. za građevinske i instalaterske radove "u stečaju", Poljička cesta 39, Split</item>
      <item>TRGOMETAL za proizvodnju, trgovinu i usluge, društvo s ograničenom odgovornošću, Put Dračanice 8, Dugopolje</item>
      <item>GDD za građenje i usluge, društvo s ograničenom odgovornošću, Put Plokita 87, Split</item>
      <item>LUKA TERM d.o.o. za završne radove u graditeljstvu, Vrapčanska draga 45, 10000 Zagreb</item>
      <item>TISS d.o.o. za inženjering, Ulica Fra Grge Martića 30, Split</item>
      <item>HRVATSKE ŠUME društvo s ograničenom odgovornošću, Ul.Ljudevita Farkaša Vukotinovića 2, 10000 Zagreb</item>
      <item>TEA PHARIA, društvo s ograničenom odgovornošću za trgovinu i usluge, 114.Brigade 10, Split</item>
      <item>HEP - Opskrba d.o.o. za opskrbu potrošača električnom, toplinskom energijom i plinom, Ulica grada Vukovara 37, 10000 Zagreb</item>
      <item>MONT INSTALACIJA, društvo s ograničenom odgovornošću za instalacijske i završne radove u građevinarstvu, Visoka 55, Split zastupanog po punomoćniku Stjepan Čaljkušić</item>
      <item>ST ARC, d.o.o. za završne i obrtničke radove u gradjevinarstvu i trgovinu, Dubrovačka 49, Split</item>
      <item>Odvjetničko društvo GLAMUZINA &amp; GROŠETA, Krajiška 27, 10000 Zagreb</item>
      <item>ELEKTROKOVINA ADRIA, d.o.o. za izradu, prodaju, montažu i popravak elektrotehničkih proizvoda, Vukovarska 52/A, Split</item>
      <item>MAĆEŠIĆ I PARTNERI odvjetničko društvo, Pod Kaštelom 4, Rijeka</item>
      <item>SVEUČILIŠTE U SPLITU, STUDENTSKI CENTAR-SPLIT, Sinjska Ulica 6, Split</item>
      <item>Siemens dioničko društvo za elektrotehniku, Heinzelova 70/a, 10000 Zagreb</item>
      <item>ANTOLIĆ I SURADNICI odvjetničko društvo, javno trgovačko društvo, Ulica Pavla Hatza 3, 10000 Zagreb</item>
      <item>Igor Nazor, vlasnik  Obrta za usluge  NAVA, Tršćanska  53, 21000 Split</item>
      <item>OT-OPTIMA TELEKOM d.d. za telekomunikacije, Bani 75/a, 10000 Zagreb</item>
      <item>SVEUČILIŠTE U SPLITU, STUDENTSKI CENTAR-SPLIT, Sinjska Ulica 6, 21000 Split</item>
    </derivirana_varijabla>
  </DomainObject.Predmet.StrankaListFormatedWithAdress>
  <DomainObject.Predmet.StrankaListFormatedWithAdressOIB>
    <izvorni_sadrzaj>
      <item>PASTOR INŽENJERING d.d., OIB 55598634637, Novačka 2, Rakitje zastupanog po punomoćniku KSENIJA ČERIN</item>
      <item>TEA PHARIA, društvo s ograničenom odgovornošću za trgovinu i usluge, OIB 99294824555, 114.Brigade 10, Split</item>
      <item>TISS d.o.o. za inženjering, OIB 37779812687, Ulica Fra Grge Martića 30, Split</item>
      <item>JADRANSKO OSIGURANJE dioničko društvo, OIB 94472454976, Listopadska 2, 10000 Zagreb</item>
      <item>TEHNOPLAST d.o.o. za građevinarstvo, trgovinu, ugostiteljstvo, turizam i uslužne djelatnosti, OIB 70676517267, Ulica Slobode 5, Split</item>
      <item>HYPO ALPE-ADRIA-BANK dioničko društvo, OIB 14036333877, Slavonska avenija 6, 10000 Zagreb</item>
      <item>HELIOS Vienna Insurance Group dioničko društvo za osiguranje, OIB 59369087232, Poljička ulica 5, 10000 Zagreb</item>
      <item>HYPO-LEASING KROATIEN, društvo za financiranje, d.o.o., OIB 87064273078, Koranska 16, 10000 Zagreb</item>
      <item>HERUS d.o.o. za usluge, OIB 73063900220, Poljička Cesta 39, Split</item>
      <item>ELEKTROMATERIJAL dioničko društvo za trgovinu i usluge u stečaju, OIB 72091456912, Cambierieva 13, Rijeka</item>
      <item>ALING društvo s ograničenom odgovornošću za tehničku zaštitu osoba i imovine, OIB 67349852816, Andrije Žaje 61, 10000 Zagreb</item>
      <item>JADRANSKO OSIGURANJE dioničko društvo, OIB 94472454976, Put Supavla 1, 21000 Split</item>
      <item>SUNCE OSIGURANJE dioničko društvo za osiguranje, OIB 12012147571, Varaždinska  54, 21000 Split</item>
      <item>PORSCHE INTER AUTO d.o.o. za trgovinu i popravak motornih vozila, OIB 67492500921, Velimira Škorpika 21-23, 10000 Zagreb</item>
      <item>MERSTEEL d.o.o. za trgovinu i usluge, OIB 32913763672, Slavonska avenija 22 d, 10000 Zagreb</item>
      <item>KOMJATE za trgovinu i usluge društvo s ograničenom odgovornošću, OIB 92009564551, Komjate 9/A, Kaštel Lukšić</item>
      <item>VODOVOD-OSIJEK d.o.o. za vodoopskrbu i odvodnju, OIB 43654507669, Poljski Put 1, Osijek</item>
      <item>ING-ATEST d.o.o. za trgovinu i usluge, OIB 21777333810, Hrvatske mornarice 1/a, Split zastupanog po punomoćniku Vinko Radovani</item>
      <item>MORULA d.o.o. za trgovinu i usluge, OIB 88833097372, Domovinskog rata 29/c, Podstrana</item>
      <item>FRIGOOPREMA, društvo s  ograničenom odgovornošću za proizvodnju, trgovinu i usluge, OIB 60316076304, Ivankova 126, Stobreč</item>
      <item>MATEL d.o.o. za proizvodnju, zastupanje i trgovinu, OIB 11899215110, Popovićeva 8, 10000 Zagreb</item>
      <item>GERION d.o.o. za građenje, OIB 86354925004, Matice Hrvatske 59, Split</item>
      <item>MESSER CROATIA PLIN Poduzeće za proizvodnju i prodaju tehničkih plinova d.o.o., OIB 32179081874, Industrijska 1, Zaprešić</item>
      <item>MEĐIMURJE INFORMACIJSKO PROJEKTANTSKI CENTAR dioničko društvo za informatički inženjering, OIB 98483804275, Mihovljanska 72, 40000 Čakovec</item>
      <item>ERSTE FACTORING društvo s ograničenom odgovornošću za factoring, OIB 10194059689, Ivana Lučića 2, 10000 Zagreb</item>
      <item>ČISTOĆA društvo s ograničenom odgovornošću za obavljanje komunalnih djelatnosti održavanja čistoće i odlaganja komunaln, OIB 38812451417, Put Plokita 81, Split</item>
      <item>BRODOMERKUR trgovina i usluge, dioničko društvo, OIB 33956120458, Poljička Cesta 35, Split</item>
      <item>LAPIS-TEXTUM d.o.o. za trgovinu i proizvodnju, OIB 34024384265, Frankopanska 5/a, 10000 Zagreb</item>
      <item>CENTAR BANKA dioničko društvo, OIB 89296739230, Amruševa 6, 10000 Zagreb</item>
      <item>HP - Hrvatska pošta d.d., OIB 87311810356, Jurišićeva 13, 10000 Zagreb</item>
      <item>WAVIN CROATIA društvo s ograničenom odgovornošću za trgovinu - u likvidaciji, OIB 93287855819, Ogrizovićeva 40a, 10000 Zagreb</item>
      <item>MONT INSTALACIJA, društvo s ograničenom odgovornošću za instalacijske i završne radove u građevinarstvu, OIB 05084406987, Ulica Maka Dizdara 55, Split</item>
      <item>SCHRACK TECHNIK d.o.o. za promet elektrotehničkih uređaja, OIB 36365310424, Zavrtnica 17, 10000 Zagreb</item>
      <item>DUCA, društvo s ograničenom odgovornošću za građevinarstvo, projektiranje i trgovinu, OIB 01304089776, Ruđera Boškovića 4/II, Zadar</item>
      <item>ECCOS-INŽENJERING d.o.o. za projektiranje, nadzor i zaštitu osoba i imovine, OIB 71629027685, I Pile 21, 10000 Zagreb zastupanog po punomoćniku Sanja Paić</item>
      <item>RADAR d.o.o. za usluge, OIB 70063044422, Ivana Lučića 2/a, 10000 Zagreb</item>
      <item>ORBIS HOLDING, d.o.o. za graditeljstvo, trgovinu i usluge, OIB 18315544469, Ivana Lučića 2/A, 10000 Zagreb</item>
      <item>ST ARC, d.o.o. za završne i obrtničke radove u gradjevinarstvu i trgovinu, OIB 58632083307, Dubrovačka 49, Split</item>
      <item>DET NORSKE VERITAS ADRIATICA d. o. o. , društvo za klasifikaciju, certifikaciju i konzultacije, OIB 66958856391, Ružićeva 32, Rijeka</item>
      <item>ERSTE&amp;STEIERMÄRKISCHE BANKA dioničko društvo, OIB 23057039320, Jadranski Trg 3/a, Rijeka</item>
      <item>VISOKO POTKROVLJE društvo s ograničenom odgovornošću za građenje, OIB 28887408223, Don Rafaela Radice 38, Žrnovnica</item>
      <item>HYPO ALPE-ADRIA-BANK dioničko društvo, OIB 14036333877, Slavonska avenija 6, 10000 Zagreb</item>
      <item>TOMAS &amp; CO društvo s ograničenom odgovornošću za proizvodnju i inženjering u elektrotehnici, trgovinu i turizam, export-imp, OIB 52725486771, Kopilica 9, Split</item>
      <item>KREDITNA BANKA ZAGREB, dioničko društvo, OIB 70663193635, Ulica grada Vukovara 74, 10000 Zagreb</item>
      <item>KRAGIĆ d.o.o. za proizvodnju plastičnih metalnih predmeta i za trgovinu, OIB 35264136731, Put Firula 29, Split</item>
      <item>MONTER POLIS d.o.o. za građevinske i instalaterske radove "u stečaju", OIB 66697386731, Poljička cesta 39, Split</item>
      <item>TRGOMETAL za proizvodnju, trgovinu i usluge, društvo s ograničenom odgovornošću, OIB 14669056208, Put Dračanice 8, Dugopolje</item>
      <item>GDD za građenje i usluge, društvo s ograničenom odgovornošću, OIB 04524958627, Put Plokita 87, Split</item>
      <item>LUKA TERM d.o.o. za završne radove u graditeljstvu, OIB 16662980077, Vrapčanska draga 45, 10000 Zagreb</item>
      <item>TISS d.o.o. za inženjering, OIB 37779812687, Ulica Fra Grge Martića 30, Split</item>
      <item>HRVATSKE ŠUME društvo s ograničenom odgovornošću, OIB 69693144506, Ul.Ljudevita Farkaša Vukotinovića 2, 10000 Zagreb</item>
      <item>TEA PHARIA, društvo s ograničenom odgovornošću za trgovinu i usluge, OIB 99294824555, 114.Brigade 10, Split</item>
      <item>HEP - Opskrba d.o.o. za opskrbu potrošača električnom, toplinskom energijom i plinom, OIB 63073332379, Ulica grada Vukovara 37, 10000 Zagreb</item>
      <item>MONT INSTALACIJA, društvo s ograničenom odgovornošću za instalacijske i završne radove u građevinarstvu, OIB 05084406987, Visoka 55, Split zastupanog po punomoćniku Stjepan Čaljkušić</item>
      <item>ST ARC, d.o.o. za završne i obrtničke radove u gradjevinarstvu i trgovinu, OIB 58632083307, Dubrovačka 49, Split</item>
      <item>Odvjetničko društvo GLAMUZINA &amp; GROŠETA, OIB 69402757072, Krajiška 27, 10000 Zagreb</item>
      <item>ELEKTROKOVINA ADRIA, d.o.o. za izradu, prodaju, montažu i popravak elektrotehničkih proizvoda, OIB 86742905038, Vukovarska 52/A, Split</item>
      <item>MAĆEŠIĆ I PARTNERI odvjetničko društvo, OIB 11793113837, Pod Kaštelom 4, Rijeka</item>
      <item>SVEUČILIŠTE U SPLITU, STUDENTSKI CENTAR-SPLIT, OIB 25975412650, Sinjska Ulica 6, Split</item>
      <item>Siemens dioničko društvo za elektrotehniku, OIB 12673471493, Heinzelova 70/a, 10000 Zagreb</item>
      <item>ANTOLIĆ I SURADNICI odvjetničko društvo, javno trgovačko društvo, OIB 82891991682, Ulica Pavla Hatza 3, 10000 Zagreb</item>
      <item>Igor Nazor, vlasnik  Obrta za usluge  NAVA, OIB 10447826313, Tršćanska  53, 21000 Split</item>
      <item>OT-OPTIMA TELEKOM d.d. za telekomunikacije, OIB 36004425025, Bani 75/a, 10000 Zagreb</item>
      <item>SVEUČILIŠTE U SPLITU, STUDENTSKI CENTAR-SPLIT, OIB 25975412650, Sinjska Ulica 6, 21000 Split</item>
    </izvorni_sadrzaj>
    <derivirana_varijabla naziv="DomainObject.Predmet.StrankaListFormatedWithAdressOIB_1">
      <item>PASTOR INŽENJERING d.d., OIB 55598634637, Novačka 2, Rakitje zastupanog po punomoćniku KSENIJA ČERIN</item>
      <item>TEA PHARIA, društvo s ograničenom odgovornošću za trgovinu i usluge, OIB 99294824555, 114.Brigade 10, Split</item>
      <item>TISS d.o.o. za inženjering, OIB 37779812687, Ulica Fra Grge Martića 30, Split</item>
      <item>JADRANSKO OSIGURANJE dioničko društvo, OIB 94472454976, Listopadska 2, 10000 Zagreb</item>
      <item>TEHNOPLAST d.o.o. za građevinarstvo, trgovinu, ugostiteljstvo, turizam i uslužne djelatnosti, OIB 70676517267, Ulica Slobode 5, Split</item>
      <item>HYPO ALPE-ADRIA-BANK dioničko društvo, OIB 14036333877, Slavonska avenija 6, 10000 Zagreb</item>
      <item>HELIOS Vienna Insurance Group dioničko društvo za osiguranje, OIB 59369087232, Poljička ulica 5, 10000 Zagreb</item>
      <item>HYPO-LEASING KROATIEN, društvo za financiranje, d.o.o., OIB 87064273078, Koranska 16, 10000 Zagreb</item>
      <item>HERUS d.o.o. za usluge, OIB 73063900220, Poljička Cesta 39, Split</item>
      <item>ELEKTROMATERIJAL dioničko društvo za trgovinu i usluge u stečaju, OIB 72091456912, Cambierieva 13, Rijeka</item>
      <item>ALING društvo s ograničenom odgovornošću za tehničku zaštitu osoba i imovine, OIB 67349852816, Andrije Žaje 61, 10000 Zagreb</item>
      <item>JADRANSKO OSIGURANJE dioničko društvo, OIB 94472454976, Put Supavla 1, 21000 Split</item>
      <item>SUNCE OSIGURANJE dioničko društvo za osiguranje, OIB 12012147571, Varaždinska  54, 21000 Split</item>
      <item>PORSCHE INTER AUTO d.o.o. za trgovinu i popravak motornih vozila, OIB 67492500921, Velimira Škorpika 21-23, 10000 Zagreb</item>
      <item>MERSTEEL d.o.o. za trgovinu i usluge, OIB 32913763672, Slavonska avenija 22 d, 10000 Zagreb</item>
      <item>KOMJATE za trgovinu i usluge društvo s ograničenom odgovornošću, OIB 92009564551, Komjate 9/A, Kaštel Lukšić</item>
      <item>VODOVOD-OSIJEK d.o.o. za vodoopskrbu i odvodnju, OIB 43654507669, Poljski Put 1, Osijek</item>
      <item>ING-ATEST d.o.o. za trgovinu i usluge, OIB 21777333810, Hrvatske mornarice 1/a, Split zastupanog po punomoćniku Vinko Radovani</item>
      <item>MORULA d.o.o. za trgovinu i usluge, OIB 88833097372, Domovinskog rata 29/c, Podstrana</item>
      <item>FRIGOOPREMA, društvo s  ograničenom odgovornošću za proizvodnju, trgovinu i usluge, OIB 60316076304, Ivankova 126, Stobreč</item>
      <item>MATEL d.o.o. za proizvodnju, zastupanje i trgovinu, OIB 11899215110, Popovićeva 8, 10000 Zagreb</item>
      <item>GERION d.o.o. za građenje, OIB 86354925004, Matice Hrvatske 59, Split</item>
      <item>MESSER CROATIA PLIN Poduzeće za proizvodnju i prodaju tehničkih plinova d.o.o., OIB 32179081874, Industrijska 1, Zaprešić</item>
      <item>MEĐIMURJE INFORMACIJSKO PROJEKTANTSKI CENTAR dioničko društvo za informatički inženjering, OIB 98483804275, Mihovljanska 72, 40000 Čakovec</item>
      <item>ERSTE FACTORING društvo s ograničenom odgovornošću za factoring, OIB 10194059689, Ivana Lučića 2, 10000 Zagreb</item>
      <item>ČISTOĆA društvo s ograničenom odgovornošću za obavljanje komunalnih djelatnosti održavanja čistoće i odlaganja komunaln, OIB 38812451417, Put Plokita 81, Split</item>
      <item>BRODOMERKUR trgovina i usluge, dioničko društvo, OIB 33956120458, Poljička Cesta 35, Split</item>
      <item>LAPIS-TEXTUM d.o.o. za trgovinu i proizvodnju, OIB 34024384265, Frankopanska 5/a, 10000 Zagreb</item>
      <item>CENTAR BANKA dioničko društvo, OIB 89296739230, Amruševa 6, 10000 Zagreb</item>
      <item>HP - Hrvatska pošta d.d., OIB 87311810356, Jurišićeva 13, 10000 Zagreb</item>
      <item>WAVIN CROATIA društvo s ograničenom odgovornošću za trgovinu - u likvidaciji, OIB 93287855819, Ogrizovićeva 40a, 10000 Zagreb</item>
      <item>MONT INSTALACIJA, društvo s ograničenom odgovornošću za instalacijske i završne radove u građevinarstvu, OIB 05084406987, Ulica Maka Dizdara 55, Split</item>
      <item>SCHRACK TECHNIK d.o.o. za promet elektrotehničkih uređaja, OIB 36365310424, Zavrtnica 17, 10000 Zagreb</item>
      <item>DUCA, društvo s ograničenom odgovornošću za građevinarstvo, projektiranje i trgovinu, OIB 01304089776, Ruđera Boškovića 4/II, Zadar</item>
      <item>ECCOS-INŽENJERING d.o.o. za projektiranje, nadzor i zaštitu osoba i imovine, OIB 71629027685, I Pile 21, 10000 Zagreb zastupanog po punomoćniku Sanja Paić</item>
      <item>RADAR d.o.o. za usluge, OIB 70063044422, Ivana Lučića 2/a, 10000 Zagreb</item>
      <item>ORBIS HOLDING, d.o.o. za graditeljstvo, trgovinu i usluge, OIB 18315544469, Ivana Lučića 2/A, 10000 Zagreb</item>
      <item>ST ARC, d.o.o. za završne i obrtničke radove u gradjevinarstvu i trgovinu, OIB 58632083307, Dubrovačka 49, Split</item>
      <item>DET NORSKE VERITAS ADRIATICA d. o. o. , društvo za klasifikaciju, certifikaciju i konzultacije, OIB 66958856391, Ružićeva 32, Rijeka</item>
      <item>ERSTE&amp;STEIERMÄRKISCHE BANKA dioničko društvo, OIB 23057039320, Jadranski Trg 3/a, Rijeka</item>
      <item>VISOKO POTKROVLJE društvo s ograničenom odgovornošću za građenje, OIB 28887408223, Don Rafaela Radice 38, Žrnovnica</item>
      <item>HYPO ALPE-ADRIA-BANK dioničko društvo, OIB 14036333877, Slavonska avenija 6, 10000 Zagreb</item>
      <item>TOMAS &amp; CO društvo s ograničenom odgovornošću za proizvodnju i inženjering u elektrotehnici, trgovinu i turizam, export-imp, OIB 52725486771, Kopilica 9, Split</item>
      <item>KREDITNA BANKA ZAGREB, dioničko društvo, OIB 70663193635, Ulica grada Vukovara 74, 10000 Zagreb</item>
      <item>KRAGIĆ d.o.o. za proizvodnju plastičnih metalnih predmeta i za trgovinu, OIB 35264136731, Put Firula 29, Split</item>
      <item>MONTER POLIS d.o.o. za građevinske i instalaterske radove "u stečaju", OIB 66697386731, Poljička cesta 39, Split</item>
      <item>TRGOMETAL za proizvodnju, trgovinu i usluge, društvo s ograničenom odgovornošću, OIB 14669056208, Put Dračanice 8, Dugopolje</item>
      <item>GDD za građenje i usluge, društvo s ograničenom odgovornošću, OIB 04524958627, Put Plokita 87, Split</item>
      <item>LUKA TERM d.o.o. za završne radove u graditeljstvu, OIB 16662980077, Vrapčanska draga 45, 10000 Zagreb</item>
      <item>TISS d.o.o. za inženjering, OIB 37779812687, Ulica Fra Grge Martića 30, Split</item>
      <item>HRVATSKE ŠUME društvo s ograničenom odgovornošću, OIB 69693144506, Ul.Ljudevita Farkaša Vukotinovića 2, 10000 Zagreb</item>
      <item>TEA PHARIA, društvo s ograničenom odgovornošću za trgovinu i usluge, OIB 99294824555, 114.Brigade 10, Split</item>
      <item>HEP - Opskrba d.o.o. za opskrbu potrošača električnom, toplinskom energijom i plinom, OIB 63073332379, Ulica grada Vukovara 37, 10000 Zagreb</item>
      <item>MONT INSTALACIJA, društvo s ograničenom odgovornošću za instalacijske i završne radove u građevinarstvu, OIB 05084406987, Visoka 55, Split zastupanog po punomoćniku Stjepan Čaljkušić</item>
      <item>ST ARC, d.o.o. za završne i obrtničke radove u gradjevinarstvu i trgovinu, OIB 58632083307, Dubrovačka 49, Split</item>
      <item>Odvjetničko društvo GLAMUZINA &amp; GROŠETA, OIB 69402757072, Krajiška 27, 10000 Zagreb</item>
      <item>ELEKTROKOVINA ADRIA, d.o.o. za izradu, prodaju, montažu i popravak elektrotehničkih proizvoda, OIB 86742905038, Vukovarska 52/A, Split</item>
      <item>MAĆEŠIĆ I PARTNERI odvjetničko društvo, OIB 11793113837, Pod Kaštelom 4, Rijeka</item>
      <item>SVEUČILIŠTE U SPLITU, STUDENTSKI CENTAR-SPLIT, OIB 25975412650, Sinjska Ulica 6, Split</item>
      <item>Siemens dioničko društvo za elektrotehniku, OIB 12673471493, Heinzelova 70/a, 10000 Zagreb</item>
      <item>ANTOLIĆ I SURADNICI odvjetničko društvo, javno trgovačko društvo, OIB 82891991682, Ulica Pavla Hatza 3, 10000 Zagreb</item>
      <item>Igor Nazor, vlasnik  Obrta za usluge  NAVA, OIB 10447826313, Tršćanska  53, 21000 Split</item>
      <item>OT-OPTIMA TELEKOM d.d. za telekomunikacije, OIB 36004425025, Bani 75/a, 10000 Zagreb</item>
      <item>SVEUČILIŠTE U SPLITU, STUDENTSKI CENTAR-SPLIT, OIB 25975412650, Sinjska Ulica 6, 21000 Split</item>
    </derivirana_varijabla>
  </DomainObject.Predmet.StrankaListFormatedWithAdressOIB>
  <DomainObject.Predmet.StrankaListNazivFormated>
    <izvorni_sadrzaj>
      <item>PASTOR INŽENJERING d.d.</item>
      <item>TEA PHARIA, društvo s ograničenom odgovornošću za trgovinu i usluge</item>
      <item>TISS d.o.o. za inženjering</item>
      <item>JADRANSKO OSIGURANJE dioničko društvo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</item>
      <item>ST ARC, d.o.o. za završne i obrtničke radove u gradjevinarstvu i trgovinu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ANTOLIĆ I SURADNICI odvjetničko društvo, javno trgovačko društvo</item>
      <item>Igor Nazor, vlasnik  Obrta za usluge  NAVA</item>
      <item>OT-OPTIMA TELEKOM d.d. za telekomunikacije</item>
      <item>SVEUČILIŠTE U SPLITU, STUDENTSKI CENTAR-SPLIT</item>
    </izvorni_sadrzaj>
    <derivirana_varijabla naziv="DomainObject.Predmet.StrankaListNazivFormated_1">
      <item>PASTOR INŽENJERING d.d.</item>
      <item>TEA PHARIA, društvo s ograničenom odgovornošću za trgovinu i usluge</item>
      <item>TISS d.o.o. za inženjering</item>
      <item>JADRANSKO OSIGURANJE dioničko društvo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</item>
      <item>ST ARC, d.o.o. za završne i obrtničke radove u gradjevinarstvu i trgovinu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ANTOLIĆ I SURADNICI odvjetničko društvo, javno trgovačko društvo</item>
      <item>Igor Nazor, vlasnik  Obrta za usluge  NAVA</item>
      <item>OT-OPTIMA TELEKOM d.d. za telekomunikacije</item>
      <item>SVEUČILIŠTE U SPLITU, STUDENTSKI CENTAR-SPLIT</item>
    </derivirana_varijabla>
  </DomainObject.Predmet.StrankaListNazivFormated>
  <DomainObject.Predmet.StrankaListNazivFormatedOIB>
    <izvorni_sadrzaj>
      <item>PASTOR INŽENJERING d.d., OIB 55598634637</item>
      <item>TEA PHARIA, društvo s ograničenom odgovornošću za trgovinu i usluge, OIB 99294824555</item>
      <item>TISS d.o.o. za inženjering, OIB 37779812687</item>
      <item>JADRANSKO OSIGURANJE dioničko društvo, OIB 94472454976</item>
      <item>TEHNOPLAST d.o.o. za građevinarstvo, trgovinu, ugostiteljstvo, turizam i uslužne djelatnosti, OIB 70676517267</item>
      <item>HYPO ALPE-ADRIA-BANK dioničko društvo, OIB 14036333877</item>
      <item>HELIOS Vienna Insurance Group dioničko društvo za osiguranje, OIB 59369087232</item>
      <item>HYPO-LEASING KROATIEN, društvo za financiranje, d.o.o., OIB 87064273078</item>
      <item>HERUS d.o.o. za usluge, OIB 73063900220</item>
      <item>ELEKTROMATERIJAL dioničko društvo za trgovinu i usluge u stečaju, OIB 72091456912</item>
      <item>ALING društvo s ograničenom odgovornošću za tehničku zaštitu osoba i imovine, OIB 67349852816</item>
      <item>JADRANSKO OSIGURANJE dioničko društvo, OIB 94472454976</item>
      <item>SUNCE OSIGURANJE dioničko društvo za osiguranje, OIB 12012147571</item>
      <item>PORSCHE INTER AUTO d.o.o. za trgovinu i popravak motornih vozila, OIB 67492500921</item>
      <item>MERSTEEL d.o.o. za trgovinu i usluge, OIB 32913763672</item>
      <item>KOMJATE za trgovinu i usluge društvo s ograničenom odgovornošću, OIB 92009564551</item>
      <item>VODOVOD-OSIJEK d.o.o. za vodoopskrbu i odvodnju, OIB 43654507669</item>
      <item>ING-ATEST d.o.o. za trgovinu i usluge, OIB 21777333810</item>
      <item>MORULA d.o.o. za trgovinu i usluge, OIB 88833097372</item>
      <item>FRIGOOPREMA, društvo s  ograničenom odgovornošću za proizvodnju, trgovinu i usluge, OIB 60316076304</item>
      <item>MATEL d.o.o. za proizvodnju, zastupanje i trgovinu, OIB 11899215110</item>
      <item>GERION d.o.o. za građenje, OIB 86354925004</item>
      <item>MESSER CROATIA PLIN Poduzeće za proizvodnju i prodaju tehničkih plinova d.o.o., OIB 32179081874</item>
      <item>MEĐIMURJE INFORMACIJSKO PROJEKTANTSKI CENTAR dioničko društvo za informatički inženjering, OIB 98483804275</item>
      <item>ERSTE FACTORING društvo s ograničenom odgovornošću za factoring, OIB 10194059689</item>
      <item>ČISTOĆA društvo s ograničenom odgovornošću za obavljanje komunalnih djelatnosti održavanja čistoće i odlaganja komunaln, OIB 38812451417</item>
      <item>BRODOMERKUR trgovina i usluge, dioničko društvo, OIB 33956120458</item>
      <item>LAPIS-TEXTUM d.o.o. za trgovinu i proizvodnju, OIB 34024384265</item>
      <item>CENTAR BANKA dioničko društvo, OIB 89296739230</item>
      <item>HP - Hrvatska pošta d.d., OIB 87311810356</item>
      <item>WAVIN CROATIA društvo s ograničenom odgovornošću za trgovinu - u likvidaciji, OIB 93287855819</item>
      <item>MONT INSTALACIJA, društvo s ograničenom odgovornošću za instalacijske i završne radove u građevinarstvu, OIB 05084406987</item>
      <item>SCHRACK TECHNIK d.o.o. za promet elektrotehničkih uređaja, OIB 36365310424</item>
      <item>DUCA, društvo s ograničenom odgovornošću za građevinarstvo, projektiranje i trgovinu, OIB 01304089776</item>
      <item>ECCOS-INŽENJERING d.o.o. za projektiranje, nadzor i zaštitu osoba i imovine, OIB 71629027685</item>
      <item>RADAR d.o.o. za usluge, OIB 70063044422</item>
      <item>ORBIS HOLDING, d.o.o. za graditeljstvo, trgovinu i usluge, OIB 18315544469</item>
      <item>ST ARC, d.o.o. za završne i obrtničke radove u gradjevinarstvu i trgovinu, OIB 58632083307</item>
      <item>DET NORSKE VERITAS ADRIATICA d. o. o. , društvo za klasifikaciju, certifikaciju i konzultacije, OIB 66958856391</item>
      <item>ERSTE&amp;STEIERMÄRKISCHE BANKA dioničko društvo, OIB 23057039320</item>
      <item>VISOKO POTKROVLJE društvo s ograničenom odgovornošću za građenje, OIB 28887408223</item>
      <item>HYPO ALPE-ADRIA-BANK dioničko društvo, OIB 14036333877</item>
      <item>TOMAS &amp; CO društvo s ograničenom odgovornošću za proizvodnju i inženjering u elektrotehnici, trgovinu i turizam, export-imp, OIB 52725486771</item>
      <item>KREDITNA BANKA ZAGREB, dioničko društvo, OIB 70663193635</item>
      <item>KRAGIĆ d.o.o. za proizvodnju plastičnih metalnih predmeta i za trgovinu, OIB 35264136731</item>
      <item>MONTER POLIS d.o.o. za građevinske i instalaterske radove "u stečaju", OIB 66697386731</item>
      <item>TRGOMETAL za proizvodnju, trgovinu i usluge, društvo s ograničenom odgovornošću, OIB 14669056208</item>
      <item>GDD za građenje i usluge, društvo s ograničenom odgovornošću, OIB 04524958627</item>
      <item>LUKA TERM d.o.o. za završne radove u graditeljstvu, OIB 16662980077</item>
      <item>TISS d.o.o. za inženjering, OIB 37779812687</item>
      <item>HRVATSKE ŠUME društvo s ograničenom odgovornošću, OIB 69693144506</item>
      <item>TEA PHARIA, društvo s ograničenom odgovornošću za trgovinu i usluge, OIB 99294824555</item>
      <item>HEP - Opskrba d.o.o. za opskrbu potrošača električnom, toplinskom energijom i plinom, OIB 63073332379</item>
      <item>MONT INSTALACIJA, društvo s ograničenom odgovornošću za instalacijske i završne radove u građevinarstvu, OIB 05084406987</item>
      <item>ST ARC, d.o.o. za završne i obrtničke radove u gradjevinarstvu i trgovinu, OIB 58632083307</item>
      <item>Odvjetničko društvo GLAMUZINA &amp; GROŠETA, OIB 69402757072</item>
      <item>ELEKTROKOVINA ADRIA, d.o.o. za izradu, prodaju, montažu i popravak elektrotehničkih proizvoda, OIB 86742905038</item>
      <item>MAĆEŠIĆ I PARTNERI odvjetničko društvo, OIB 11793113837</item>
      <item>SVEUČILIŠTE U SPLITU, STUDENTSKI CENTAR-SPLIT, OIB 25975412650</item>
      <item>Siemens dioničko društvo za elektrotehniku, OIB 12673471493</item>
      <item>ANTOLIĆ I SURADNICI odvjetničko društvo, javno trgovačko društvo, OIB 82891991682</item>
      <item>Igor Nazor, vlasnik  Obrta za usluge  NAVA, OIB 10447826313</item>
      <item>OT-OPTIMA TELEKOM d.d. za telekomunikacije, OIB 36004425025</item>
      <item>SVEUČILIŠTE U SPLITU, STUDENTSKI CENTAR-SPLIT, OIB 25975412650</item>
    </izvorni_sadrzaj>
    <derivirana_varijabla naziv="DomainObject.Predmet.StrankaListNazivFormatedOIB_1">
      <item>PASTOR INŽENJERING d.d., OIB 55598634637</item>
      <item>TEA PHARIA, društvo s ograničenom odgovornošću za trgovinu i usluge, OIB 99294824555</item>
      <item>TISS d.o.o. za inženjering, OIB 37779812687</item>
      <item>JADRANSKO OSIGURANJE dioničko društvo, OIB 94472454976</item>
      <item>TEHNOPLAST d.o.o. za građevinarstvo, trgovinu, ugostiteljstvo, turizam i uslužne djelatnosti, OIB 70676517267</item>
      <item>HYPO ALPE-ADRIA-BANK dioničko društvo, OIB 14036333877</item>
      <item>HELIOS Vienna Insurance Group dioničko društvo za osiguranje, OIB 59369087232</item>
      <item>HYPO-LEASING KROATIEN, društvo za financiranje, d.o.o., OIB 87064273078</item>
      <item>HERUS d.o.o. za usluge, OIB 73063900220</item>
      <item>ELEKTROMATERIJAL dioničko društvo za trgovinu i usluge u stečaju, OIB 72091456912</item>
      <item>ALING društvo s ograničenom odgovornošću za tehničku zaštitu osoba i imovine, OIB 67349852816</item>
      <item>JADRANSKO OSIGURANJE dioničko društvo, OIB 94472454976</item>
      <item>SUNCE OSIGURANJE dioničko društvo za osiguranje, OIB 12012147571</item>
      <item>PORSCHE INTER AUTO d.o.o. za trgovinu i popravak motornih vozila, OIB 67492500921</item>
      <item>MERSTEEL d.o.o. za trgovinu i usluge, OIB 32913763672</item>
      <item>KOMJATE za trgovinu i usluge društvo s ograničenom odgovornošću, OIB 92009564551</item>
      <item>VODOVOD-OSIJEK d.o.o. za vodoopskrbu i odvodnju, OIB 43654507669</item>
      <item>ING-ATEST d.o.o. za trgovinu i usluge, OIB 21777333810</item>
      <item>MORULA d.o.o. za trgovinu i usluge, OIB 88833097372</item>
      <item>FRIGOOPREMA, društvo s  ograničenom odgovornošću za proizvodnju, trgovinu i usluge, OIB 60316076304</item>
      <item>MATEL d.o.o. za proizvodnju, zastupanje i trgovinu, OIB 11899215110</item>
      <item>GERION d.o.o. za građenje, OIB 86354925004</item>
      <item>MESSER CROATIA PLIN Poduzeće za proizvodnju i prodaju tehničkih plinova d.o.o., OIB 32179081874</item>
      <item>MEĐIMURJE INFORMACIJSKO PROJEKTANTSKI CENTAR dioničko društvo za informatički inženjering, OIB 98483804275</item>
      <item>ERSTE FACTORING društvo s ograničenom odgovornošću za factoring, OIB 10194059689</item>
      <item>ČISTOĆA društvo s ograničenom odgovornošću za obavljanje komunalnih djelatnosti održavanja čistoće i odlaganja komunaln, OIB 38812451417</item>
      <item>BRODOMERKUR trgovina i usluge, dioničko društvo, OIB 33956120458</item>
      <item>LAPIS-TEXTUM d.o.o. za trgovinu i proizvodnju, OIB 34024384265</item>
      <item>CENTAR BANKA dioničko društvo, OIB 89296739230</item>
      <item>HP - Hrvatska pošta d.d., OIB 87311810356</item>
      <item>WAVIN CROATIA društvo s ograničenom odgovornošću za trgovinu - u likvidaciji, OIB 93287855819</item>
      <item>MONT INSTALACIJA, društvo s ograničenom odgovornošću za instalacijske i završne radove u građevinarstvu, OIB 05084406987</item>
      <item>SCHRACK TECHNIK d.o.o. za promet elektrotehničkih uređaja, OIB 36365310424</item>
      <item>DUCA, društvo s ograničenom odgovornošću za građevinarstvo, projektiranje i trgovinu, OIB 01304089776</item>
      <item>ECCOS-INŽENJERING d.o.o. za projektiranje, nadzor i zaštitu osoba i imovine, OIB 71629027685</item>
      <item>RADAR d.o.o. za usluge, OIB 70063044422</item>
      <item>ORBIS HOLDING, d.o.o. za graditeljstvo, trgovinu i usluge, OIB 18315544469</item>
      <item>ST ARC, d.o.o. za završne i obrtničke radove u gradjevinarstvu i trgovinu, OIB 58632083307</item>
      <item>DET NORSKE VERITAS ADRIATICA d. o. o. , društvo za klasifikaciju, certifikaciju i konzultacije, OIB 66958856391</item>
      <item>ERSTE&amp;STEIERMÄRKISCHE BANKA dioničko društvo, OIB 23057039320</item>
      <item>VISOKO POTKROVLJE društvo s ograničenom odgovornošću za građenje, OIB 28887408223</item>
      <item>HYPO ALPE-ADRIA-BANK dioničko društvo, OIB 14036333877</item>
      <item>TOMAS &amp; CO društvo s ograničenom odgovornošću za proizvodnju i inženjering u elektrotehnici, trgovinu i turizam, export-imp, OIB 52725486771</item>
      <item>KREDITNA BANKA ZAGREB, dioničko društvo, OIB 70663193635</item>
      <item>KRAGIĆ d.o.o. za proizvodnju plastičnih metalnih predmeta i za trgovinu, OIB 35264136731</item>
      <item>MONTER POLIS d.o.o. za građevinske i instalaterske radove "u stečaju", OIB 66697386731</item>
      <item>TRGOMETAL za proizvodnju, trgovinu i usluge, društvo s ograničenom odgovornošću, OIB 14669056208</item>
      <item>GDD za građenje i usluge, društvo s ograničenom odgovornošću, OIB 04524958627</item>
      <item>LUKA TERM d.o.o. za završne radove u graditeljstvu, OIB 16662980077</item>
      <item>TISS d.o.o. za inženjering, OIB 37779812687</item>
      <item>HRVATSKE ŠUME društvo s ograničenom odgovornošću, OIB 69693144506</item>
      <item>TEA PHARIA, društvo s ograničenom odgovornošću za trgovinu i usluge, OIB 99294824555</item>
      <item>HEP - Opskrba d.o.o. za opskrbu potrošača električnom, toplinskom energijom i plinom, OIB 63073332379</item>
      <item>MONT INSTALACIJA, društvo s ograničenom odgovornošću za instalacijske i završne radove u građevinarstvu, OIB 05084406987</item>
      <item>ST ARC, d.o.o. za završne i obrtničke radove u gradjevinarstvu i trgovinu, OIB 58632083307</item>
      <item>Odvjetničko društvo GLAMUZINA &amp; GROŠETA, OIB 69402757072</item>
      <item>ELEKTROKOVINA ADRIA, d.o.o. za izradu, prodaju, montažu i popravak elektrotehničkih proizvoda, OIB 86742905038</item>
      <item>MAĆEŠIĆ I PARTNERI odvjetničko društvo, OIB 11793113837</item>
      <item>SVEUČILIŠTE U SPLITU, STUDENTSKI CENTAR-SPLIT, OIB 25975412650</item>
      <item>Siemens dioničko društvo za elektrotehniku, OIB 12673471493</item>
      <item>ANTOLIĆ I SURADNICI odvjetničko društvo, javno trgovačko društvo, OIB 82891991682</item>
      <item>Igor Nazor, vlasnik  Obrta za usluge  NAVA, OIB 10447826313</item>
      <item>OT-OPTIMA TELEKOM d.d. za telekomunikacije, OIB 36004425025</item>
      <item>SVEUČILIŠTE U SPLITU, STUDENTSKI CENTAR-SPLIT, OIB 25975412650</item>
    </derivirana_varijabla>
  </DomainObject.Predmet.StrankaListNazivFormatedOIB>
  <DomainObject.Predmet.ProtuStrankaListFormated>
    <izvorni_sadrzaj>
      <item>MONTER PROJEKT, društvo s ograničenom odgovornošću za inženjering poslove u građevinarstvu "u stečaju"</item>
    </izvorni_sadrzaj>
    <derivirana_varijabla naziv="DomainObject.Predmet.ProtuStrankaListFormated_1">
      <item>MONTER PROJEKT, društvo s ograničenom odgovornošću za inženjering poslove u građevinarstvu "u stečaju"</item>
    </derivirana_varijabla>
  </DomainObject.Predmet.ProtuStrankaListFormated>
  <DomainObject.Predmet.ProtuStrankaListFormatedOIB>
    <izvorni_sadrzaj>
      <item>MONTER PROJEKT, društvo s ograničenom odgovornošću za inženjering poslove u građevinarstvu "u stečaju", OIB 02734084556</item>
    </izvorni_sadrzaj>
    <derivirana_varijabla naziv="DomainObject.Predmet.ProtuStrankaListFormatedOIB_1">
      <item>MONTER PROJEKT, društvo s ograničenom odgovornošću za inženjering poslove u građevinarstvu "u stečaju", OIB 02734084556</item>
    </derivirana_varijabla>
  </DomainObject.Predmet.ProtuStrankaListFormatedOIB>
  <DomainObject.Predmet.ProtuStrankaListFormatedWithAdress>
    <izvorni_sadrzaj>
      <item>MONTER PROJEKT, društvo s ograničenom odgovornošću za inženjering poslove u građevinarstvu "u stečaju", Poljička Cesta 39, 21000 Split</item>
    </izvorni_sadrzaj>
    <derivirana_varijabla naziv="DomainObject.Predmet.ProtuStrankaListFormatedWithAdress_1">
      <item>MONTER PROJEKT, društvo s ograničenom odgovornošću za inženjering poslove u građevinarstvu "u stečaju", Poljička Cesta 39, 21000 Split</item>
    </derivirana_varijabla>
  </DomainObject.Predmet.ProtuStrankaListFormatedWithAdress>
  <DomainObject.Predmet.ProtuStrankaListFormatedWithAdressOIB>
    <izvorni_sadrzaj>
      <item>MONTER PROJEKT, društvo s ograničenom odgovornošću za inženjering poslove u građevinarstvu "u stečaju", OIB 02734084556, Poljička Cesta 39, 21000 Split</item>
    </izvorni_sadrzaj>
    <derivirana_varijabla naziv="DomainObject.Predmet.ProtuStrankaListFormatedWithAdressOIB_1">
      <item>MONTER PROJEKT, društvo s ograničenom odgovornošću za inženjering poslove u građevinarstvu "u stečaju", OIB 02734084556, Poljička Cesta 39, 21000 Split</item>
    </derivirana_varijabla>
  </DomainObject.Predmet.ProtuStrankaListFormatedWithAdressOIB>
  <DomainObject.Predmet.ProtuStrankaListNazivFormated>
    <izvorni_sadrzaj>
      <item>MONTER PROJEKT, društvo s ograničenom odgovornošću za inženjering poslove u građevinarstvu "u stečaju"</item>
    </izvorni_sadrzaj>
    <derivirana_varijabla naziv="DomainObject.Predmet.ProtuStrankaListNazivFormated_1">
      <item>MONTER PROJEKT, društvo s ograničenom odgovornošću za inženjering poslove u građevinarstvu "u stečaju"</item>
    </derivirana_varijabla>
  </DomainObject.Predmet.ProtuStrankaListNazivFormated>
  <DomainObject.Predmet.ProtuStrankaListNazivFormatedOIB>
    <izvorni_sadrzaj>
      <item>MONTER PROJEKT, društvo s ograničenom odgovornošću za inženjering poslove u građevinarstvu "u stečaju", OIB 02734084556</item>
    </izvorni_sadrzaj>
    <derivirana_varijabla naziv="DomainObject.Predmet.ProtuStrankaListNazivFormatedOIB_1">
      <item>MONTER PROJEKT, društvo s ograničenom odgovornošću za inženjering poslove u građevinarstvu "u stečaju", OIB 02734084556</item>
    </derivirana_varijabla>
  </DomainObject.Predmet.ProtuStrankaListNazivFormatedOIB>
  <DomainObject.Predmet.OstaliListFormated>
    <izvorni_sadrzaj>
      <item>KSENIJA ČERIN punomoćnik sudionika u postupku PASTOR INŽENJERING d.d.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Marijo Granić</item>
      <item>Grgić &amp; Partneri odvjetničko društvo j.t.d. PISARNICA SPLIT</item>
      <item>mr.sc. Blaženka Prpić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Vinko Radovani punomoćnik sudionika u postupku ING-ATEST d.o.o. za trgovinu i usluge</item>
      <item>Sanja Paić punomoćnik sudionika u postupku ECCOS-INŽENJERING d.o.o. za projektiranje, nadzor i zaštitu osoba i imovine</item>
      <item>Stjepan Čaljkušić punomoćnik sudionika u postupku MONT INSTALACIJA, društvo s ograničenom odgovornošću za instalacijske i završne radove u građevinarstvu</item>
      <item>Agencija za osiguranje radničkih potraživanja u slučaju stečaja poslodavca</item>
      <item>HYPO ALPE-ADRIA-BANK dioničko društvo</item>
      <item>Porezna uprava Dubrovnik</item>
      <item>Županijsko državno odvjetništvo u Splitu Građansko upravni odjel</item>
    </izvorni_sadrzaj>
    <derivirana_varijabla naziv="DomainObject.Predmet.OstaliListFormated_1">
      <item>KSENIJA ČERIN punomoćnik sudionika u postupku PASTOR INŽENJERING d.d.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Marijo Granić</item>
      <item>Grgić &amp; Partneri odvjetničko društvo j.t.d. PISARNICA SPLIT</item>
      <item>mr.sc. Blaženka Prpić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Vinko Radovani punomoćnik sudionika u postupku ING-ATEST d.o.o. za trgovinu i usluge</item>
      <item>Sanja Paić punomoćnik sudionika u postupku ECCOS-INŽENJERING d.o.o. za projektiranje, nadzor i zaštitu osoba i imovine</item>
      <item>Stjepan Čaljkušić punomoćnik sudionika u postupku MONT INSTALACIJA, društvo s ograničenom odgovornošću za instalacijske i završne radove u građevinarstvu</item>
      <item>Agencija za osiguranje radničkih potraživanja u slučaju stečaja poslodavca</item>
      <item>HYPO ALPE-ADRIA-BANK dioničko društvo</item>
      <item>Porezna uprava Dubrovnik</item>
      <item>Županijsko državno odvjetništvo u Splitu Građansko upravni odjel</item>
    </derivirana_varijabla>
  </DomainObject.Predmet.OstaliListFormated>
  <DomainObject.Predmet.OstaliListFormatedOIB>
    <izvorni_sadrzaj>
      <item>KSENIJA ČERIN punomoćnik sudionika u postupku PASTOR INŽENJERING d.d.</item>
      <item>Visoki trgovački sud, OIB 97349366519</item>
      <item>Financijska agencija, OIB 85821130368</item>
      <item>ANTE KATURA</item>
      <item>Goran Katura</item>
      <item>Maja Smrke</item>
      <item>Dragan Bijelić dipl.oec., OIB 53755649931</item>
      <item>Trgovački sud Registarski odjel, OIB 11748694684</item>
      <item>Trgovački sud Split Pisarnica, OIB 11748694684</item>
      <item>Općinski sud Split Zemljišno knjižni ocjel</item>
      <item>Trgovački sud Split Ovršni odjel, OIB 11748694684</item>
      <item>Tgovački sud Split Oglasna ploča, OIB 11748694684</item>
      <item>Trgovački sud Split Računovodstvo, OIB 11748694684</item>
      <item>Marijo Granić</item>
      <item>Grgić &amp; Partneri odvjetničko društvo j.t.d. PISARNICA SPLIT, OIB 16457179668</item>
      <item>mr.sc. Blaženka Prpić, OIB 58591486513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Kolak, OIB 64116173584</item>
      <item>Zoran Kačić dipl. iur.</item>
      <item>NARODNE NOVINE, dioničko društvo za izdavanje i tiskanje Službenog lista Republike Hrvatske, službenih i drugih obrazaca te , OIB 64546066176</item>
      <item>Vinko Radovani punomoćnik sudionika u postupku ING-ATEST d.o.o. za trgovinu i usluge</item>
      <item>Sanja Paić punomoćnik sudionika u postupku ECCOS-INŽENJERING d.o.o. za projektiranje, nadzor i zaštitu osoba i imovine</item>
      <item>Stjepan Čaljkušić, OIB 06283498942 punomoćnik sudionika u postupku MONT INSTALACIJA, društvo s ograničenom odgovornošću za instalacijske i završne radove u građevinarstvu</item>
      <item>Agencija za osiguranje radničkih potraživanja u slučaju stečaja poslodavca, OIB 04323472109</item>
      <item>HYPO ALPE-ADRIA-BANK dioničko društvo, OIB 14036333877</item>
      <item>Porezna uprava Dubrovnik, OIB 18683136487</item>
      <item>Županijsko državno odvjetništvo u Splitu Građansko upravni odjel, OIB 70793241859</item>
    </izvorni_sadrzaj>
    <derivirana_varijabla naziv="DomainObject.Predmet.OstaliListFormatedOIB_1">
      <item>KSENIJA ČERIN punomoćnik sudionika u postupku PASTOR INŽENJERING d.d.</item>
      <item>Visoki trgovački sud, OIB 97349366519</item>
      <item>Financijska agencija, OIB 85821130368</item>
      <item>ANTE KATURA</item>
      <item>Goran Katura</item>
      <item>Maja Smrke</item>
      <item>Dragan Bijelić dipl.oec., OIB 53755649931</item>
      <item>Trgovački sud Registarski odjel, OIB 11748694684</item>
      <item>Trgovački sud Split Pisarnica, OIB 11748694684</item>
      <item>Općinski sud Split Zemljišno knjižni ocjel</item>
      <item>Trgovački sud Split Ovršni odjel, OIB 11748694684</item>
      <item>Tgovački sud Split Oglasna ploča, OIB 11748694684</item>
      <item>Trgovački sud Split Računovodstvo, OIB 11748694684</item>
      <item>Marijo Granić</item>
      <item>Grgić &amp; Partneri odvjetničko društvo j.t.d. PISARNICA SPLIT, OIB 16457179668</item>
      <item>mr.sc. Blaženka Prpić, OIB 58591486513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Kolak, OIB 64116173584</item>
      <item>Zoran Kačić dipl. iur.</item>
      <item>NARODNE NOVINE, dioničko društvo za izdavanje i tiskanje Službenog lista Republike Hrvatske, službenih i drugih obrazaca te , OIB 64546066176</item>
      <item>Vinko Radovani punomoćnik sudionika u postupku ING-ATEST d.o.o. za trgovinu i usluge</item>
      <item>Sanja Paić punomoćnik sudionika u postupku ECCOS-INŽENJERING d.o.o. za projektiranje, nadzor i zaštitu osoba i imovine</item>
      <item>Stjepan Čaljkušić, OIB 06283498942 punomoćnik sudionika u postupku MONT INSTALACIJA, društvo s ograničenom odgovornošću za instalacijske i završne radove u građevinarstvu</item>
      <item>Agencija za osiguranje radničkih potraživanja u slučaju stečaja poslodavca, OIB 04323472109</item>
      <item>HYPO ALPE-ADRIA-BANK dioničko društvo, OIB 14036333877</item>
      <item>Porezna uprava Dubrovnik, OIB 18683136487</item>
      <item>Županijsko državno odvjetništvo u Splitu Građansko upravni odjel, OIB 70793241859</item>
    </derivirana_varijabla>
  </DomainObject.Predmet.OstaliListFormatedOIB>
  <DomainObject.Predmet.OstaliListFormatedWithAdress>
    <izvorni_sadrzaj>
      <item>KSENIJA ČERIN, Savska c. 129/III, 10000 Zagreb punomoćnik sudionika u postupku PASTOR INŽENJERING d.d.</item>
      <item>Visoki trgovački sud, Berislavićeva 11, 10000 Zagreb</item>
      <item>Financijska agencija, Vrtni put 3, 10000 Zagreb</item>
      <item>ANTE KATURA, Palmotićeva 13, 21000 Split</item>
      <item>Goran Katura, Domovinskog rata 26/I, 21000 Split</item>
      <item>Maja Smrke, Domovinskog rata 11, 21000 Split</item>
      <item>Dragan Bijelić dipl.oec., Put Kroz Meterize 25, 22000 Šibenik</item>
      <item>Trgovački sud Registarski odjel, Sukoišanska 6, 21000 Split</item>
      <item>Trgovački sud Split Pisarnica, Sukoišanska 6, 21000 Split</item>
      <item>Općinski sud Split Zemljišno knjižni ocjel, 21000 Split</item>
      <item>Trgovački sud Split Ovršni odjel, Sukoišanska 6, 21000 Split</item>
      <item>Tgovački sud Split Oglasna ploča, Sukoišanska 6, 21000 Split</item>
      <item>Trgovački sud Split Računovodstvo, Sukoišanska 6, 21000 Split</item>
      <item>Marijo Granić, Kliška 29, 21000 Split</item>
      <item>Grgić &amp; Partneri odvjetničko društvo j.t.d. PISARNICA SPLIT, Ulica grada Vukovara 282, 10000 Zagreb</item>
      <item>mr.sc. Blaženka Prpić, Corrada Ilijassicha 21, 51000 Rijeka</item>
      <item>Zoran Kačić dipl. iur., Marmontova 1/II, 21000 Split</item>
      <item>Sanda Lukić dipl.iur., Ulica domovinskog rata 49, 21000 Split</item>
      <item>Goran Katura, Domovinskog rata 26/I, 21000 Split</item>
      <item>Nada Lović dipl.iur., Mažuranićevo šetalište 24 B, 21000 Split</item>
      <item>Iskra Maras dipl. iur., Rokova 64, 21000 Split</item>
      <item>Sanda Lukić dipl.iur., Ulica Domovinskog rata 49, 21000 Split</item>
      <item>Nada Lović dipl. iur., Pujanke 1, 21000 Split</item>
      <item>Marijana Kolak, Sv. Mihovila 19, 21311 Žrnovnica</item>
      <item>Zoran Kačić dipl. iur., Marmontova 1/II, 21000 Split</item>
      <item>NARODNE NOVINE, dioničko društvo za izdavanje i tiskanje Službenog lista Republike Hrvatske, službenih i drugih obrazaca te , Savski Gaj XIII. put 6, 10000 Zagreb</item>
      <item>Vinko Radovani, Hrvatske mornarice 1 j, 21000 Split punomoćnik sudionika u postupku ING-ATEST d.o.o. za trgovinu i usluge</item>
      <item>Sanja Paić, Horvaćanska 47, 10000 Zagreb punomoćnik sudionika u postupku ECCOS-INŽENJERING d.o.o. za projektiranje, nadzor i zaštitu osoba i imovine</item>
      <item>Stjepan Čaljkušić, Put Starog Sela 54, 21311 Podstrana punomoćnik sudionika u postupku MONT INSTALACIJA, društvo s ograničenom odgovornošću za instalacijske i završne radove u građevinarstvu</item>
      <item>Agencija za osiguranje radničkih potraživanja u slučaju stečaja poslodavca, Frankopanska 11, 10000 Zagreb</item>
      <item>HYPO ALPE-ADRIA-BANK dioničko društvo, Slavonska avenija 6, 10000 Zagreb</item>
      <item>Porezna uprava Dubrovnik, Vukovarska 6, 20000 Dubrovnik</item>
      <item>Županijsko državno odvjetništvo u Splitu Građansko upravni odjel, Gundulićeva 29 A, 21000 Split</item>
    </izvorni_sadrzaj>
    <derivirana_varijabla naziv="DomainObject.Predmet.OstaliListFormatedWithAdress_1">
      <item>KSENIJA ČERIN, Savska c. 129/III, 10000 Zagreb punomoćnik sudionika u postupku PASTOR INŽENJERING d.d.</item>
      <item>Visoki trgovački sud, Berislavićeva 11, 10000 Zagreb</item>
      <item>Financijska agencija, Vrtni put 3, 10000 Zagreb</item>
      <item>ANTE KATURA, Palmotićeva 13, 21000 Split</item>
      <item>Goran Katura, Domovinskog rata 26/I, 21000 Split</item>
      <item>Maja Smrke, Domovinskog rata 11, 21000 Split</item>
      <item>Dragan Bijelić dipl.oec., Put Kroz Meterize 25, 22000 Šibenik</item>
      <item>Trgovački sud Registarski odjel, Sukoišanska 6, 21000 Split</item>
      <item>Trgovački sud Split Pisarnica, Sukoišanska 6, 21000 Split</item>
      <item>Općinski sud Split Zemljišno knjižni ocjel, 21000 Split</item>
      <item>Trgovački sud Split Ovršni odjel, Sukoišanska 6, 21000 Split</item>
      <item>Tgovački sud Split Oglasna ploča, Sukoišanska 6, 21000 Split</item>
      <item>Trgovački sud Split Računovodstvo, Sukoišanska 6, 21000 Split</item>
      <item>Marijo Granić, Kliška 29, 21000 Split</item>
      <item>Grgić &amp; Partneri odvjetničko društvo j.t.d. PISARNICA SPLIT, Ulica grada Vukovara 282, 10000 Zagreb</item>
      <item>mr.sc. Blaženka Prpić, Corrada Ilijassicha 21, 51000 Rijeka</item>
      <item>Zoran Kačić dipl. iur., Marmontova 1/II, 21000 Split</item>
      <item>Sanda Lukić dipl.iur., Ulica domovinskog rata 49, 21000 Split</item>
      <item>Goran Katura, Domovinskog rata 26/I, 21000 Split</item>
      <item>Nada Lović dipl.iur., Mažuranićevo šetalište 24 B, 21000 Split</item>
      <item>Iskra Maras dipl. iur., Rokova 64, 21000 Split</item>
      <item>Sanda Lukić dipl.iur., Ulica Domovinskog rata 49, 21000 Split</item>
      <item>Nada Lović dipl. iur., Pujanke 1, 21000 Split</item>
      <item>Marijana Kolak, Sv. Mihovila 19, 21311 Žrnovnica</item>
      <item>Zoran Kačić dipl. iur., Marmontova 1/II, 21000 Split</item>
      <item>NARODNE NOVINE, dioničko društvo za izdavanje i tiskanje Službenog lista Republike Hrvatske, službenih i drugih obrazaca te , Savski Gaj XIII. put 6, 10000 Zagreb</item>
      <item>Vinko Radovani, Hrvatske mornarice 1 j, 21000 Split punomoćnik sudionika u postupku ING-ATEST d.o.o. za trgovinu i usluge</item>
      <item>Sanja Paić, Horvaćanska 47, 10000 Zagreb punomoćnik sudionika u postupku ECCOS-INŽENJERING d.o.o. za projektiranje, nadzor i zaštitu osoba i imovine</item>
      <item>Stjepan Čaljkušić, Put Starog Sela 54, 21311 Podstrana punomoćnik sudionika u postupku MONT INSTALACIJA, društvo s ograničenom odgovornošću za instalacijske i završne radove u građevinarstvu</item>
      <item>Agencija za osiguranje radničkih potraživanja u slučaju stečaja poslodavca, Frankopanska 11, 10000 Zagreb</item>
      <item>HYPO ALPE-ADRIA-BANK dioničko društvo, Slavonska avenija 6, 10000 Zagreb</item>
      <item>Porezna uprava Dubrovnik, Vukovarska 6, 20000 Dubrovnik</item>
      <item>Županijsko državno odvjetništvo u Splitu Građansko upravni odjel, Gundulićeva 29 A, 21000 Split</item>
    </derivirana_varijabla>
  </DomainObject.Predmet.OstaliListFormatedWithAdress>
  <DomainObject.Predmet.OstaliListFormatedWithAdressOIB>
    <izvorni_sadrzaj>
      <item>KSENIJA ČERIN, Savska c. 129/III, 10000 Zagreb punomoćnik sudionika u postupku PASTOR INŽENJERING d.d.</item>
      <item>Visoki trgovački sud, OIB 97349366519, Berislavićeva 11, 10000 Zagreb</item>
      <item>Financijska agencija, OIB 85821130368, Vrtni put 3, 10000 Zagreb</item>
      <item>ANTE KATURA, Palmotićeva 13, 21000 Split</item>
      <item>Goran Katura, Domovinskog rata 26/I, 21000 Split</item>
      <item>Maja Smrke, Domovinskog rata 11, 21000 Split</item>
      <item>Dragan Bijelić dipl.oec., OIB 53755649931, Put Kroz Meterize 25, 22000 Šibenik</item>
      <item>Trgovački sud Registarski odjel, OIB 11748694684, Sukoišanska 6, 21000 Split</item>
      <item>Trgovački sud Split Pisarnica, OIB 11748694684, Sukoišanska 6, 21000 Split</item>
      <item>Općinski sud Split Zemljišno knjižni ocjel, 21000 Split</item>
      <item>Trgovački sud Split Ovršni odjel, OIB 11748694684, Sukoišanska 6, 21000 Split</item>
      <item>Tgovački sud Split Oglasna ploča, OIB 11748694684, Sukoišanska 6, 21000 Split</item>
      <item>Trgovački sud Split Računovodstvo, OIB 11748694684, Sukoišanska 6, 21000 Split</item>
      <item>Marijo Granić, Kliška 29, 21000 Split</item>
      <item>Grgić &amp; Partneri odvjetničko društvo j.t.d. PISARNICA SPLIT, OIB 16457179668, Ulica grada Vukovara 282, 10000 Zagreb</item>
      <item>mr.sc. Blaženka Prpić, OIB 58591486513, Corrada Ilijassicha 21, 51000 Rijeka</item>
      <item>Zoran Kačić dipl. iur., Marmontova 1/II, 21000 Split</item>
      <item>Sanda Lukić dipl.iur., Ulica domovinskog rata 49, 21000 Split</item>
      <item>Goran Katura, Domovinskog rata 26/I, 21000 Split</item>
      <item>Nada Lović dipl.iur., Mažuranićevo šetalište 24 B, 21000 Split</item>
      <item>Iskra Maras dipl. iur., Rokova 64, 21000 Split</item>
      <item>Sanda Lukić dipl.iur., Ulica Domovinskog rata 49, 21000 Split</item>
      <item>Nada Lović dipl. iur., Pujanke 1, 21000 Split</item>
      <item>Marijana Kolak, OIB 64116173584, Sv. Mihovila 19, 21311 Žrnovnica</item>
      <item>Zoran Kačić dipl. iur., Marmontova 1/II, 21000 Split</item>
      <item>NARODNE NOVINE, dioničko društvo za izdavanje i tiskanje Službenog lista Republike Hrvatske, službenih i drugih obrazaca te , OIB 64546066176, Savski Gaj XIII. put 6, 10000 Zagreb</item>
      <item>Vinko Radovani, Hrvatske mornarice 1 j, 21000 Split punomoćnik sudionika u postupku ING-ATEST d.o.o. za trgovinu i usluge</item>
      <item>Sanja Paić, Horvaćanska 47, 10000 Zagreb punomoćnik sudionika u postupku ECCOS-INŽENJERING d.o.o. za projektiranje, nadzor i zaštitu osoba i imovine</item>
      <item>Stjepan Čaljkušić, OIB 06283498942, Put Starog Sela 54, 21311 Podstrana punomoćnik sudionika u postupku MONT INSTALACIJA, društvo s ograničenom odgovornošću za instalacijske i završne radove u građevinarstvu</item>
      <item>Agencija za osiguranje radničkih potraživanja u slučaju stečaja poslodavca, OIB 04323472109, Frankopanska 11, 10000 Zagreb</item>
      <item>HYPO ALPE-ADRIA-BANK dioničko društvo, OIB 14036333877, Slavonska avenija 6, 10000 Zagreb</item>
      <item>Porezna uprava Dubrovnik, OIB 18683136487, Vukovarska 6, 20000 Dubrovnik</item>
      <item>Županijsko državno odvjetništvo u Splitu Građansko upravni odjel, OIB 70793241859, Gundulićeva 29 A, 21000 Split</item>
    </izvorni_sadrzaj>
    <derivirana_varijabla naziv="DomainObject.Predmet.OstaliListFormatedWithAdressOIB_1">
      <item>KSENIJA ČERIN, Savska c. 129/III, 10000 Zagreb punomoćnik sudionika u postupku PASTOR INŽENJERING d.d.</item>
      <item>Visoki trgovački sud, OIB 97349366519, Berislavićeva 11, 10000 Zagreb</item>
      <item>Financijska agencija, OIB 85821130368, Vrtni put 3, 10000 Zagreb</item>
      <item>ANTE KATURA, Palmotićeva 13, 21000 Split</item>
      <item>Goran Katura, Domovinskog rata 26/I, 21000 Split</item>
      <item>Maja Smrke, Domovinskog rata 11, 21000 Split</item>
      <item>Dragan Bijelić dipl.oec., OIB 53755649931, Put Kroz Meterize 25, 22000 Šibenik</item>
      <item>Trgovački sud Registarski odjel, OIB 11748694684, Sukoišanska 6, 21000 Split</item>
      <item>Trgovački sud Split Pisarnica, OIB 11748694684, Sukoišanska 6, 21000 Split</item>
      <item>Općinski sud Split Zemljišno knjižni ocjel, 21000 Split</item>
      <item>Trgovački sud Split Ovršni odjel, OIB 11748694684, Sukoišanska 6, 21000 Split</item>
      <item>Tgovački sud Split Oglasna ploča, OIB 11748694684, Sukoišanska 6, 21000 Split</item>
      <item>Trgovački sud Split Računovodstvo, OIB 11748694684, Sukoišanska 6, 21000 Split</item>
      <item>Marijo Granić, Kliška 29, 21000 Split</item>
      <item>Grgić &amp; Partneri odvjetničko društvo j.t.d. PISARNICA SPLIT, OIB 16457179668, Ulica grada Vukovara 282, 10000 Zagreb</item>
      <item>mr.sc. Blaženka Prpić, OIB 58591486513, Corrada Ilijassicha 21, 51000 Rijeka</item>
      <item>Zoran Kačić dipl. iur., Marmontova 1/II, 21000 Split</item>
      <item>Sanda Lukić dipl.iur., Ulica domovinskog rata 49, 21000 Split</item>
      <item>Goran Katura, Domovinskog rata 26/I, 21000 Split</item>
      <item>Nada Lović dipl.iur., Mažuranićevo šetalište 24 B, 21000 Split</item>
      <item>Iskra Maras dipl. iur., Rokova 64, 21000 Split</item>
      <item>Sanda Lukić dipl.iur., Ulica Domovinskog rata 49, 21000 Split</item>
      <item>Nada Lović dipl. iur., Pujanke 1, 21000 Split</item>
      <item>Marijana Kolak, OIB 64116173584, Sv. Mihovila 19, 21311 Žrnovnica</item>
      <item>Zoran Kačić dipl. iur., Marmontova 1/II, 21000 Split</item>
      <item>NARODNE NOVINE, dioničko društvo za izdavanje i tiskanje Službenog lista Republike Hrvatske, službenih i drugih obrazaca te , OIB 64546066176, Savski Gaj XIII. put 6, 10000 Zagreb</item>
      <item>Vinko Radovani, Hrvatske mornarice 1 j, 21000 Split punomoćnik sudionika u postupku ING-ATEST d.o.o. za trgovinu i usluge</item>
      <item>Sanja Paić, Horvaćanska 47, 10000 Zagreb punomoćnik sudionika u postupku ECCOS-INŽENJERING d.o.o. za projektiranje, nadzor i zaštitu osoba i imovine</item>
      <item>Stjepan Čaljkušić, OIB 06283498942, Put Starog Sela 54, 21311 Podstrana punomoćnik sudionika u postupku MONT INSTALACIJA, društvo s ograničenom odgovornošću za instalacijske i završne radove u građevinarstvu</item>
      <item>Agencija za osiguranje radničkih potraživanja u slučaju stečaja poslodavca, OIB 04323472109, Frankopanska 11, 10000 Zagreb</item>
      <item>HYPO ALPE-ADRIA-BANK dioničko društvo, OIB 14036333877, Slavonska avenija 6, 10000 Zagreb</item>
      <item>Porezna uprava Dubrovnik, OIB 18683136487, Vukovarska 6, 20000 Dubrovnik</item>
      <item>Županijsko državno odvjetništvo u Splitu Građansko upravni odjel, OIB 70793241859, Gundulićeva 29 A, 21000 Split</item>
    </derivirana_varijabla>
  </DomainObject.Predmet.OstaliListFormatedWithAdressOIB>
  <DomainObject.Predmet.OstaliListNazivFormated>
    <izvorni_sadrzaj>
      <item>KSENIJA ČERIN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Marijo Granić</item>
      <item>Grgić &amp; Partneri odvjetničko društvo j.t.d. PISARNICA SPLIT</item>
      <item>mr.sc. Blaženka Prpić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Vinko Radovani</item>
      <item>Sanja Paić</item>
      <item>Stjepan Čaljkušić</item>
      <item>Agencija za osiguranje radničkih potraživanja u slučaju stečaja poslodavca</item>
      <item>HYPO ALPE-ADRIA-BANK dioničko društvo</item>
      <item>Porezna uprava Dubrovnik</item>
      <item>Županijsko državno odvjetništvo u Splitu Građansko upravni odjel</item>
    </izvorni_sadrzaj>
    <derivirana_varijabla naziv="DomainObject.Predmet.OstaliListNazivFormated_1">
      <item>KSENIJA ČERIN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Marijo Granić</item>
      <item>Grgić &amp; Partneri odvjetničko društvo j.t.d. PISARNICA SPLIT</item>
      <item>mr.sc. Blaženka Prpić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Vinko Radovani</item>
      <item>Sanja Paić</item>
      <item>Stjepan Čaljkušić</item>
      <item>Agencija za osiguranje radničkih potraživanja u slučaju stečaja poslodavca</item>
      <item>HYPO ALPE-ADRIA-BANK dioničko društvo</item>
      <item>Porezna uprava Dubrovnik</item>
      <item>Županijsko državno odvjetništvo u Splitu Građansko upravni odjel</item>
    </derivirana_varijabla>
  </DomainObject.Predmet.OstaliListNazivFormated>
  <DomainObject.Predmet.OstaliListNazivFormatedOIB>
    <izvorni_sadrzaj>
      <item>KSENIJA ČERIN</item>
      <item>Visoki trgovački sud, OIB 97349366519</item>
      <item>Financijska agencija, OIB 85821130368</item>
      <item>ANTE KATURA</item>
      <item>Goran Katura</item>
      <item>Maja Smrke</item>
      <item>Dragan Bijelić dipl.oec., OIB 53755649931</item>
      <item>Trgovački sud Registarski odjel, OIB 11748694684</item>
      <item>Trgovački sud Split Pisarnica, OIB 11748694684</item>
      <item>Općinski sud Split Zemljišno knjižni ocjel</item>
      <item>Trgovački sud Split Ovršni odjel, OIB 11748694684</item>
      <item>Tgovački sud Split Oglasna ploča, OIB 11748694684</item>
      <item>Trgovački sud Split Računovodstvo, OIB 11748694684</item>
      <item>Marijo Granić</item>
      <item>Grgić &amp; Partneri odvjetničko društvo j.t.d. PISARNICA SPLIT, OIB 16457179668</item>
      <item>mr.sc. Blaženka Prpić, OIB 58591486513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Kolak, OIB 64116173584</item>
      <item>Zoran Kačić dipl. iur.</item>
      <item>NARODNE NOVINE, dioničko društvo za izdavanje i tiskanje Službenog lista Republike Hrvatske, službenih i drugih obrazaca te , OIB 64546066176</item>
      <item>Vinko Radovani</item>
      <item>Sanja Paić</item>
      <item>Stjepan Čaljkušić, OIB 06283498942</item>
      <item>Agencija za osiguranje radničkih potraživanja u slučaju stečaja poslodavca, OIB 04323472109</item>
      <item>HYPO ALPE-ADRIA-BANK dioničko društvo, OIB 14036333877</item>
      <item>Porezna uprava Dubrovnik, OIB 18683136487</item>
      <item>Županijsko državno odvjetništvo u Splitu Građansko upravni odjel, OIB 70793241859</item>
    </izvorni_sadrzaj>
    <derivirana_varijabla naziv="DomainObject.Predmet.OstaliListNazivFormatedOIB_1">
      <item>KSENIJA ČERIN</item>
      <item>Visoki trgovački sud, OIB 97349366519</item>
      <item>Financijska agencija, OIB 85821130368</item>
      <item>ANTE KATURA</item>
      <item>Goran Katura</item>
      <item>Maja Smrke</item>
      <item>Dragan Bijelić dipl.oec., OIB 53755649931</item>
      <item>Trgovački sud Registarski odjel, OIB 11748694684</item>
      <item>Trgovački sud Split Pisarnica, OIB 11748694684</item>
      <item>Općinski sud Split Zemljišno knjižni ocjel</item>
      <item>Trgovački sud Split Ovršni odjel, OIB 11748694684</item>
      <item>Tgovački sud Split Oglasna ploča, OIB 11748694684</item>
      <item>Trgovački sud Split Računovodstvo, OIB 11748694684</item>
      <item>Marijo Granić</item>
      <item>Grgić &amp; Partneri odvjetničko društvo j.t.d. PISARNICA SPLIT, OIB 16457179668</item>
      <item>mr.sc. Blaženka Prpić, OIB 58591486513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Kolak, OIB 64116173584</item>
      <item>Zoran Kačić dipl. iur.</item>
      <item>NARODNE NOVINE, dioničko društvo za izdavanje i tiskanje Službenog lista Republike Hrvatske, službenih i drugih obrazaca te , OIB 64546066176</item>
      <item>Vinko Radovani</item>
      <item>Sanja Paić</item>
      <item>Stjepan Čaljkušić, OIB 06283498942</item>
      <item>Agencija za osiguranje radničkih potraživanja u slučaju stečaja poslodavca, OIB 04323472109</item>
      <item>HYPO ALPE-ADRIA-BANK dioničko društvo, OIB 14036333877</item>
      <item>Porezna uprava Dubrovnik, OIB 18683136487</item>
      <item>Županijsko državno odvjetništvo u Splitu Građansko upravni odjel,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St-70/2010-304</izvorni_sadrzaj>
    <derivirana_varijabla naziv="DomainObject.PoslovniBrojDokumenta_1">St-70/2010-304</derivirana_varijabla>
  </DomainObject.PoslovniBrojDokumenta>
  <DomainObject.Predmet.StrankaIDrugi>
    <izvorni_sadrzaj>TEA PHARIA, društvo s ograničenom odgovornošću za trgovinu i usluge i dr.</izvorni_sadrzaj>
    <derivirana_varijabla naziv="DomainObject.Predmet.StrankaIDrugi_1">TEA PHARIA, društvo s ograničenom odgovornošću za trgovinu i usluge i dr.</derivirana_varijabla>
  </DomainObject.Predmet.StrankaIDrugi>
  <DomainObject.Predmet.ProtustrankaIDrugi>
    <izvorni_sadrzaj>MONTER PROJEKT, društvo s ograničenom odgovornošću za inženjering poslove u građevinarstvu "u stečaju"</izvorni_sadrzaj>
    <derivirana_varijabla naziv="DomainObject.Predmet.ProtustrankaIDrugi_1">MONTER PROJEKT, društvo s ograničenom odgovornošću za inženjering poslove u građevinarstvu "u stečaju"</derivirana_varijabla>
  </DomainObject.Predmet.ProtustrankaIDrugi>
  <DomainObject.Predmet.StrankaIDrugiAdressOIB>
    <izvorni_sadrzaj>TEA PHARIA, društvo s ograničenom odgovornošću za trgovinu i usluge, OIB 99294824555, 114.Brigade 10, Split i dr.</izvorni_sadrzaj>
    <derivirana_varijabla naziv="DomainObject.Predmet.StrankaIDrugiAdressOIB_1">TEA PHARIA, društvo s ograničenom odgovornošću za trgovinu i usluge, OIB 99294824555, 114.Brigade 10, Split i dr.</derivirana_varijabla>
  </DomainObject.Predmet.StrankaIDrugiAdressOIB>
  <DomainObject.Predmet.ProtustrankaIDrugiAdressOIB>
    <izvorni_sadrzaj>MONTER PROJEKT, društvo s ograničenom odgovornošću za inženjering poslove u građevinarstvu "u stečaju", OIB 02734084556, Poljička Cesta 39, 21000 Split</izvorni_sadrzaj>
    <derivirana_varijabla naziv="DomainObject.Predmet.ProtustrankaIDrugiAdressOIB_1">MONTER PROJEKT, društvo s ograničenom odgovornošću za inženjering poslove u građevinarstvu "u stečaju", OIB 02734084556, Poljička Cesta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KSENIJA ČERIN</item>
      <item>PASTOR INŽENJERING d.d.</item>
      <item>MONTER PROJEKT, društvo s ograničenom odgovornošću za inženjering poslove u građevinarstvu "u stečaju"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TEA PHARIA, društvo s ograničenom odgovornošću za trgovinu i usluge</item>
      <item>Marijo Granić</item>
      <item>TISS d.o.o. za inženjering</item>
      <item>JADRANSKO OSIGURANJE dioničko društvo</item>
      <item>Grgić &amp; Partneri odvjetničko društvo j.t.d. PISARNICA SPLIT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mr.sc. Blaženka Prpić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</item>
      <item>ST ARC, d.o.o. za završne i obrtničke radove u gradjevinarstvu i trgovinu</item>
      <item>Zoran Kačić dipl. iur.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Sanda Lukić dipl.iur.</item>
      <item>ANTOLIĆ I SURADNICI odvjetničko društvo, javno trgovačko društvo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Igor Nazor, vlasnik  Obrta za usluge  NAVA</item>
      <item>OT-OPTIMA TELEKOM d.d. za telekomunikacije</item>
      <item>Vinko Radovani</item>
      <item>Sanja Paić</item>
      <item>Stjepan Čaljkušić</item>
      <item>Agencija za osiguranje radničkih potraživanja u slučaju stečaja poslodavca</item>
      <item>HYPO ALPE-ADRIA-BANK dioničko društvo</item>
      <item>Porezna uprava Dubrovnik</item>
      <item>SVEUČILIŠTE U SPLITU, STUDENTSKI CENTAR-SPLIT</item>
      <item>Županijsko državno odvjetništvo u Splitu Građansko upravni odjel</item>
    </izvorni_sadrzaj>
    <derivirana_varijabla naziv="DomainObject.Predmet.SudioniciListNaziv_1">
      <item>KSENIJA ČERIN</item>
      <item>PASTOR INŽENJERING d.d.</item>
      <item>MONTER PROJEKT, društvo s ograničenom odgovornošću za inženjering poslove u građevinarstvu "u stečaju"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TEA PHARIA, društvo s ograničenom odgovornošću za trgovinu i usluge</item>
      <item>Marijo Granić</item>
      <item>TISS d.o.o. za inženjering</item>
      <item>JADRANSKO OSIGURANJE dioničko društvo</item>
      <item>Grgić &amp; Partneri odvjetničko društvo j.t.d. PISARNICA SPLIT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mr.sc. Blaženka Prpić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</item>
      <item>ST ARC, d.o.o. za završne i obrtničke radove u gradjevinarstvu i trgovinu</item>
      <item>Zoran Kačić dipl. iur.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Sanda Lukić dipl.iur.</item>
      <item>ANTOLIĆ I SURADNICI odvjetničko društvo, javno trgovačko društvo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Igor Nazor, vlasnik  Obrta za usluge  NAVA</item>
      <item>OT-OPTIMA TELEKOM d.d. za telekomunikacije</item>
      <item>Vinko Radovani</item>
      <item>Sanja Paić</item>
      <item>Stjepan Čaljkušić</item>
      <item>Agencija za osiguranje radničkih potraživanja u slučaju stečaja poslodavca</item>
      <item>HYPO ALPE-ADRIA-BANK dioničko društvo</item>
      <item>Porezna uprava Dubrovnik</item>
      <item>SVEUČILIŠTE U SPLITU, STUDENTSKI CENTAR-SPLIT</item>
      <item>Županijsko državno odvjetništvo u Splitu Građansko upravni odjel</item>
    </derivirana_varijabla>
  </DomainObject.Predmet.SudioniciListNaziv>
  <DomainObject.Predmet.SudioniciListAdressOIB>
    <izvorni_sadrzaj>
      <item>KSENIJA ČERIN, Savska c. 129/III,10000 Zagreb</item>
      <item>PASTOR INŽENJERING d.d., OIB 55598634637, Novačka 2,Rakitje</item>
      <item>MONTER PROJEKT, društvo s ograničenom odgovornošću za inženjering poslove u građevinarstvu "u stečaju", OIB 02734084556, Poljička Cesta 39,21000 Split</item>
      <item>Visoki trgovački sud, OIB 97349366519, Berislavićeva 11,10000 Zagreb</item>
      <item>Financijska agencija, OIB 85821130368, Vrtni put 3,10000 Zagreb</item>
      <item>ANTE KATURA, Palmotićeva 13,21000 Split</item>
      <item>Goran Katura, Domovinskog rata 26/I,21000 Split</item>
      <item>Maja Smrke, Domovinskog rata 11,21000 Split</item>
      <item>Dragan Bijelić dipl.oec., OIB 53755649931, Put Kroz Meterize 25,22000 Šibenik</item>
      <item>Trgovački sud Registarski odjel, OIB 11748694684, Sukoišanska 6,21000 Split</item>
      <item>Trgovački sud Split Pisarnica, OIB 11748694684, Sukoišanska 6,21000 Split</item>
      <item>Općinski sud Split Zemljišno knjižni ocjel, 21000 Split</item>
      <item>Trgovački sud Split Ovršni odjel, OIB 11748694684, Sukoišanska 6,21000 Split</item>
      <item>Tgovački sud Split Oglasna ploča, OIB 11748694684, Sukoišanska 6,21000 Split</item>
      <item>Trgovački sud Split Računovodstvo, OIB 11748694684, Sukoišanska 6,21000 Split</item>
      <item>TEA PHARIA, društvo s ograničenom odgovornošću za trgovinu i usluge, OIB 99294824555, 114.Brigade 10,Split</item>
      <item>Marijo Granić, Kliška 29,21000 Split</item>
      <item>TISS d.o.o. za inženjering, OIB 37779812687, Ulica Fra Grge Martića 30,Split</item>
      <item>JADRANSKO OSIGURANJE dioničko društvo, OIB 94472454976, Listopadska 2,10000 Zagreb</item>
      <item>Grgić &amp; Partneri odvjetničko društvo j.t.d. PISARNICA SPLIT, OIB 16457179668, Ulica grada Vukovara 282,10000 Zagreb</item>
      <item>TEHNOPLAST d.o.o. za građevinarstvo, trgovinu, ugostiteljstvo, turizam i uslužne djelatnosti, OIB 70676517267, Ulica Slobode 5,Split</item>
      <item>HYPO ALPE-ADRIA-BANK dioničko društvo, OIB 14036333877, Slavonska avenija 6,10000 Zagreb</item>
      <item>HELIOS Vienna Insurance Group dioničko društvo za osiguranje, OIB 59369087232, Poljička ulica 5,10000 Zagreb</item>
      <item>HYPO-LEASING KROATIEN, društvo za financiranje, d.o.o., OIB 87064273078, Koranska 16,10000 Zagreb</item>
      <item>HERUS d.o.o. za usluge, OIB 73063900220, Poljička Cesta 39,Split</item>
      <item>ELEKTROMATERIJAL dioničko društvo za trgovinu i usluge u stečaju, OIB 72091456912, Cambierieva 13,Rijeka</item>
      <item>mr.sc. Blaženka Prpić, OIB 58591486513, Corrada Ilijassicha 21,51000 Rijeka</item>
      <item>ALING društvo s ograničenom odgovornošću za tehničku zaštitu osoba i imovine, OIB 67349852816, Andrije Žaje 61,10000 Zagreb</item>
      <item>JADRANSKO OSIGURANJE dioničko društvo, OIB 94472454976, Put Supavla 1,21000 Split</item>
      <item>SUNCE OSIGURANJE dioničko društvo za osiguranje, OIB 12012147571, Varaždinska  54,21000 Split</item>
      <item>PORSCHE INTER AUTO d.o.o. za trgovinu i popravak motornih vozila, OIB 67492500921, Velimira Škorpika 21-23,10000 Zagreb</item>
      <item>MERSTEEL d.o.o. za trgovinu i usluge, OIB 32913763672, Slavonska avenija 22 d,10000 Zagreb</item>
      <item>KOMJATE za trgovinu i usluge društvo s ograničenom odgovornošću, OIB 92009564551, Komjate 9/A,Kaštel Lukšić</item>
      <item>VODOVOD-OSIJEK d.o.o. za vodoopskrbu i odvodnju, OIB 43654507669, Poljski Put 1,Osijek</item>
      <item>ING-ATEST d.o.o. za trgovinu i usluge, OIB 21777333810, Hrvatske mornarice 1/a,Split</item>
      <item>MORULA d.o.o. za trgovinu i usluge, OIB 88833097372, Domovinskog rata 29/c,Podstrana</item>
      <item>FRIGOOPREMA, društvo s  ograničenom odgovornošću za proizvodnju, trgovinu i usluge, OIB 60316076304, Ivankova 126,Stobreč</item>
      <item>MATEL d.o.o. za proizvodnju, zastupanje i trgovinu, OIB 11899215110, Popovićeva 8,10000 Zagreb</item>
      <item>GERION d.o.o. za građenje, OIB 86354925004, Matice Hrvatske 59,Split</item>
      <item>MESSER CROATIA PLIN Poduzeće za proizvodnju i prodaju tehničkih plinova d.o.o., OIB 32179081874, Industrijska 1,Zaprešić</item>
      <item>MEĐIMURJE INFORMACIJSKO PROJEKTANTSKI CENTAR dioničko društvo za informatički inženjering, OIB 98483804275, Mihovljanska 72,40000 Čakovec</item>
      <item>ERSTE FACTORING društvo s ograničenom odgovornošću za factoring, OIB 10194059689, Ivana Lučića 2,10000 Zagreb</item>
      <item>ČISTOĆA društvo s ograničenom odgovornošću za obavljanje komunalnih djelatnosti održavanja čistoće i odlaganja komunaln, OIB 38812451417, Put Plokita 81,Split</item>
      <item>BRODOMERKUR trgovina i usluge, dioničko društvo, OIB 33956120458, Poljička Cesta 35,Split</item>
      <item>LAPIS-TEXTUM d.o.o. za trgovinu i proizvodnju, OIB 34024384265, Frankopanska 5/a,10000 Zagreb</item>
      <item>CENTAR BANKA dioničko društvo, OIB 89296739230, Amruševa 6,10000 Zagreb</item>
      <item>HP - Hrvatska pošta d.d., OIB 87311810356, Jurišićeva 13,10000 Zagreb</item>
      <item>WAVIN CROATIA društvo s ograničenom odgovornošću za trgovinu - u likvidaciji, OIB 93287855819, Ogrizovićeva 40a,10000 Zagreb</item>
      <item>MONT INSTALACIJA, društvo s ograničenom odgovornošću za instalacijske i završne radove u građevinarstvu, OIB 05084406987, Ulica Maka Dizdara 55,Split</item>
      <item>SCHRACK TECHNIK d.o.o. za promet elektrotehničkih uređaja, OIB 36365310424, Zavrtnica 17,10000 Zagreb</item>
      <item>DUCA, društvo s ograničenom odgovornošću za građevinarstvo, projektiranje i trgovinu, OIB 01304089776, Ruđera Boškovića 4/II,Zadar</item>
      <item>ECCOS-INŽENJERING d.o.o. za projektiranje, nadzor i zaštitu osoba i imovine, OIB 71629027685, I Pile 21,10000 Zagreb</item>
      <item>RADAR d.o.o. za usluge, OIB 70063044422, Ivana Lučića 2/a,10000 Zagreb</item>
      <item>ORBIS HOLDING, d.o.o. za graditeljstvo, trgovinu i usluge, OIB 18315544469, Ivana Lučića 2/A,10000 Zagreb</item>
      <item>ST ARC, d.o.o. za završne i obrtničke radove u gradjevinarstvu i trgovinu, OIB 58632083307, Dubrovačka 49,Split</item>
      <item>DET NORSKE VERITAS ADRIATICA d. o. o. , društvo za klasifikaciju, certifikaciju i konzultacije, OIB 66958856391, Ružićeva 32,Rijeka</item>
      <item>ERSTE&amp;STEIERMÄRKISCHE BANKA dioničko društvo, OIB 23057039320, Jadranski Trg 3/a,Rijeka</item>
      <item>VISOKO POTKROVLJE društvo s ograničenom odgovornošću za građenje, OIB 28887408223, Don Rafaela Radice 38,Žrnovnica</item>
      <item>HYPO ALPE-ADRIA-BANK dioničko društvo, OIB 14036333877, Slavonska avenija 6,10000 Zagreb</item>
      <item>TOMAS &amp; CO društvo s ograničenom odgovornošću za proizvodnju i inženjering u elektrotehnici, trgovinu i turizam, export-imp, OIB 52725486771, Kopilica 9,Split</item>
      <item>KREDITNA BANKA ZAGREB, dioničko društvo, OIB 70663193635, Ulica grada Vukovara 74,10000 Zagreb</item>
      <item>KRAGIĆ d.o.o. za proizvodnju plastičnih metalnih predmeta i za trgovinu, OIB 35264136731, Put Firula 29,Split</item>
      <item>MONTER POLIS d.o.o. za građevinske i instalaterske radove "u stečaju", OIB 66697386731, Poljička cesta 39,Split</item>
      <item>TRGOMETAL za proizvodnju, trgovinu i usluge, društvo s ograničenom odgovornošću, OIB 14669056208, Put Dračanice 8,Dugopolje</item>
      <item>GDD za građenje i usluge, društvo s ograničenom odgovornošću, OIB 04524958627, Put Plokita 87,Split</item>
      <item>LUKA TERM d.o.o. za završne radove u graditeljstvu, OIB 16662980077, Vrapčanska draga 45,10000 Zagreb</item>
      <item>TISS d.o.o. za inženjering, OIB 37779812687, Ulica Fra Grge Martića 30,Split</item>
      <item>HRVATSKE ŠUME društvo s ograničenom odgovornošću, OIB 69693144506, Ul.Ljudevita Farkaša Vukotinovića 2,10000 Zagreb</item>
      <item>TEA PHARIA, društvo s ograničenom odgovornošću za trgovinu i usluge, OIB 99294824555, 114.Brigade 10,Split</item>
      <item>HEP - Opskrba d.o.o. za opskrbu potrošača električnom, toplinskom energijom i plinom, OIB 63073332379, Ulica grada Vukovara 37,10000 Zagreb</item>
      <item>MONT INSTALACIJA, društvo s ograničenom odgovornošću za instalacijske i završne radove u građevinarstvu, OIB 05084406987, Visoka 55,Split</item>
      <item>ST ARC, d.o.o. za završne i obrtničke radove u gradjevinarstvu i trgovinu, OIB 58632083307, Dubrovačka 49,Split</item>
      <item>Zoran Kačić dipl. iur., Marmontova 1/II,21000 Split</item>
      <item>Odvjetničko društvo GLAMUZINA &amp; GROŠETA, OIB 69402757072, Krajiška 27,10000 Zagreb</item>
      <item>ELEKTROKOVINA ADRIA, d.o.o. za izradu, prodaju, montažu i popravak elektrotehničkih proizvoda, OIB 86742905038, Vukovarska 52/A,Split</item>
      <item>MAĆEŠIĆ I PARTNERI odvjetničko društvo, OIB 11793113837, Pod Kaštelom 4,Rijeka</item>
      <item>SVEUČILIŠTE U SPLITU, STUDENTSKI CENTAR-SPLIT, OIB 25975412650, Sinjska Ulica 6,Split</item>
      <item>Siemens dioničko društvo za elektrotehniku, OIB 12673471493, Heinzelova 70/a,10000 Zagreb</item>
      <item>Sanda Lukić dipl.iur., Ulica domovinskog rata 49,21000 Split</item>
      <item>ANTOLIĆ I SURADNICI odvjetničko društvo, javno trgovačko društvo, OIB 82891991682, Ulica Pavla Hatza 3,10000 Zagreb</item>
      <item>Goran Katura, Domovinskog rata 26/I,21000 Split</item>
      <item>Nada Lović dipl.iur., Mažuranićevo šetalište 24 B,21000 Split</item>
      <item>Iskra Maras dipl. iur., Rokova 64,21000 Split</item>
      <item>Sanda Lukić dipl.iur., Ulica Domovinskog rata 49,21000 Split</item>
      <item>Nada Lović dipl. iur., Pujanke 1,21000 Split</item>
      <item>Marijana Kolak, OIB 64116173584, Sv. Mihovila 19,21311 Žrnovnica</item>
      <item>Zoran Kačić dipl. iur., Marmontova 1/II,21000 Split</item>
      <item>NARODNE NOVINE, dioničko društvo za izdavanje i tiskanje Službenog lista Republike Hrvatske, službenih i drugih obrazaca te , OIB 64546066176, Savski Gaj XIII. put 6,10000 Zagreb</item>
      <item>Igor Nazor, vlasnik  Obrta za usluge  NAVA, OIB 10447826313, Tršćanska  53,21000 Split</item>
      <item>OT-OPTIMA TELEKOM d.d. za telekomunikacije, OIB 36004425025, Bani 75/a,10000 Zagreb</item>
      <item>Vinko Radovani, Hrvatske mornarice 1 j,21000 Split</item>
      <item>Sanja Paić, Horvaćanska 47,10000 Zagreb</item>
      <item>Stjepan Čaljkušić, OIB 06283498942, Put Starog Sela 54,21311 Podstrana</item>
      <item>Agencija za osiguranje radničkih potraživanja u slučaju stečaja poslodavca, OIB 04323472109, Frankopanska 11,10000 Zagreb</item>
      <item>HYPO ALPE-ADRIA-BANK dioničko društvo, OIB 14036333877, Slavonska avenija 6,10000 Zagreb</item>
      <item>Porezna uprava Dubrovnik, OIB 18683136487, Vukovarska 6,20000 Dubrovnik</item>
      <item>SVEUČILIŠTE U SPLITU, STUDENTSKI CENTAR-SPLIT, OIB 25975412650, Sinjska Ulica 6,21000 Split</item>
      <item>Županijsko državno odvjetništvo u Splitu Građansko upravni odjel, OIB 70793241859, Gundulićeva 29 A,21000 Split</item>
    </izvorni_sadrzaj>
    <derivirana_varijabla naziv="DomainObject.Predmet.SudioniciListAdressOIB_1">
      <item>KSENIJA ČERIN, Savska c. 129/III,10000 Zagreb</item>
      <item>PASTOR INŽENJERING d.d., OIB 55598634637, Novačka 2,Rakitje</item>
      <item>MONTER PROJEKT, društvo s ograničenom odgovornošću za inženjering poslove u građevinarstvu "u stečaju", OIB 02734084556, Poljička Cesta 39,21000 Split</item>
      <item>Visoki trgovački sud, OIB 97349366519, Berislavićeva 11,10000 Zagreb</item>
      <item>Financijska agencija, OIB 85821130368, Vrtni put 3,10000 Zagreb</item>
      <item>ANTE KATURA, Palmotićeva 13,21000 Split</item>
      <item>Goran Katura, Domovinskog rata 26/I,21000 Split</item>
      <item>Maja Smrke, Domovinskog rata 11,21000 Split</item>
      <item>Dragan Bijelić dipl.oec., OIB 53755649931, Put Kroz Meterize 25,22000 Šibenik</item>
      <item>Trgovački sud Registarski odjel, OIB 11748694684, Sukoišanska 6,21000 Split</item>
      <item>Trgovački sud Split Pisarnica, OIB 11748694684, Sukoišanska 6,21000 Split</item>
      <item>Općinski sud Split Zemljišno knjižni ocjel, 21000 Split</item>
      <item>Trgovački sud Split Ovršni odjel, OIB 11748694684, Sukoišanska 6,21000 Split</item>
      <item>Tgovački sud Split Oglasna ploča, OIB 11748694684, Sukoišanska 6,21000 Split</item>
      <item>Trgovački sud Split Računovodstvo, OIB 11748694684, Sukoišanska 6,21000 Split</item>
      <item>TEA PHARIA, društvo s ograničenom odgovornošću za trgovinu i usluge, OIB 99294824555, 114.Brigade 10,Split</item>
      <item>Marijo Granić, Kliška 29,21000 Split</item>
      <item>TISS d.o.o. za inženjering, OIB 37779812687, Ulica Fra Grge Martića 30,Split</item>
      <item>JADRANSKO OSIGURANJE dioničko društvo, OIB 94472454976, Listopadska 2,10000 Zagreb</item>
      <item>Grgić &amp; Partneri odvjetničko društvo j.t.d. PISARNICA SPLIT, OIB 16457179668, Ulica grada Vukovara 282,10000 Zagreb</item>
      <item>TEHNOPLAST d.o.o. za građevinarstvo, trgovinu, ugostiteljstvo, turizam i uslužne djelatnosti, OIB 70676517267, Ulica Slobode 5,Split</item>
      <item>HYPO ALPE-ADRIA-BANK dioničko društvo, OIB 14036333877, Slavonska avenija 6,10000 Zagreb</item>
      <item>HELIOS Vienna Insurance Group dioničko društvo za osiguranje, OIB 59369087232, Poljička ulica 5,10000 Zagreb</item>
      <item>HYPO-LEASING KROATIEN, društvo za financiranje, d.o.o., OIB 87064273078, Koranska 16,10000 Zagreb</item>
      <item>HERUS d.o.o. za usluge, OIB 73063900220, Poljička Cesta 39,Split</item>
      <item>ELEKTROMATERIJAL dioničko društvo za trgovinu i usluge u stečaju, OIB 72091456912, Cambierieva 13,Rijeka</item>
      <item>mr.sc. Blaženka Prpić, OIB 58591486513, Corrada Ilijassicha 21,51000 Rijeka</item>
      <item>ALING društvo s ograničenom odgovornošću za tehničku zaštitu osoba i imovine, OIB 67349852816, Andrije Žaje 61,10000 Zagreb</item>
      <item>JADRANSKO OSIGURANJE dioničko društvo, OIB 94472454976, Put Supavla 1,21000 Split</item>
      <item>SUNCE OSIGURANJE dioničko društvo za osiguranje, OIB 12012147571, Varaždinska  54,21000 Split</item>
      <item>PORSCHE INTER AUTO d.o.o. za trgovinu i popravak motornih vozila, OIB 67492500921, Velimira Škorpika 21-23,10000 Zagreb</item>
      <item>MERSTEEL d.o.o. za trgovinu i usluge, OIB 32913763672, Slavonska avenija 22 d,10000 Zagreb</item>
      <item>KOMJATE za trgovinu i usluge društvo s ograničenom odgovornošću, OIB 92009564551, Komjate 9/A,Kaštel Lukšić</item>
      <item>VODOVOD-OSIJEK d.o.o. za vodoopskrbu i odvodnju, OIB 43654507669, Poljski Put 1,Osijek</item>
      <item>ING-ATEST d.o.o. za trgovinu i usluge, OIB 21777333810, Hrvatske mornarice 1/a,Split</item>
      <item>MORULA d.o.o. za trgovinu i usluge, OIB 88833097372, Domovinskog rata 29/c,Podstrana</item>
      <item>FRIGOOPREMA, društvo s  ograničenom odgovornošću za proizvodnju, trgovinu i usluge, OIB 60316076304, Ivankova 126,Stobreč</item>
      <item>MATEL d.o.o. za proizvodnju, zastupanje i trgovinu, OIB 11899215110, Popovićeva 8,10000 Zagreb</item>
      <item>GERION d.o.o. za građenje, OIB 86354925004, Matice Hrvatske 59,Split</item>
      <item>MESSER CROATIA PLIN Poduzeće za proizvodnju i prodaju tehničkih plinova d.o.o., OIB 32179081874, Industrijska 1,Zaprešić</item>
      <item>MEĐIMURJE INFORMACIJSKO PROJEKTANTSKI CENTAR dioničko društvo za informatički inženjering, OIB 98483804275, Mihovljanska 72,40000 Čakovec</item>
      <item>ERSTE FACTORING društvo s ograničenom odgovornošću za factoring, OIB 10194059689, Ivana Lučića 2,10000 Zagreb</item>
      <item>ČISTOĆA društvo s ograničenom odgovornošću za obavljanje komunalnih djelatnosti održavanja čistoće i odlaganja komunaln, OIB 38812451417, Put Plokita 81,Split</item>
      <item>BRODOMERKUR trgovina i usluge, dioničko društvo, OIB 33956120458, Poljička Cesta 35,Split</item>
      <item>LAPIS-TEXTUM d.o.o. za trgovinu i proizvodnju, OIB 34024384265, Frankopanska 5/a,10000 Zagreb</item>
      <item>CENTAR BANKA dioničko društvo, OIB 89296739230, Amruševa 6,10000 Zagreb</item>
      <item>HP - Hrvatska pošta d.d., OIB 87311810356, Jurišićeva 13,10000 Zagreb</item>
      <item>WAVIN CROATIA društvo s ograničenom odgovornošću za trgovinu - u likvidaciji, OIB 93287855819, Ogrizovićeva 40a,10000 Zagreb</item>
      <item>MONT INSTALACIJA, društvo s ograničenom odgovornošću za instalacijske i završne radove u građevinarstvu, OIB 05084406987, Ulica Maka Dizdara 55,Split</item>
      <item>SCHRACK TECHNIK d.o.o. za promet elektrotehničkih uređaja, OIB 36365310424, Zavrtnica 17,10000 Zagreb</item>
      <item>DUCA, društvo s ograničenom odgovornošću za građevinarstvo, projektiranje i trgovinu, OIB 01304089776, Ruđera Boškovića 4/II,Zadar</item>
      <item>ECCOS-INŽENJERING d.o.o. za projektiranje, nadzor i zaštitu osoba i imovine, OIB 71629027685, I Pile 21,10000 Zagreb</item>
      <item>RADAR d.o.o. za usluge, OIB 70063044422, Ivana Lučića 2/a,10000 Zagreb</item>
      <item>ORBIS HOLDING, d.o.o. za graditeljstvo, trgovinu i usluge, OIB 18315544469, Ivana Lučića 2/A,10000 Zagreb</item>
      <item>ST ARC, d.o.o. za završne i obrtničke radove u gradjevinarstvu i trgovinu, OIB 58632083307, Dubrovačka 49,Split</item>
      <item>DET NORSKE VERITAS ADRIATICA d. o. o. , društvo za klasifikaciju, certifikaciju i konzultacije, OIB 66958856391, Ružićeva 32,Rijeka</item>
      <item>ERSTE&amp;STEIERMÄRKISCHE BANKA dioničko društvo, OIB 23057039320, Jadranski Trg 3/a,Rijeka</item>
      <item>VISOKO POTKROVLJE društvo s ograničenom odgovornošću za građenje, OIB 28887408223, Don Rafaela Radice 38,Žrnovnica</item>
      <item>HYPO ALPE-ADRIA-BANK dioničko društvo, OIB 14036333877, Slavonska avenija 6,10000 Zagreb</item>
      <item>TOMAS &amp; CO društvo s ograničenom odgovornošću za proizvodnju i inženjering u elektrotehnici, trgovinu i turizam, export-imp, OIB 52725486771, Kopilica 9,Split</item>
      <item>KREDITNA BANKA ZAGREB, dioničko društvo, OIB 70663193635, Ulica grada Vukovara 74,10000 Zagreb</item>
      <item>KRAGIĆ d.o.o. za proizvodnju plastičnih metalnih predmeta i za trgovinu, OIB 35264136731, Put Firula 29,Split</item>
      <item>MONTER POLIS d.o.o. za građevinske i instalaterske radove "u stečaju", OIB 66697386731, Poljička cesta 39,Split</item>
      <item>TRGOMETAL za proizvodnju, trgovinu i usluge, društvo s ograničenom odgovornošću, OIB 14669056208, Put Dračanice 8,Dugopolje</item>
      <item>GDD za građenje i usluge, društvo s ograničenom odgovornošću, OIB 04524958627, Put Plokita 87,Split</item>
      <item>LUKA TERM d.o.o. za završne radove u graditeljstvu, OIB 16662980077, Vrapčanska draga 45,10000 Zagreb</item>
      <item>TISS d.o.o. za inženjering, OIB 37779812687, Ulica Fra Grge Martića 30,Split</item>
      <item>HRVATSKE ŠUME društvo s ograničenom odgovornošću, OIB 69693144506, Ul.Ljudevita Farkaša Vukotinovića 2,10000 Zagreb</item>
      <item>TEA PHARIA, društvo s ograničenom odgovornošću za trgovinu i usluge, OIB 99294824555, 114.Brigade 10,Split</item>
      <item>HEP - Opskrba d.o.o. za opskrbu potrošača električnom, toplinskom energijom i plinom, OIB 63073332379, Ulica grada Vukovara 37,10000 Zagreb</item>
      <item>MONT INSTALACIJA, društvo s ograničenom odgovornošću za instalacijske i završne radove u građevinarstvu, OIB 05084406987, Visoka 55,Split</item>
      <item>ST ARC, d.o.o. za završne i obrtničke radove u gradjevinarstvu i trgovinu, OIB 58632083307, Dubrovačka 49,Split</item>
      <item>Zoran Kačić dipl. iur., Marmontova 1/II,21000 Split</item>
      <item>Odvjetničko društvo GLAMUZINA &amp; GROŠETA, OIB 69402757072, Krajiška 27,10000 Zagreb</item>
      <item>ELEKTROKOVINA ADRIA, d.o.o. za izradu, prodaju, montažu i popravak elektrotehničkih proizvoda, OIB 86742905038, Vukovarska 52/A,Split</item>
      <item>MAĆEŠIĆ I PARTNERI odvjetničko društvo, OIB 11793113837, Pod Kaštelom 4,Rijeka</item>
      <item>SVEUČILIŠTE U SPLITU, STUDENTSKI CENTAR-SPLIT, OIB 25975412650, Sinjska Ulica 6,Split</item>
      <item>Siemens dioničko društvo za elektrotehniku, OIB 12673471493, Heinzelova 70/a,10000 Zagreb</item>
      <item>Sanda Lukić dipl.iur., Ulica domovinskog rata 49,21000 Split</item>
      <item>ANTOLIĆ I SURADNICI odvjetničko društvo, javno trgovačko društvo, OIB 82891991682, Ulica Pavla Hatza 3,10000 Zagreb</item>
      <item>Goran Katura, Domovinskog rata 26/I,21000 Split</item>
      <item>Nada Lović dipl.iur., Mažuranićevo šetalište 24 B,21000 Split</item>
      <item>Iskra Maras dipl. iur., Rokova 64,21000 Split</item>
      <item>Sanda Lukić dipl.iur., Ulica Domovinskog rata 49,21000 Split</item>
      <item>Nada Lović dipl. iur., Pujanke 1,21000 Split</item>
      <item>Marijana Kolak, OIB 64116173584, Sv. Mihovila 19,21311 Žrnovnica</item>
      <item>Zoran Kačić dipl. iur., Marmontova 1/II,21000 Split</item>
      <item>NARODNE NOVINE, dioničko društvo za izdavanje i tiskanje Službenog lista Republike Hrvatske, službenih i drugih obrazaca te , OIB 64546066176, Savski Gaj XIII. put 6,10000 Zagreb</item>
      <item>Igor Nazor, vlasnik  Obrta za usluge  NAVA, OIB 10447826313, Tršćanska  53,21000 Split</item>
      <item>OT-OPTIMA TELEKOM d.d. za telekomunikacije, OIB 36004425025, Bani 75/a,10000 Zagreb</item>
      <item>Vinko Radovani, Hrvatske mornarice 1 j,21000 Split</item>
      <item>Sanja Paić, Horvaćanska 47,10000 Zagreb</item>
      <item>Stjepan Čaljkušić, OIB 06283498942, Put Starog Sela 54,21311 Podstrana</item>
      <item>Agencija za osiguranje radničkih potraživanja u slučaju stečaja poslodavca, OIB 04323472109, Frankopanska 11,10000 Zagreb</item>
      <item>HYPO ALPE-ADRIA-BANK dioničko društvo, OIB 14036333877, Slavonska avenija 6,10000 Zagreb</item>
      <item>Porezna uprava Dubrovnik, OIB 18683136487, Vukovarska 6,20000 Dubrovnik</item>
      <item>SVEUČILIŠTE U SPLITU, STUDENTSKI CENTAR-SPLIT, OIB 25975412650, Sinjska Ulica 6,21000 Split</item>
      <item>Županijsko državno odvjetništvo u Splitu Građansko upravni odjel, OIB 70793241859,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2E17D5-194B-454E-83D6-8ED1E94F11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1247</properties:Words>
  <properties:Characters>6577</properties:Characters>
  <properties:Lines>166</properties:Lines>
  <properties:Paragraphs>47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2017-05-26T10:54:00Z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St-70/2010-304 / Odluka - Rješenje - dioba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