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1851ab" w14:paraId="21851ab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23A98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623A98">
              <w:t>259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623A98">
        <w:rPr>
          <w:rFonts w:eastAsia="Times New Roman" w:hAnsi="Times New Roman" w:ascii="Times New Roman"/>
          <w:sz w:val="24"/>
          <w:szCs w:val="24"/>
        </w:rPr>
        <w:t>MIBAR</w:t>
      </w:r>
      <w:r w:rsidR="00561E7D">
        <w:rPr>
          <w:rFonts w:eastAsia="Times New Roman" w:hAnsi="Times New Roman" w:ascii="Times New Roman"/>
          <w:sz w:val="24"/>
          <w:szCs w:val="24"/>
        </w:rPr>
        <w:t xml:space="preserve"> 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623A98">
        <w:rPr>
          <w:rFonts w:eastAsia="Times New Roman" w:hAnsi="Times New Roman" w:ascii="Times New Roman"/>
          <w:sz w:val="24"/>
          <w:szCs w:val="24"/>
        </w:rPr>
        <w:t>Čakovec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623A98">
        <w:rPr>
          <w:rFonts w:eastAsia="Times New Roman" w:hAnsi="Times New Roman" w:ascii="Times New Roman"/>
          <w:sz w:val="24"/>
          <w:szCs w:val="24"/>
        </w:rPr>
        <w:t>Sportska 6/A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623A98" w:rsidRPr="00623A98">
        <w:rPr>
          <w:rFonts w:eastAsia="Times New Roman" w:hAnsi="Times New Roman" w:ascii="Times New Roman"/>
          <w:sz w:val="24"/>
          <w:szCs w:val="24"/>
        </w:rPr>
        <w:t>44889539208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623A98">
        <w:rPr>
          <w:rFonts w:eastAsia="Times New Roman" w:hAnsi="Times New Roman" w:ascii="Times New Roman"/>
          <w:sz w:val="24"/>
          <w:szCs w:val="24"/>
        </w:rPr>
        <w:t>16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623A98">
        <w:rPr>
          <w:rFonts w:eastAsia="Times New Roman" w:hAnsi="Times New Roman" w:ascii="Times New Roman"/>
          <w:sz w:val="24"/>
          <w:szCs w:val="24"/>
        </w:rPr>
        <w:t xml:space="preserve">MIBAR  </w:t>
      </w:r>
      <w:r w:rsidR="00623A98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623A98">
        <w:rPr>
          <w:rFonts w:eastAsia="Times New Roman" w:hAnsi="Times New Roman" w:ascii="Times New Roman"/>
          <w:sz w:val="24"/>
          <w:szCs w:val="24"/>
        </w:rPr>
        <w:t>Čakovec</w:t>
      </w:r>
      <w:r w:rsidR="00623A98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623A98">
        <w:rPr>
          <w:rFonts w:eastAsia="Times New Roman" w:hAnsi="Times New Roman" w:ascii="Times New Roman"/>
          <w:sz w:val="24"/>
          <w:szCs w:val="24"/>
        </w:rPr>
        <w:t>Sportska 6/A</w:t>
      </w:r>
      <w:r w:rsidR="00623A98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623A98" w:rsidRPr="00623A98">
        <w:rPr>
          <w:rFonts w:eastAsia="Times New Roman" w:hAnsi="Times New Roman" w:ascii="Times New Roman"/>
          <w:sz w:val="24"/>
          <w:szCs w:val="24"/>
        </w:rPr>
        <w:t>44889539208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623A98">
        <w:rPr>
          <w:rFonts w:eastAsia="Times New Roman" w:hAnsi="Times New Roman" w:ascii="Times New Roman"/>
          <w:sz w:val="24"/>
          <w:szCs w:val="24"/>
        </w:rPr>
        <w:t>17.645,92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623A98">
        <w:rPr>
          <w:rFonts w:eastAsia="Times New Roman" w:hAnsi="Times New Roman" w:ascii="Times New Roman"/>
          <w:sz w:val="24"/>
          <w:szCs w:val="24"/>
        </w:rPr>
        <w:t>Nenad Mikulić</w:t>
      </w:r>
      <w:r w:rsidR="00C13AEC" w:rsidRPr="003A618C">
        <w:rPr>
          <w:rFonts w:eastAsia="Times New Roman" w:hAnsi="Times New Roman" w:ascii="Times New Roman"/>
          <w:sz w:val="24"/>
          <w:szCs w:val="24"/>
        </w:rPr>
        <w:t>,</w:t>
      </w:r>
      <w:r w:rsidR="00623A98">
        <w:rPr>
          <w:rFonts w:eastAsia="Times New Roman" w:hAnsi="Times New Roman" w:ascii="Times New Roman"/>
          <w:sz w:val="24"/>
          <w:szCs w:val="24"/>
        </w:rPr>
        <w:t xml:space="preserve"> Peklenica, Frankopanska 39,</w:t>
      </w:r>
      <w:r w:rsidR="00C13AEC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623A98">
        <w:rPr>
          <w:rFonts w:eastAsia="Times New Roman" w:hAnsi="Times New Roman" w:ascii="Times New Roman"/>
          <w:sz w:val="24"/>
          <w:szCs w:val="24"/>
        </w:rPr>
        <w:t>44889539208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623A98">
        <w:rPr>
          <w:rFonts w:eastAsia="Times New Roman" w:hAnsi="Times New Roman" w:ascii="Times New Roman"/>
          <w:sz w:val="24"/>
          <w:szCs w:val="24"/>
        </w:rPr>
        <w:t>259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561E7D" w:rsidP="000419E1" w:rsidR="00561E7D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623A98">
        <w:rPr>
          <w:rFonts w:eastAsia="Times New Roman" w:hAnsi="Times New Roman" w:ascii="Times New Roman"/>
          <w:sz w:val="24"/>
          <w:szCs w:val="24"/>
        </w:rPr>
        <w:t>16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623A98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623A98" w:rsidRPr="00623A98">
        <w:rPr>
          <w:rFonts w:eastAsia="Times New Roman" w:hAnsi="Times New Roman" w:ascii="Times New Roman"/>
          <w:sz w:val="24"/>
          <w:szCs w:val="24"/>
        </w:rPr>
        <w:t>MIBAR  d.o.o., Čakovec, Sportska 6/A, OIB: 44889539208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623A98">
        <w:rPr>
          <w:rFonts w:eastAsia="Times New Roman" w:hAnsi="Times New Roman" w:ascii="Times New Roman"/>
          <w:sz w:val="24"/>
          <w:szCs w:val="24"/>
        </w:rPr>
        <w:t>12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623A98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623A98">
        <w:rPr>
          <w:rFonts w:eastAsia="Times New Roman" w:hAnsi="Times New Roman" w:ascii="Times New Roman"/>
          <w:sz w:val="24"/>
          <w:szCs w:val="24"/>
        </w:rPr>
        <w:t>17.645,92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623A98">
        <w:rPr>
          <w:rFonts w:eastAsia="Times New Roman" w:hAnsi="Times New Roman" w:ascii="Times New Roman"/>
          <w:sz w:val="24"/>
          <w:szCs w:val="24"/>
        </w:rPr>
        <w:t>17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561E7D">
        <w:rPr>
          <w:rFonts w:eastAsia="Times New Roman" w:hAnsi="Times New Roman" w:ascii="Times New Roman"/>
          <w:sz w:val="24"/>
          <w:szCs w:val="24"/>
        </w:rPr>
        <w:t>srpnja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C17B2">
      <w:rPr>
        <w:rFonts w:hAnsi="Times New Roman" w:ascii="Times New Roman"/>
        <w:noProof/>
        <w:sz w:val="24"/>
        <w:szCs w:val="24"/>
      </w:rPr>
      <w:t>Poslovni broj: 1 St-259/2018-3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C17B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FF1"/>
    <w:rsid w:val="00400962"/>
    <w:rsid w:val="00450291"/>
    <w:rsid w:val="0049749B"/>
    <w:rsid w:val="004A0BD1"/>
    <w:rsid w:val="004E1C60"/>
    <w:rsid w:val="00501147"/>
    <w:rsid w:val="00561E7D"/>
    <w:rsid w:val="005731A9"/>
    <w:rsid w:val="005C17B2"/>
    <w:rsid w:val="005E1D89"/>
    <w:rsid w:val="005F633B"/>
    <w:rsid w:val="00623A98"/>
    <w:rsid w:val="00641B38"/>
    <w:rsid w:val="0068519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5E94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7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7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7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7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7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7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7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7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MIBAR društvo s ograničenom odgovornošću za ugostiteljstvo i trgovinu zastupanog po punomoćniku Nenad Mikulić; Ivan Mikulić</izvorni_sadrzaj>
    <derivirana_varijabla naziv="DomainObject.Predmet.ProtustrankaFormated_1">  MIBAR društvo s ograničenom odgovornošću za ugostiteljstvo i trgovinu zastupanog po punomoćniku Nenad Mikulić; Ivan Mikulić</derivirana_varijabla>
  </DomainObject.Predmet.ProtustrankaFormated>
  <DomainObject.Predmet.ProtustrankaFormatedOIB>
    <izvorni_sadrzaj>  MIBAR društvo s ograničenom odgovornošću za ugostiteljstvo i trgovinu, OIB 44889539208 zastupanog po punomoćniku Nenad Mikulić; Ivan Mikulić</izvorni_sadrzaj>
    <derivirana_varijabla naziv="DomainObject.Predmet.ProtustrankaFormatedOIB_1">  MIBAR društvo s ograničenom odgovornošću za ugostiteljstvo i trgovinu, OIB 44889539208 zastupanog po punomoćniku Nenad Mikulić; Ivan Mikulić</derivirana_varijabla>
  </DomainObject.Predmet.ProtustrankaFormatedOIB>
  <DomainObject.Predmet.ProtustrankaFormatedWithAdress>
    <izvorni_sadrzaj> MIBAR društvo s ograničenom odgovornošću za ugostiteljstvo i trgovinu, Sportska 6A, 40000 Čakovec zastupanog po punomoćniku Nenad Mikulić; Ivan Mikulić</izvorni_sadrzaj>
    <derivirana_varijabla naziv="DomainObject.Predmet.ProtustrankaFormatedWithAdress_1"> MIBAR društvo s ograničenom odgovornošću za ugostiteljstvo i trgovinu, Sportska 6A, 40000 Čakovec zastupanog po punomoćniku Nenad Mikulić; Ivan Mikulić</derivirana_varijabla>
  </DomainObject.Predmet.ProtustrankaFormatedWithAdress>
  <DomainObject.Predmet.ProtustrankaFormatedWithAdressOIB>
    <izvorni_sadrzaj> MIBAR društvo s ograničenom odgovornošću za ugostiteljstvo i trgovinu, OIB 44889539208, Sportska 6A, 40000 Čakovec zastupanog po punomoćniku Nenad Mikulić; Ivan Mikulić</izvorni_sadrzaj>
    <derivirana_varijabla naziv="DomainObject.Predmet.ProtustrankaFormatedWithAdressOIB_1"> MIBAR društvo s ograničenom odgovornošću za ugostiteljstvo i trgovinu, OIB 44889539208, Sportska 6A, 40000 Čakovec zastupanog po punomoćniku Nenad Mikulić; Ivan Mikulić</derivirana_varijabla>
  </DomainObject.Predmet.ProtustrankaFormatedWithAdressOIB>
  <DomainObject.Predmet.ProtustrankaWithAdress>
    <izvorni_sadrzaj>MIBAR društvo s ograničenom odgovornošću za ugostiteljstvo i trgovinu Sportska 6A, 40000 Čakovec</izvorni_sadrzaj>
    <derivirana_varijabla naziv="DomainObject.Predmet.ProtustrankaWithAdress_1">MIBAR društvo s ograničenom odgovornošću za ugostiteljstvo i trgovinu Sportska 6A, 40000 Čakovec</derivirana_varijabla>
  </DomainObject.Predmet.ProtustrankaWithAdress>
  <DomainObject.Predmet.ProtustrankaWithAdressOIB>
    <izvorni_sadrzaj>MIBAR društvo s ograničenom odgovornošću za ugostiteljstvo i trgovinu, OIB 44889539208, Sportska 6A, 40000 Čakovec</izvorni_sadrzaj>
    <derivirana_varijabla naziv="DomainObject.Predmet.ProtustrankaWithAdressOIB_1">MIBAR društvo s ograničenom odgovornošću za ugostiteljstvo i trgovinu, OIB 44889539208, Sportska 6A, 40000 Čakovec</derivirana_varijabla>
  </DomainObject.Predmet.ProtustrankaWithAdressOIB>
  <DomainObject.Predmet.ProtustrankaNazivFormated>
    <izvorni_sadrzaj>MIBAR društvo s ograničenom odgovornošću za ugostiteljstvo i trgovinu</izvorni_sadrzaj>
    <derivirana_varijabla naziv="DomainObject.Predmet.ProtustrankaNazivFormated_1">MIBAR društvo s ograničenom odgovornošću za ugostiteljstvo i trgovinu</derivirana_varijabla>
  </DomainObject.Predmet.ProtustrankaNazivFormated>
  <DomainObject.Predmet.ProtustrankaNazivFormatedOIB>
    <izvorni_sadrzaj>MIBAR društvo s ograničenom odgovornošću za ugostiteljstvo i trgovinu, OIB 44889539208</izvorni_sadrzaj>
    <derivirana_varijabla naziv="DomainObject.Predmet.ProtustrankaNazivFormatedOIB_1">MIBAR društvo s ograničenom odgovornošću za ugostiteljstvo i trgovinu, OIB 44889539208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17645.92</izvorni_sadrzaj>
    <derivirana_varijabla naziv="DomainObject.Predmet.TrenutnaVrijednost_1">17645.92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MIBAR društvo s ograničenom odgovornošću za ugostiteljstvo i trgovinu zastupanog po punomoćniku Nenad Mikulić; Ivan Mikulić</item>
    </izvorni_sadrzaj>
    <derivirana_varijabla naziv="DomainObject.Predmet.ProtuStrankaListFormated_1">
      <item>MIBAR društvo s ograničenom odgovornošću za ugostiteljstvo i trgovinu zastupanog po punomoćniku Nenad Mikulić; Ivan Mikulić</item>
    </derivirana_varijabla>
  </DomainObject.Predmet.ProtuStrankaListFormated>
  <DomainObject.Predmet.ProtuStrankaListFormatedOIB>
    <izvorni_sadrzaj>
      <item>MIBAR društvo s ograničenom odgovornošću za ugostiteljstvo i trgovinu, OIB 44889539208 zastupanog po punomoćniku Nenad Mikulić; Ivan Mikulić</item>
    </izvorni_sadrzaj>
    <derivirana_varijabla naziv="DomainObject.Predmet.ProtuStrankaListFormatedOIB_1">
      <item>MIBAR društvo s ograničenom odgovornošću za ugostiteljstvo i trgovinu, OIB 44889539208 zastupanog po punomoćniku Nenad Mikulić; Ivan Mikulić</item>
    </derivirana_varijabla>
  </DomainObject.Predmet.ProtuStrankaListFormatedOIB>
  <DomainObject.Predmet.ProtuStrankaListFormatedWithAdress>
    <izvorni_sadrzaj>
      <item>MIBAR društvo s ograničenom odgovornošću za ugostiteljstvo i trgovinu, Sportska 6A, 40000 Čakovec zastupanog po punomoćniku Nenad Mikulić; Ivan Mikulić</item>
    </izvorni_sadrzaj>
    <derivirana_varijabla naziv="DomainObject.Predmet.ProtuStrankaListFormatedWithAdress_1">
      <item>MIBAR društvo s ograničenom odgovornošću za ugostiteljstvo i trgovinu, Sportska 6A, 40000 Čakovec zastupanog po punomoćniku Nenad Mikulić; Ivan Mikulić</item>
    </derivirana_varijabla>
  </DomainObject.Predmet.ProtuStrankaListFormatedWithAdress>
  <DomainObject.Predmet.ProtuStrankaListFormatedWithAdressOIB>
    <izvorni_sadrzaj>
      <item>MIBAR društvo s ograničenom odgovornošću za ugostiteljstvo i trgovinu, OIB 44889539208, Sportska 6A, 40000 Čakovec zastupanog po punomoćniku Nenad Mikulić; Ivan Mikulić</item>
    </izvorni_sadrzaj>
    <derivirana_varijabla naziv="DomainObject.Predmet.ProtuStrankaListFormatedWithAdressOIB_1">
      <item>MIBAR društvo s ograničenom odgovornošću za ugostiteljstvo i trgovinu, OIB 44889539208, Sportska 6A, 40000 Čakovec zastupanog po punomoćniku Nenad Mikulić; Ivan Mikulić</item>
    </derivirana_varijabla>
  </DomainObject.Predmet.ProtuStrankaListFormatedWithAdressOIB>
  <DomainObject.Predmet.ProtuStrankaListNazivFormated>
    <izvorni_sadrzaj>
      <item>MIBAR društvo s ograničenom odgovornošću za ugostiteljstvo i trgovinu</item>
    </izvorni_sadrzaj>
    <derivirana_varijabla naziv="DomainObject.Predmet.ProtuStrankaListNazivFormated_1">
      <item>MIBAR društvo s ograničenom odgovornošću za ugostiteljstvo i trgovinu</item>
    </derivirana_varijabla>
  </DomainObject.Predmet.ProtuStrankaListNazivFormated>
  <DomainObject.Predmet.ProtuStrankaListNazivFormatedOIB>
    <izvorni_sadrzaj>
      <item>MIBAR društvo s ograničenom odgovornošću za ugostiteljstvo i trgovinu, OIB 44889539208</item>
    </izvorni_sadrzaj>
    <derivirana_varijabla naziv="DomainObject.Predmet.ProtuStrankaListNazivFormatedOIB_1">
      <item>MIBAR društvo s ograničenom odgovornošću za ugostiteljstvo i trgovinu, OIB 44889539208</item>
    </derivirana_varijabla>
  </DomainObject.Predmet.ProtuStrankaListNazivFormatedOIB>
  <DomainObject.Predmet.OstaliListFormated>
    <izvorni_sadrzaj>
      <item>Nenad Mikulić punomoćnik sudionika u postupku MIBAR društvo s ograničenom odgovornošću za ugostiteljstvo i trgovinu</item>
      <item>Ivan Mikulić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_1">
      <item>Nenad Mikulić punomoćnik sudionika u postupku MIBAR društvo s ograničenom odgovornošću za ugostiteljstvo i trgovinu</item>
      <item>Ivan Mikulić punomoćnik sudionika u postupku MIBAR društvo s ograničenom odgovornošću za ugostiteljstvo i trgovinu</item>
      <item>Sudski registar</item>
      <item>Županijsko državno odvjetništvo</item>
    </derivirana_varijabla>
  </DomainObject.Predmet.OstaliListFormated>
  <DomainObject.Predmet.OstaliListFormatedOIB>
    <izvorni_sadrzaj>
      <item>Nenad Mikulić, OIB 01513666489 punomoćnik sudionika u postupku MIBAR društvo s ograničenom odgovornošću za ugostiteljstvo i trgovinu</item>
      <item>Ivan Mikulić, OIB 56771083355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OIB_1">
      <item>Nenad Mikulić, OIB 01513666489 punomoćnik sudionika u postupku MIBAR društvo s ograničenom odgovornošću za ugostiteljstvo i trgovinu</item>
      <item>Ivan Mikulić, OIB 56771083355 punomoćnik sudionika u postupku MIBAR društvo s ograničenom odgovornošću za ugostiteljstvo i trgovinu</item>
      <item>Sudski registar</item>
      <item>Županijsko državno odvjetništvo</item>
    </derivirana_varijabla>
  </DomainObject.Predmet.OstaliListFormatedOIB>
  <DomainObject.Predmet.OstaliListFormatedWithAdress>
    <izvorni_sadrzaj>
      <item>Nenad Mikulić, Frankopanska 39, 40315 Peklenica punomoćnik sudionika u postupku MIBAR društvo s ograničenom odgovornošću za ugostiteljstvo i trgovinu</item>
      <item>Ivan Mikulić, Frankopanska 39, 40315 Peklenica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WithAdress_1">
      <item>Nenad Mikulić, Frankopanska 39, 40315 Peklenica punomoćnik sudionika u postupku MIBAR društvo s ograničenom odgovornošću za ugostiteljstvo i trgovinu</item>
      <item>Ivan Mikulić, Frankopanska 39, 40315 Peklenica punomoćnik sudionika u postupku MIBAR društvo s ograničenom odgovornošću za ugostiteljstvo i trgovinu</item>
      <item>Sudski registar</item>
      <item>Županijsko državno odvjetništvo</item>
    </derivirana_varijabla>
  </DomainObject.Predmet.OstaliListFormatedWithAdress>
  <DomainObject.Predmet.OstaliListFormatedWithAdressOIB>
    <izvorni_sadrzaj>
      <item>Nenad Mikulić, OIB 01513666489, Frankopanska 39, 40315 Peklenica punomoćnik sudionika u postupku MIBAR društvo s ograničenom odgovornošću za ugostiteljstvo i trgovinu</item>
      <item>Ivan Mikulić, OIB 56771083355, Frankopanska 39, 40315 Peklenica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WithAdressOIB_1">
      <item>Nenad Mikulić, OIB 01513666489, Frankopanska 39, 40315 Peklenica punomoćnik sudionika u postupku MIBAR društvo s ograničenom odgovornošću za ugostiteljstvo i trgovinu</item>
      <item>Ivan Mikulić, OIB 56771083355, Frankopanska 39, 40315 Peklenica punomoćnik sudionika u postupku MIBAR društvo s ograničenom odgovornošću za ugostiteljstvo i trgovinu</item>
      <item>Sudski registar</item>
      <item>Županijsko državno odvjetništvo</item>
    </derivirana_varijabla>
  </DomainObject.Predmet.OstaliListFormatedWithAdressOIB>
  <DomainObject.Predmet.OstaliListNazivFormated>
    <izvorni_sadrzaj>
      <item>Nenad Mikulić</item>
      <item>Ivan Mikulić</item>
      <item>Sudski registar</item>
      <item>Županijsko državno odvjetništvo</item>
    </izvorni_sadrzaj>
    <derivirana_varijabla naziv="DomainObject.Predmet.OstaliListNazivFormated_1">
      <item>Nenad Mikulić</item>
      <item>Ivan Mikulić</item>
      <item>Sudski registar</item>
      <item>Županijsko državno odvjetništvo</item>
    </derivirana_varijabla>
  </DomainObject.Predmet.OstaliListNazivFormated>
  <DomainObject.Predmet.OstaliListNazivFormatedOIB>
    <izvorni_sadrzaj>
      <item>Nenad Mikulić, OIB 01513666489</item>
      <item>Ivan Mikulić, OIB 56771083355</item>
      <item>Sudski registar</item>
      <item>Županijsko državno odvjetništvo</item>
    </izvorni_sadrzaj>
    <derivirana_varijabla naziv="DomainObject.Predmet.OstaliListNazivFormatedOIB_1">
      <item>Nenad Mikulić, OIB 01513666489</item>
      <item>Ivan Mikulić, OIB 56771083355</item>
      <item>Sudski registar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MIBAR društvo s ograničenom odgovornošću za ugostiteljstvo i trgovinu</izvorni_sadrzaj>
    <derivirana_varijabla naziv="DomainObject.Predmet.ProtustrankaIDrugi_1">MIBAR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MIBAR društvo s ograničenom odgovornošću za ugostiteljstvo i trgovinu, OIB 44889539208, Sportska 6A, 40000 Čakovec</izvorni_sadrzaj>
    <derivirana_varijabla naziv="DomainObject.Predmet.ProtustrankaIDrugiAdressOIB_1">MIBAR društvo s ograničenom odgovornošću za ugostiteljstvo i trgovinu, OIB 44889539208, Sportska 6A,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MIBAR društvo s ograničenom odgovornošću za ugostiteljstvo i trgovinu</item>
      <item>Nenad Mikulić</item>
      <item>Ivan Mikulić</item>
      <item>Sudski registar</item>
      <item>Županijsko državno odvjetništvo</item>
    </izvorni_sadrzaj>
    <derivirana_varijabla naziv="DomainObject.Predmet.SudioniciListNaziv_1">
      <item>Financijska agencija</item>
      <item>MIBAR društvo s ograničenom odgovornošću za ugostiteljstvo i trgovinu</item>
      <item>Nenad Mikulić</item>
      <item>Ivan Mikulić</item>
      <item>Sudski registar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MIBAR društvo s ograničenom odgovornošću za ugostiteljstvo i trgovinu, OIB 44889539208, Sportska 6A,40000 Čakovec</item>
      <item>Nenad Mikulić, OIB 01513666489, Frankopanska 39,40315 Peklenica</item>
      <item>Ivan Mikulić, OIB 56771083355, Frankopanska 39,40315 Peklenica</item>
      <item>Sudski registar</item>
      <item>Županijsko državno odvjetništvo</item>
    </izvorni_sadrzaj>
    <derivirana_varijabla naziv="DomainObject.Predmet.SudioniciListAdressOIB_1">
      <item>Financijska agencija, OIB 85821130368, Ulica grada Vukovara 70,10000 Zagreb</item>
      <item>MIBAR društvo s ograničenom odgovornošću za ugostiteljstvo i trgovinu, OIB 44889539208, Sportska 6A,40000 Čakovec</item>
      <item>Nenad Mikulić, OIB 01513666489, Frankopanska 39,40315 Peklenica</item>
      <item>Ivan Mikulić, OIB 56771083355, Frankopanska 39,40315 Peklenica</item>
      <item>Sudski registar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44889539208</item>
      <item>, OIB 01513666489</item>
      <item>, OIB 56771083355</item>
      <item>, OIB null</item>
      <item>, OIB null</item>
    </izvorni_sadrzaj>
    <derivirana_varijabla naziv="DomainObject.Predmet.SudioniciListNazivOIB_1">
      <item>, OIB 85821130368</item>
      <item>, OIB 44889539208</item>
      <item>, OIB 01513666489</item>
      <item>, OIB 56771083355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369DE-D212-49E9-B644-6DA3982E2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2599</properties:Characters>
  <properties:Lines>76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2018-07-16T11:20:00Z</dcterms:created>
  <dc:creator>Mirjana Mlinarić</dc:creator>
  <cp:lastModifiedBy>Nevenka Vuković</cp:lastModifiedBy>
  <cp:lastPrinted>2018-07-02T11:18:00Z</cp:lastPrinted>
  <dcterms:modified xmlns:xsi="http://www.w3.org/2001/XMLSchema-instance" xsi:type="dcterms:W3CDTF">2018-07-16T11:27:00Z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(St-259-18 OGLAS od 16.7.18.docx)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