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fa8d" w14:paraId="c33fa8d" w:rsidRDefault="00E1142D" w:rsidP="009914BC" w:rsidR="009914BC" w:rsidRPr="008F2830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403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14BC" w:rsidP="009914BC" w:rsidR="009914BC" w:rsidRPr="008F2830">
      <w:pPr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>REPUBLIKA HRVATSKA</w:t>
      </w:r>
    </w:p>
    <w:p w:rsidRDefault="009914BC" w:rsidP="009914BC" w:rsidR="009914BC" w:rsidRPr="008F2830">
      <w:pPr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>TRGOVAČKI SUD U ZAGREBU</w:t>
      </w:r>
    </w:p>
    <w:p w:rsidRDefault="009914BC" w:rsidP="009914BC" w:rsidR="009914BC" w:rsidRPr="008F2830">
      <w:pPr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hr-HR"/>
        </w:rPr>
        <w:t>Zagreb, Amruševa 2/II</w:t>
      </w:r>
      <w:r w:rsidRPr="008F2830">
        <w:rPr>
          <w:rFonts w:hAnsi="Times New Roman" w:ascii="Times New Roman"/>
          <w:szCs w:val="24"/>
          <w:lang w:val="hr-HR"/>
        </w:rPr>
        <w:tab/>
      </w:r>
      <w:r w:rsidRPr="008F2830">
        <w:rPr>
          <w:rFonts w:hAnsi="Times New Roman" w:ascii="Times New Roman"/>
          <w:szCs w:val="24"/>
          <w:lang w:val="hr-HR"/>
        </w:rPr>
        <w:tab/>
      </w:r>
      <w:r w:rsidRPr="008F2830">
        <w:rPr>
          <w:rFonts w:hAnsi="Times New Roman" w:ascii="Times New Roman"/>
          <w:szCs w:val="24"/>
          <w:lang w:val="pl-PL"/>
        </w:rPr>
        <w:tab/>
      </w:r>
      <w:r w:rsidRPr="008F2830">
        <w:rPr>
          <w:rFonts w:hAnsi="Times New Roman" w:ascii="Times New Roman"/>
          <w:szCs w:val="24"/>
          <w:lang w:val="pl-PL"/>
        </w:rPr>
        <w:tab/>
      </w:r>
      <w:r w:rsidRPr="008F2830">
        <w:rPr>
          <w:rFonts w:hAnsi="Times New Roman" w:ascii="Times New Roman"/>
          <w:szCs w:val="24"/>
          <w:lang w:val="pl-PL"/>
        </w:rPr>
        <w:tab/>
      </w:r>
      <w:r w:rsidRPr="008F2830">
        <w:rPr>
          <w:rFonts w:hAnsi="Times New Roman" w:ascii="Times New Roman"/>
          <w:szCs w:val="24"/>
          <w:lang w:val="pl-PL"/>
        </w:rPr>
        <w:tab/>
      </w:r>
      <w:r w:rsidRPr="008F2830">
        <w:rPr>
          <w:rFonts w:hAnsi="Times New Roman" w:ascii="Times New Roman"/>
          <w:szCs w:val="24"/>
          <w:lang w:val="pl-PL"/>
        </w:rPr>
        <w:tab/>
        <w:t>7 St-</w:t>
      </w:r>
      <w:r w:rsidR="008F2830" w:rsidRPr="008F2830">
        <w:rPr>
          <w:rFonts w:hAnsi="Times New Roman" w:ascii="Times New Roman"/>
          <w:szCs w:val="24"/>
          <w:lang w:val="pl-PL"/>
        </w:rPr>
        <w:t>1984/13</w:t>
      </w:r>
    </w:p>
    <w:p w:rsidRDefault="009914BC" w:rsidP="009914BC" w:rsidR="009914BC" w:rsidRPr="008F2830">
      <w:pPr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8F2830">
      <w:pPr>
        <w:jc w:val="center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9914BC" w:rsidP="009914BC" w:rsidR="009914BC" w:rsidRPr="008F2830">
      <w:pPr>
        <w:jc w:val="center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>R J E Š E N J E</w:t>
      </w:r>
    </w:p>
    <w:p w:rsidRDefault="009914BC" w:rsidP="009914BC" w:rsidR="009914BC" w:rsidRPr="008F2830">
      <w:pPr>
        <w:jc w:val="center"/>
        <w:rPr>
          <w:rFonts w:hAnsi="Times New Roman" w:ascii="Times New Roman"/>
          <w:szCs w:val="24"/>
          <w:lang w:val="pl-PL"/>
        </w:rPr>
      </w:pPr>
    </w:p>
    <w:p w:rsidRDefault="009914BC" w:rsidP="008F2830" w:rsidR="008F2830" w:rsidRPr="008F2830">
      <w:pPr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</w:r>
      <w:r w:rsidR="008F2830" w:rsidRPr="008F2830">
        <w:rPr>
          <w:rFonts w:hAnsi="Times New Roman" w:ascii="Times New Roman"/>
          <w:szCs w:val="24"/>
          <w:lang w:val="pl-PL"/>
        </w:rPr>
        <w:t>TRGOVAČKI SUD U ZAGREBU po sucu pojedincu Vesni Malenica kao stečajnom sucu u stečajnom postupku nad dužnikom DIOKI  d. d. u stečaju, Zagreb, Čulinečka cesta 252, OIB 71451172026, 18. kolovoza 2016.</w:t>
      </w:r>
    </w:p>
    <w:p w:rsidRDefault="009914BC" w:rsidP="008F2830" w:rsidR="009914BC" w:rsidRPr="008F2830">
      <w:pPr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8F2830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>r i j e š i o  j e</w:t>
      </w:r>
    </w:p>
    <w:p w:rsidRDefault="009914BC" w:rsidP="009914BC" w:rsidR="009914BC" w:rsidRPr="008F2830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9914BC" w:rsidP="008F2830" w:rsidR="008F2830" w:rsidRPr="008F2830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8F2830">
        <w:rPr>
          <w:rFonts w:hAnsi="Times New Roman" w:ascii="Times New Roman"/>
          <w:szCs w:val="24"/>
          <w:lang w:val="pl-PL"/>
        </w:rPr>
        <w:t xml:space="preserve">Određuje se ročište za utvrđivanje vrijednosti </w:t>
      </w:r>
      <w:r w:rsidR="008F2830" w:rsidRPr="008F2830">
        <w:rPr>
          <w:rFonts w:hAnsi="Times New Roman" w:ascii="Times New Roman"/>
          <w:szCs w:val="24"/>
          <w:lang w:val="hr-HR"/>
        </w:rPr>
        <w:t>nekretnina</w:t>
      </w:r>
      <w:r w:rsidRPr="008F2830">
        <w:rPr>
          <w:rFonts w:hAnsi="Times New Roman" w:ascii="Times New Roman"/>
          <w:szCs w:val="24"/>
          <w:lang w:val="hr-HR"/>
        </w:rPr>
        <w:t xml:space="preserve"> stečajnog dužnika </w:t>
      </w:r>
      <w:r w:rsidR="008F2830" w:rsidRPr="008F2830">
        <w:rPr>
          <w:rFonts w:hAnsi="Times New Roman" w:ascii="Times New Roman"/>
          <w:szCs w:val="24"/>
          <w:lang w:val="hr-HR"/>
        </w:rPr>
        <w:t xml:space="preserve">upisanih u zemljišne knjige Općinskog građanskog suda u Zagrebu, </w:t>
      </w:r>
      <w:r w:rsidR="008F2830" w:rsidRPr="008F2830">
        <w:rPr>
          <w:rFonts w:hAnsi="Times New Roman" w:ascii="Times New Roman"/>
          <w:szCs w:val="24"/>
          <w:lang w:val="pl-PL"/>
        </w:rPr>
        <w:t>u zemljišno knjižnom odjelu Zagreb: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 xml:space="preserve">- k. o. Resnik, broj zk. ul. 24174, 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Resnik, broj zk. ul. 4411,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Grad Zagreb, broj zk. ul. 23297,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Resnik, broj zk. ul. 5004,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Grad Zagreb, broj zk. ul. 25489,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Grad Zagreb, broj zk. ul. 35789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Grad Zagreb, broj zk. ul. 11401,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Grad Zagreb, broj zk. ul. 25495,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Grad Zagreb, broj zk. ul. 50701,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Grad Zagreb, broj zk. ul. 108580,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Grad Zagreb, broj zk. ul. 30489,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Grad Zagreb, broj zk. ul. 108389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Grad Zagreb, broj zk. ul. 108305,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Grad Zagreb, broj zk. ul. 108481,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Grad Zagreb, broj zk. ul. 30114,</w:t>
      </w:r>
    </w:p>
    <w:p w:rsidRDefault="008F2830" w:rsidP="008F2830" w:rsidR="008F2830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Grad Zagreb, broj zk. ul. 30015,</w:t>
      </w:r>
    </w:p>
    <w:p w:rsidRDefault="008F2830" w:rsidP="008F2830" w:rsidR="009914BC" w:rsidRPr="008F283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ab/>
        <w:t>- k. o. Grad Zagreb, broj zk. ul. 25491</w:t>
      </w:r>
      <w:r w:rsidR="009914BC" w:rsidRPr="008F2830">
        <w:rPr>
          <w:rFonts w:hAnsi="Times New Roman" w:ascii="Times New Roman"/>
          <w:szCs w:val="24"/>
          <w:lang w:val="hr-HR"/>
        </w:rPr>
        <w:t xml:space="preserve">, </w:t>
      </w:r>
      <w:r w:rsidR="009914BC" w:rsidRPr="008F2830">
        <w:rPr>
          <w:rFonts w:hAnsi="Times New Roman" w:ascii="Times New Roman"/>
          <w:szCs w:val="24"/>
          <w:lang w:val="pl-PL"/>
        </w:rPr>
        <w:t xml:space="preserve">za dan </w:t>
      </w:r>
      <w:r w:rsidRPr="008F2830">
        <w:rPr>
          <w:rFonts w:hAnsi="Times New Roman" w:ascii="Times New Roman"/>
          <w:szCs w:val="24"/>
          <w:lang w:val="pl-PL"/>
        </w:rPr>
        <w:t>20. rujan</w:t>
      </w:r>
      <w:r w:rsidR="009914BC" w:rsidRPr="008F2830">
        <w:rPr>
          <w:rFonts w:hAnsi="Times New Roman" w:ascii="Times New Roman"/>
          <w:szCs w:val="24"/>
          <w:lang w:val="pl-PL"/>
        </w:rPr>
        <w:t xml:space="preserve"> 2016. u 1</w:t>
      </w:r>
      <w:r w:rsidRPr="008F2830">
        <w:rPr>
          <w:rFonts w:hAnsi="Times New Roman" w:ascii="Times New Roman"/>
          <w:szCs w:val="24"/>
          <w:lang w:val="pl-PL"/>
        </w:rPr>
        <w:t>1</w:t>
      </w:r>
      <w:r w:rsidR="009914BC" w:rsidRPr="008F2830">
        <w:rPr>
          <w:rFonts w:hAnsi="Times New Roman" w:ascii="Times New Roman"/>
          <w:szCs w:val="24"/>
          <w:lang w:val="pl-PL"/>
        </w:rPr>
        <w:t>,30 sati</w:t>
      </w:r>
      <w:r w:rsidR="009914BC" w:rsidRPr="008F2830">
        <w:rPr>
          <w:rFonts w:hAnsi="Times New Roman" w:ascii="Times New Roman"/>
          <w:szCs w:val="24"/>
          <w:lang w:val="hr-HR"/>
        </w:rPr>
        <w:t xml:space="preserve">, </w:t>
      </w:r>
      <w:r w:rsidR="009914BC" w:rsidRPr="008F2830">
        <w:rPr>
          <w:rFonts w:hAnsi="Times New Roman" w:ascii="Times New Roman"/>
          <w:szCs w:val="24"/>
          <w:lang w:val="pl-PL"/>
        </w:rPr>
        <w:t>u zgradi ovog suda Zagreb, Petrinjska 8, II. kat soba 93 na koje se pozivaju dostavom ovog rješenja:</w:t>
      </w:r>
    </w:p>
    <w:p w:rsidRDefault="009914BC" w:rsidP="009914BC" w:rsidR="009914BC" w:rsidRPr="008F2830">
      <w:pPr>
        <w:ind w:right="521"/>
        <w:jc w:val="both"/>
        <w:rPr>
          <w:rFonts w:hAnsi="Times New Roman" w:ascii="Times New Roman"/>
          <w:szCs w:val="24"/>
          <w:lang w:val="sv-SE"/>
        </w:rPr>
      </w:pPr>
      <w:r w:rsidRPr="008F2830">
        <w:rPr>
          <w:rFonts w:hAnsi="Times New Roman" w:ascii="Times New Roman"/>
          <w:szCs w:val="24"/>
          <w:lang w:val="pl-PL"/>
        </w:rPr>
        <w:tab/>
      </w:r>
      <w:r w:rsidRPr="008F2830">
        <w:rPr>
          <w:rFonts w:hAnsi="Times New Roman" w:ascii="Times New Roman"/>
          <w:szCs w:val="24"/>
          <w:lang w:val="sv-SE"/>
        </w:rPr>
        <w:t xml:space="preserve">- stečajni upravitelj </w:t>
      </w:r>
      <w:r w:rsidR="008F2830" w:rsidRPr="008F2830">
        <w:rPr>
          <w:rFonts w:hAnsi="Times New Roman" w:ascii="Times New Roman"/>
          <w:szCs w:val="24"/>
          <w:lang w:val="sv-SE"/>
        </w:rPr>
        <w:t>Marija Vujčić Turkulin</w:t>
      </w:r>
    </w:p>
    <w:p w:rsidRDefault="009914BC" w:rsidP="009914BC" w:rsidR="009914BC" w:rsidRPr="008F2830">
      <w:pPr>
        <w:ind w:right="521"/>
        <w:jc w:val="both"/>
        <w:rPr>
          <w:rFonts w:hAnsi="Times New Roman" w:ascii="Times New Roman"/>
          <w:szCs w:val="24"/>
          <w:lang w:val="sv-SE"/>
        </w:rPr>
      </w:pPr>
      <w:r w:rsidRPr="008F2830">
        <w:rPr>
          <w:rFonts w:hAnsi="Times New Roman" w:ascii="Times New Roman"/>
          <w:szCs w:val="24"/>
          <w:lang w:val="sv-SE"/>
        </w:rPr>
        <w:tab/>
        <w:t xml:space="preserve">- razlučni vjerovnik </w:t>
      </w:r>
      <w:r w:rsidR="008F2830" w:rsidRPr="008F2830">
        <w:rPr>
          <w:rFonts w:hAnsi="Times New Roman" w:ascii="Times New Roman"/>
          <w:szCs w:val="24"/>
          <w:lang w:val="hr-HR"/>
        </w:rPr>
        <w:t>Banka Kovanica d. d.</w:t>
      </w:r>
    </w:p>
    <w:p w:rsidRDefault="009914BC" w:rsidP="009914BC" w:rsidR="009914BC" w:rsidRPr="008F283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F2830">
        <w:rPr>
          <w:rFonts w:hAnsi="Times New Roman" w:ascii="Times New Roman"/>
          <w:szCs w:val="24"/>
          <w:lang w:val="hr-HR"/>
        </w:rPr>
        <w:t>- razlučni vjerovnik</w:t>
      </w:r>
      <w:r w:rsidR="008F2830">
        <w:rPr>
          <w:rFonts w:hAnsi="Times New Roman" w:ascii="Times New Roman"/>
          <w:szCs w:val="24"/>
          <w:lang w:val="hr-HR"/>
        </w:rPr>
        <w:t xml:space="preserve"> </w:t>
      </w:r>
      <w:r w:rsidR="008F2830" w:rsidRPr="008F2830">
        <w:rPr>
          <w:rFonts w:hAnsi="Times New Roman" w:ascii="Times New Roman"/>
          <w:szCs w:val="24"/>
          <w:lang w:val="hr-HR"/>
        </w:rPr>
        <w:t>Hrvatska banka za obnovu i razvoj</w:t>
      </w:r>
      <w:r w:rsidRPr="008F2830">
        <w:rPr>
          <w:rFonts w:hAnsi="Times New Roman" w:ascii="Times New Roman"/>
          <w:szCs w:val="24"/>
          <w:lang w:val="hr-HR"/>
        </w:rPr>
        <w:t xml:space="preserve"> </w:t>
      </w:r>
      <w:r w:rsidR="008F2830">
        <w:rPr>
          <w:rFonts w:hAnsi="Times New Roman" w:ascii="Times New Roman"/>
          <w:szCs w:val="24"/>
          <w:lang w:val="hr-HR"/>
        </w:rPr>
        <w:t xml:space="preserve"> </w:t>
      </w:r>
      <w:r w:rsidRPr="008F2830">
        <w:rPr>
          <w:rFonts w:hAnsi="Times New Roman" w:ascii="Times New Roman"/>
          <w:szCs w:val="24"/>
          <w:lang w:val="hr-HR"/>
        </w:rPr>
        <w:t xml:space="preserve"> </w:t>
      </w:r>
    </w:p>
    <w:p w:rsidRDefault="009914BC" w:rsidP="009914BC" w:rsidR="009914BC" w:rsidRPr="008F283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F2830">
        <w:rPr>
          <w:rFonts w:hAnsi="Times New Roman" w:ascii="Times New Roman"/>
          <w:szCs w:val="24"/>
          <w:lang w:val="hr-HR"/>
        </w:rPr>
        <w:t xml:space="preserve">- razlučni vjerovnik </w:t>
      </w:r>
      <w:r w:rsidR="008F2830" w:rsidRPr="008F2830">
        <w:rPr>
          <w:rFonts w:hAnsi="Times New Roman" w:ascii="Times New Roman"/>
          <w:szCs w:val="24"/>
          <w:lang w:val="hr-HR"/>
        </w:rPr>
        <w:t>Zagrebačka banka d. d., Paromlinska 2</w:t>
      </w:r>
      <w:r w:rsidR="008F2830">
        <w:rPr>
          <w:rFonts w:hAnsi="Times New Roman" w:ascii="Times New Roman"/>
          <w:szCs w:val="24"/>
          <w:lang w:val="hr-HR"/>
        </w:rPr>
        <w:t xml:space="preserve"> </w:t>
      </w:r>
      <w:r w:rsidRPr="008F2830">
        <w:rPr>
          <w:rFonts w:hAnsi="Times New Roman" w:ascii="Times New Roman"/>
          <w:szCs w:val="24"/>
          <w:lang w:val="hr-HR"/>
        </w:rPr>
        <w:t xml:space="preserve"> </w:t>
      </w:r>
    </w:p>
    <w:p w:rsidRDefault="009914BC" w:rsidP="009914BC" w:rsidR="009914BC" w:rsidRPr="008F283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F2830">
        <w:rPr>
          <w:rFonts w:hAnsi="Times New Roman" w:ascii="Times New Roman"/>
          <w:szCs w:val="24"/>
          <w:lang w:val="hr-HR"/>
        </w:rPr>
        <w:t xml:space="preserve">- razlučni vjerovnik </w:t>
      </w:r>
      <w:r w:rsidR="008F2830" w:rsidRPr="008F2830">
        <w:rPr>
          <w:rFonts w:hAnsi="Times New Roman" w:ascii="Times New Roman"/>
          <w:szCs w:val="24"/>
          <w:lang w:val="hr-HR"/>
        </w:rPr>
        <w:t>Hypo Internatinal, Klagenfurt</w:t>
      </w:r>
    </w:p>
    <w:p w:rsidRDefault="009914BC" w:rsidP="009914BC" w:rsidR="009914B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F2830">
        <w:rPr>
          <w:rFonts w:hAnsi="Times New Roman" w:ascii="Times New Roman"/>
          <w:szCs w:val="24"/>
          <w:lang w:val="hr-HR"/>
        </w:rPr>
        <w:t xml:space="preserve">- razlučni vjerovnik </w:t>
      </w:r>
      <w:r w:rsidR="00E1142D">
        <w:rPr>
          <w:rFonts w:hAnsi="Times New Roman" w:ascii="Times New Roman"/>
          <w:szCs w:val="24"/>
          <w:lang w:val="hr-HR"/>
        </w:rPr>
        <w:t>H-ABDUCO d. o. o</w:t>
      </w:r>
      <w:r w:rsidR="008F2830">
        <w:rPr>
          <w:rFonts w:hAnsi="Times New Roman" w:ascii="Times New Roman"/>
          <w:szCs w:val="24"/>
          <w:lang w:val="hr-HR"/>
        </w:rPr>
        <w:t xml:space="preserve">. </w:t>
      </w:r>
    </w:p>
    <w:p w:rsidRDefault="008F2830" w:rsidP="008F2830" w:rsidR="008F2830" w:rsidRPr="008F2830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razlučni vjerovnik Raiffeisenbank d. d.</w:t>
      </w:r>
    </w:p>
    <w:p w:rsidRDefault="008F2830" w:rsidP="008F2830" w:rsidR="008F2830" w:rsidRPr="008F2830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r w:rsidRPr="008F2830">
        <w:rPr>
          <w:rFonts w:hAnsi="Times New Roman" w:ascii="Times New Roman"/>
          <w:szCs w:val="24"/>
          <w:lang w:val="hr-HR"/>
        </w:rPr>
        <w:t>ra</w:t>
      </w:r>
      <w:r>
        <w:rPr>
          <w:rFonts w:hAnsi="Times New Roman" w:ascii="Times New Roman"/>
          <w:szCs w:val="24"/>
          <w:lang w:val="hr-HR"/>
        </w:rPr>
        <w:t>zlučni vjerovnik Siemens d. d.</w:t>
      </w:r>
    </w:p>
    <w:p w:rsidRDefault="008F2830" w:rsidP="008F2830" w:rsidR="008F2830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r w:rsidRPr="008F2830">
        <w:rPr>
          <w:rFonts w:hAnsi="Times New Roman" w:ascii="Times New Roman"/>
          <w:szCs w:val="24"/>
          <w:lang w:val="hr-HR"/>
        </w:rPr>
        <w:t>razlučni vj</w:t>
      </w:r>
      <w:r>
        <w:rPr>
          <w:rFonts w:hAnsi="Times New Roman" w:ascii="Times New Roman"/>
          <w:szCs w:val="24"/>
          <w:lang w:val="hr-HR"/>
        </w:rPr>
        <w:t>erovnik Karlovačka banka d. d.</w:t>
      </w:r>
    </w:p>
    <w:p w:rsidRDefault="008F2830" w:rsidP="008F2830" w:rsidR="008F2830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razlučni vjerovnik </w:t>
      </w:r>
      <w:r w:rsidRPr="008F2830">
        <w:rPr>
          <w:rFonts w:hAnsi="Times New Roman" w:ascii="Times New Roman"/>
          <w:szCs w:val="24"/>
          <w:lang w:val="hr-HR"/>
        </w:rPr>
        <w:t>Odvjetničko društvo Mamić, Perić, Rebarski, Rimac,</w:t>
      </w:r>
    </w:p>
    <w:p w:rsidRDefault="00E1142D" w:rsidP="008F2830" w:rsidR="00E1142D" w:rsidRPr="008F2830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razlučni vjerovnik NEKRETNINE PLUS d. o. o.</w:t>
      </w:r>
    </w:p>
    <w:p w:rsidRDefault="009914BC" w:rsidP="009914BC" w:rsidR="009914BC" w:rsidRPr="008F2830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8F2830">
        <w:rPr>
          <w:rFonts w:hAnsi="Times New Roman" w:ascii="Times New Roman"/>
          <w:szCs w:val="24"/>
          <w:lang w:val="pl-PL"/>
        </w:rPr>
        <w:t xml:space="preserve">Zagreb, </w:t>
      </w:r>
      <w:r w:rsidR="00E1142D">
        <w:rPr>
          <w:rFonts w:hAnsi="Times New Roman" w:ascii="Times New Roman"/>
          <w:szCs w:val="24"/>
          <w:lang w:val="pl-PL"/>
        </w:rPr>
        <w:t>18. kolovoza</w:t>
      </w:r>
      <w:r w:rsidRPr="008F2830">
        <w:rPr>
          <w:rFonts w:hAnsi="Times New Roman" w:ascii="Times New Roman"/>
          <w:szCs w:val="24"/>
          <w:lang w:val="pl-PL"/>
        </w:rPr>
        <w:t xml:space="preserve"> 2016.</w:t>
      </w:r>
    </w:p>
    <w:p w:rsidRDefault="009914BC" w:rsidP="009914BC" w:rsidR="009914BC" w:rsidRPr="008F2830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1E0D0D" w:rsidP="009914BC" w:rsidR="009914BC" w:rsidRPr="008F2830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lastRenderedPageBreak/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8F2830">
        <w:rPr>
          <w:rFonts w:hAnsi="Times New Roman" w:ascii="Times New Roman"/>
          <w:szCs w:val="24"/>
          <w:lang w:val="pl-PL"/>
        </w:rPr>
        <w:t>SUDAC:</w:t>
      </w:r>
    </w:p>
    <w:p w:rsidRDefault="001E0D0D" w:rsidP="009914BC" w:rsidR="009914BC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8F2830">
        <w:rPr>
          <w:rFonts w:hAnsi="Times New Roman" w:ascii="Times New Roman"/>
          <w:szCs w:val="24"/>
          <w:lang w:val="pl-PL"/>
        </w:rPr>
        <w:t>Vesna Malenica</w:t>
      </w:r>
      <w:r>
        <w:rPr>
          <w:rFonts w:hAnsi="Times New Roman" w:ascii="Times New Roman"/>
          <w:szCs w:val="24"/>
          <w:lang w:val="pl-PL"/>
        </w:rPr>
        <w:t xml:space="preserve"> v. r. </w:t>
      </w:r>
    </w:p>
    <w:p w:rsidRDefault="00E1142D" w:rsidP="009914BC" w:rsidR="00E1142D" w:rsidRPr="008F2830">
      <w:pPr>
        <w:jc w:val="both"/>
        <w:rPr>
          <w:rFonts w:hAnsi="Times New Roman" w:ascii="Times New Roman"/>
          <w:szCs w:val="24"/>
          <w:lang w:val="pl-PL"/>
        </w:rPr>
      </w:pPr>
    </w:p>
    <w:p w:rsidRDefault="001E0D0D" w:rsidP="00AB7A2F" w:rsidR="001E0D0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E0D0D" w:rsidP="00995CE9" w:rsidR="001E0D0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9914BC" w:rsidP="009914BC" w:rsidR="009914BC" w:rsidRPr="008F2830">
      <w:pPr>
        <w:ind w:right="708"/>
        <w:jc w:val="both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8F2830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8F2830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8F2830">
      <w:pPr>
        <w:rPr>
          <w:rFonts w:hAnsi="Times New Roman" w:ascii="Times New Roman"/>
          <w:szCs w:val="24"/>
          <w:lang w:val="sv-SE"/>
        </w:rPr>
      </w:pPr>
    </w:p>
    <w:p w:rsidRDefault="00FA2933" w:rsidP="009914BC" w:rsidR="00FA2933" w:rsidRPr="008F2830">
      <w:pPr>
        <w:rPr>
          <w:rFonts w:hAnsi="Times New Roman" w:ascii="Times New Roman"/>
          <w:szCs w:val="24"/>
        </w:rPr>
      </w:pPr>
    </w:p>
    <w:sectPr w:rsidSect="00E1142D" w:rsidR="00FA2933" w:rsidRPr="008F2830">
      <w:headerReference w:type="default" r:id="rId9"/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42D" w:rsidP="00E1142D" w:rsidR="00E1142D">
      <w:r>
        <w:separator/>
      </w:r>
    </w:p>
  </w:endnote>
  <w:endnote w:id="0" w:type="continuationSeparator">
    <w:p w:rsidRDefault="00E1142D" w:rsidP="00E1142D" w:rsidR="00E11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42D" w:rsidP="00E1142D" w:rsidR="00E1142D">
      <w:r>
        <w:separator/>
      </w:r>
    </w:p>
  </w:footnote>
  <w:footnote w:id="0" w:type="continuationSeparator">
    <w:p w:rsidRDefault="00E1142D" w:rsidP="00E1142D" w:rsidR="00E11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42D" w:rsidR="00E1142D">
    <w:pPr>
      <w:pStyle w:val="Zaglavlje"/>
      <w:jc w:val="right"/>
    </w:pPr>
    <w:r>
      <w:t xml:space="preserve">7 St-1984/13    </w:t>
    </w:r>
    <w:r>
      <w:fldChar w:fldCharType="begin"/>
    </w:r>
    <w:r>
      <w:instrText>PAGE   \* MERGEFORMAT</w:instrText>
    </w:r>
    <w:r>
      <w:fldChar w:fldCharType="separate"/>
    </w:r>
    <w:r w:rsidR="001E0D0D" w:rsidRPr="001E0D0D">
      <w:rPr>
        <w:noProof/>
        <w:lang w:val="hr-HR"/>
      </w:rPr>
      <w:t>2</w:t>
    </w:r>
    <w:r>
      <w:fldChar w:fldCharType="end"/>
    </w:r>
  </w:p>
  <w:p w:rsidRDefault="00E1142D" w:rsidR="00E1142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2E7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56E"/>
    <w:rsid w:val="00021600"/>
    <w:rsid w:val="000217A2"/>
    <w:rsid w:val="00021B17"/>
    <w:rsid w:val="00021E12"/>
    <w:rsid w:val="0002307A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11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4C6"/>
    <w:rsid w:val="00062758"/>
    <w:rsid w:val="00062948"/>
    <w:rsid w:val="00062FB7"/>
    <w:rsid w:val="000632C6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34C"/>
    <w:rsid w:val="0007480F"/>
    <w:rsid w:val="00074C39"/>
    <w:rsid w:val="0007564B"/>
    <w:rsid w:val="0007588D"/>
    <w:rsid w:val="00077D65"/>
    <w:rsid w:val="00080D0A"/>
    <w:rsid w:val="00081CAB"/>
    <w:rsid w:val="0008208A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435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1E8"/>
    <w:rsid w:val="000A637D"/>
    <w:rsid w:val="000B0B9D"/>
    <w:rsid w:val="000B0D0F"/>
    <w:rsid w:val="000B0F12"/>
    <w:rsid w:val="000B0FD3"/>
    <w:rsid w:val="000B1516"/>
    <w:rsid w:val="000B2B74"/>
    <w:rsid w:val="000B3A5C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14B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317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4C73"/>
    <w:rsid w:val="00127AB7"/>
    <w:rsid w:val="0013003A"/>
    <w:rsid w:val="001300DE"/>
    <w:rsid w:val="00131637"/>
    <w:rsid w:val="0013196F"/>
    <w:rsid w:val="001324F2"/>
    <w:rsid w:val="001329E8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3EFC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C94"/>
    <w:rsid w:val="00190E4C"/>
    <w:rsid w:val="00190EA8"/>
    <w:rsid w:val="0019197E"/>
    <w:rsid w:val="00191B02"/>
    <w:rsid w:val="0019214C"/>
    <w:rsid w:val="001930D7"/>
    <w:rsid w:val="0019342A"/>
    <w:rsid w:val="00193622"/>
    <w:rsid w:val="00193D03"/>
    <w:rsid w:val="00193DF5"/>
    <w:rsid w:val="0019489F"/>
    <w:rsid w:val="00194913"/>
    <w:rsid w:val="00195279"/>
    <w:rsid w:val="00197D96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E5E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3BE8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0D0D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545"/>
    <w:rsid w:val="001E5759"/>
    <w:rsid w:val="001E57EB"/>
    <w:rsid w:val="001E61E0"/>
    <w:rsid w:val="001E62F0"/>
    <w:rsid w:val="001E63B2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32E"/>
    <w:rsid w:val="00200A60"/>
    <w:rsid w:val="00200B40"/>
    <w:rsid w:val="00200CBA"/>
    <w:rsid w:val="00200E28"/>
    <w:rsid w:val="00202836"/>
    <w:rsid w:val="00202997"/>
    <w:rsid w:val="00202C19"/>
    <w:rsid w:val="00203D92"/>
    <w:rsid w:val="0020468B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2CE2"/>
    <w:rsid w:val="002133EE"/>
    <w:rsid w:val="002138DA"/>
    <w:rsid w:val="00213F12"/>
    <w:rsid w:val="00214A59"/>
    <w:rsid w:val="00215073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68D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0AE4"/>
    <w:rsid w:val="002422A5"/>
    <w:rsid w:val="00242583"/>
    <w:rsid w:val="00242DBE"/>
    <w:rsid w:val="0024357C"/>
    <w:rsid w:val="00243C58"/>
    <w:rsid w:val="00243E34"/>
    <w:rsid w:val="00245180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57C76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220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77421"/>
    <w:rsid w:val="00280036"/>
    <w:rsid w:val="00281E23"/>
    <w:rsid w:val="002822F7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0377"/>
    <w:rsid w:val="002A054E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0A8"/>
    <w:rsid w:val="002B1225"/>
    <w:rsid w:val="002B2398"/>
    <w:rsid w:val="002B2485"/>
    <w:rsid w:val="002B29BA"/>
    <w:rsid w:val="002B34E1"/>
    <w:rsid w:val="002B3ABD"/>
    <w:rsid w:val="002B3C57"/>
    <w:rsid w:val="002B4EA2"/>
    <w:rsid w:val="002B6831"/>
    <w:rsid w:val="002B6956"/>
    <w:rsid w:val="002B69A1"/>
    <w:rsid w:val="002B6BB4"/>
    <w:rsid w:val="002B6D2D"/>
    <w:rsid w:val="002B6DF3"/>
    <w:rsid w:val="002B6ED7"/>
    <w:rsid w:val="002B724D"/>
    <w:rsid w:val="002B735B"/>
    <w:rsid w:val="002C0687"/>
    <w:rsid w:val="002C078F"/>
    <w:rsid w:val="002C13A3"/>
    <w:rsid w:val="002C15AF"/>
    <w:rsid w:val="002C1EEF"/>
    <w:rsid w:val="002C2647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EEF"/>
    <w:rsid w:val="002C5EBC"/>
    <w:rsid w:val="002C7E5A"/>
    <w:rsid w:val="002D0021"/>
    <w:rsid w:val="002D074C"/>
    <w:rsid w:val="002D0F86"/>
    <w:rsid w:val="002D18F0"/>
    <w:rsid w:val="002D22FA"/>
    <w:rsid w:val="002D2632"/>
    <w:rsid w:val="002D27F4"/>
    <w:rsid w:val="002D343F"/>
    <w:rsid w:val="002D4523"/>
    <w:rsid w:val="002D4A4B"/>
    <w:rsid w:val="002D5279"/>
    <w:rsid w:val="002D6D8B"/>
    <w:rsid w:val="002E11D4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CEA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EC7"/>
    <w:rsid w:val="002F6FBD"/>
    <w:rsid w:val="002F7552"/>
    <w:rsid w:val="0030127B"/>
    <w:rsid w:val="003014F6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1561"/>
    <w:rsid w:val="003234AC"/>
    <w:rsid w:val="0032435C"/>
    <w:rsid w:val="00325029"/>
    <w:rsid w:val="003252A0"/>
    <w:rsid w:val="003273C3"/>
    <w:rsid w:val="00327636"/>
    <w:rsid w:val="003306DA"/>
    <w:rsid w:val="00330867"/>
    <w:rsid w:val="00330CF4"/>
    <w:rsid w:val="00331855"/>
    <w:rsid w:val="00331CB9"/>
    <w:rsid w:val="00331ECE"/>
    <w:rsid w:val="00331F8F"/>
    <w:rsid w:val="00332404"/>
    <w:rsid w:val="003340A0"/>
    <w:rsid w:val="0033412B"/>
    <w:rsid w:val="003345F9"/>
    <w:rsid w:val="00334790"/>
    <w:rsid w:val="003352B5"/>
    <w:rsid w:val="0033584A"/>
    <w:rsid w:val="00335A00"/>
    <w:rsid w:val="00335BAB"/>
    <w:rsid w:val="00335E05"/>
    <w:rsid w:val="00336096"/>
    <w:rsid w:val="00336D49"/>
    <w:rsid w:val="003376E7"/>
    <w:rsid w:val="0034127C"/>
    <w:rsid w:val="00342F95"/>
    <w:rsid w:val="00345F92"/>
    <w:rsid w:val="00346C1F"/>
    <w:rsid w:val="0034708A"/>
    <w:rsid w:val="00347646"/>
    <w:rsid w:val="00347F70"/>
    <w:rsid w:val="00347F8D"/>
    <w:rsid w:val="00347FFE"/>
    <w:rsid w:val="003501AB"/>
    <w:rsid w:val="00350E15"/>
    <w:rsid w:val="00350FB0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5E52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6EA1"/>
    <w:rsid w:val="00377ED3"/>
    <w:rsid w:val="00380612"/>
    <w:rsid w:val="003818D2"/>
    <w:rsid w:val="00381CA2"/>
    <w:rsid w:val="00382687"/>
    <w:rsid w:val="00382B6F"/>
    <w:rsid w:val="00383355"/>
    <w:rsid w:val="00383AF0"/>
    <w:rsid w:val="0038459E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0B0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7B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126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1B7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0F22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CBD"/>
    <w:rsid w:val="00423FD1"/>
    <w:rsid w:val="004245CF"/>
    <w:rsid w:val="00424FCD"/>
    <w:rsid w:val="004252F5"/>
    <w:rsid w:val="0042594E"/>
    <w:rsid w:val="00426A6B"/>
    <w:rsid w:val="004271D6"/>
    <w:rsid w:val="00427975"/>
    <w:rsid w:val="00427980"/>
    <w:rsid w:val="004306A9"/>
    <w:rsid w:val="00430B75"/>
    <w:rsid w:val="00431022"/>
    <w:rsid w:val="004328AF"/>
    <w:rsid w:val="004332BB"/>
    <w:rsid w:val="004338AE"/>
    <w:rsid w:val="004343BA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3169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330B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C8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0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2D94"/>
    <w:rsid w:val="0049333F"/>
    <w:rsid w:val="00493BF1"/>
    <w:rsid w:val="004940BF"/>
    <w:rsid w:val="00494D70"/>
    <w:rsid w:val="0049504E"/>
    <w:rsid w:val="004954B1"/>
    <w:rsid w:val="004954B4"/>
    <w:rsid w:val="00495C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2B9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1C04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6B7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6416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58AC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73E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6F"/>
    <w:rsid w:val="00554ED6"/>
    <w:rsid w:val="00554F9F"/>
    <w:rsid w:val="005556A8"/>
    <w:rsid w:val="00556522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647"/>
    <w:rsid w:val="00567CB4"/>
    <w:rsid w:val="005706B9"/>
    <w:rsid w:val="005707A3"/>
    <w:rsid w:val="005707BC"/>
    <w:rsid w:val="00570959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E10"/>
    <w:rsid w:val="005827AB"/>
    <w:rsid w:val="00584183"/>
    <w:rsid w:val="005843AA"/>
    <w:rsid w:val="00584EFD"/>
    <w:rsid w:val="00585502"/>
    <w:rsid w:val="005856EE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509"/>
    <w:rsid w:val="00594DFD"/>
    <w:rsid w:val="00595FD5"/>
    <w:rsid w:val="005963EC"/>
    <w:rsid w:val="00596500"/>
    <w:rsid w:val="0059758E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A7028"/>
    <w:rsid w:val="005B00B9"/>
    <w:rsid w:val="005B0444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D25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284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66"/>
    <w:rsid w:val="005D4FC0"/>
    <w:rsid w:val="005D6173"/>
    <w:rsid w:val="005D71BB"/>
    <w:rsid w:val="005D7CBF"/>
    <w:rsid w:val="005D7EE0"/>
    <w:rsid w:val="005E0B33"/>
    <w:rsid w:val="005E0C29"/>
    <w:rsid w:val="005E0C60"/>
    <w:rsid w:val="005E2216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3D7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102A2"/>
    <w:rsid w:val="00610407"/>
    <w:rsid w:val="006104A9"/>
    <w:rsid w:val="0061076B"/>
    <w:rsid w:val="00611A58"/>
    <w:rsid w:val="00611D1A"/>
    <w:rsid w:val="00612056"/>
    <w:rsid w:val="006125A1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34C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6D8"/>
    <w:rsid w:val="006341E5"/>
    <w:rsid w:val="00634505"/>
    <w:rsid w:val="00634A43"/>
    <w:rsid w:val="006353A7"/>
    <w:rsid w:val="006359E3"/>
    <w:rsid w:val="00635FD1"/>
    <w:rsid w:val="00636320"/>
    <w:rsid w:val="006363B3"/>
    <w:rsid w:val="00637B00"/>
    <w:rsid w:val="00640124"/>
    <w:rsid w:val="00640BCA"/>
    <w:rsid w:val="006417CB"/>
    <w:rsid w:val="00641A9D"/>
    <w:rsid w:val="00641CC0"/>
    <w:rsid w:val="00642C56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D50"/>
    <w:rsid w:val="006526D6"/>
    <w:rsid w:val="0065275D"/>
    <w:rsid w:val="0065344F"/>
    <w:rsid w:val="00653813"/>
    <w:rsid w:val="00653938"/>
    <w:rsid w:val="0065397B"/>
    <w:rsid w:val="00653FE4"/>
    <w:rsid w:val="00654174"/>
    <w:rsid w:val="0065481B"/>
    <w:rsid w:val="0065482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1EBD"/>
    <w:rsid w:val="006730AD"/>
    <w:rsid w:val="006730D7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7A3"/>
    <w:rsid w:val="006808EA"/>
    <w:rsid w:val="00680980"/>
    <w:rsid w:val="00681548"/>
    <w:rsid w:val="006816DE"/>
    <w:rsid w:val="0068264F"/>
    <w:rsid w:val="00682840"/>
    <w:rsid w:val="00682D04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226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7B5"/>
    <w:rsid w:val="006F3C30"/>
    <w:rsid w:val="006F415F"/>
    <w:rsid w:val="006F45EF"/>
    <w:rsid w:val="006F4CF5"/>
    <w:rsid w:val="006F5923"/>
    <w:rsid w:val="006F651E"/>
    <w:rsid w:val="006F70D6"/>
    <w:rsid w:val="006F745B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395C"/>
    <w:rsid w:val="007040A4"/>
    <w:rsid w:val="00704DFE"/>
    <w:rsid w:val="0070641A"/>
    <w:rsid w:val="00710DE8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4671F"/>
    <w:rsid w:val="007500B6"/>
    <w:rsid w:val="00750560"/>
    <w:rsid w:val="00752591"/>
    <w:rsid w:val="0075286D"/>
    <w:rsid w:val="00752917"/>
    <w:rsid w:val="00752BC4"/>
    <w:rsid w:val="00752D6E"/>
    <w:rsid w:val="00753466"/>
    <w:rsid w:val="007537B5"/>
    <w:rsid w:val="00754494"/>
    <w:rsid w:val="007545F5"/>
    <w:rsid w:val="007550BE"/>
    <w:rsid w:val="00755660"/>
    <w:rsid w:val="00756459"/>
    <w:rsid w:val="00756A4B"/>
    <w:rsid w:val="00756AFE"/>
    <w:rsid w:val="00757F5A"/>
    <w:rsid w:val="00760855"/>
    <w:rsid w:val="0076090C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BE1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080D"/>
    <w:rsid w:val="007A1177"/>
    <w:rsid w:val="007A1C51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145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27D1"/>
    <w:rsid w:val="007C3627"/>
    <w:rsid w:val="007C3ACC"/>
    <w:rsid w:val="007C3C51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5432"/>
    <w:rsid w:val="007D6574"/>
    <w:rsid w:val="007D6AF8"/>
    <w:rsid w:val="007D74E2"/>
    <w:rsid w:val="007D7C21"/>
    <w:rsid w:val="007E0256"/>
    <w:rsid w:val="007E0B64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0CA3"/>
    <w:rsid w:val="00800EBC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1E8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511"/>
    <w:rsid w:val="00866BC1"/>
    <w:rsid w:val="00867107"/>
    <w:rsid w:val="0086780D"/>
    <w:rsid w:val="00870356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628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A7E35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5BC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0B2D"/>
    <w:rsid w:val="008D1128"/>
    <w:rsid w:val="008D14DD"/>
    <w:rsid w:val="008D1AE9"/>
    <w:rsid w:val="008D1D3C"/>
    <w:rsid w:val="008D262F"/>
    <w:rsid w:val="008D2EBF"/>
    <w:rsid w:val="008D315B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830"/>
    <w:rsid w:val="008F2CC0"/>
    <w:rsid w:val="008F2CD0"/>
    <w:rsid w:val="008F4750"/>
    <w:rsid w:val="008F499E"/>
    <w:rsid w:val="008F4E5E"/>
    <w:rsid w:val="008F5BCC"/>
    <w:rsid w:val="008F62D4"/>
    <w:rsid w:val="008F64A4"/>
    <w:rsid w:val="00900287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5FD8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2D3"/>
    <w:rsid w:val="0093532E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5C87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63CE"/>
    <w:rsid w:val="00967728"/>
    <w:rsid w:val="00967FB1"/>
    <w:rsid w:val="009703B6"/>
    <w:rsid w:val="00971209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77D8D"/>
    <w:rsid w:val="00980078"/>
    <w:rsid w:val="00981705"/>
    <w:rsid w:val="00981AA4"/>
    <w:rsid w:val="00981DAB"/>
    <w:rsid w:val="00982008"/>
    <w:rsid w:val="00982359"/>
    <w:rsid w:val="00982ECB"/>
    <w:rsid w:val="00983075"/>
    <w:rsid w:val="00983244"/>
    <w:rsid w:val="009834E4"/>
    <w:rsid w:val="009836AB"/>
    <w:rsid w:val="009842D8"/>
    <w:rsid w:val="009844F1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14BC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332"/>
    <w:rsid w:val="009B7B4D"/>
    <w:rsid w:val="009C0290"/>
    <w:rsid w:val="009C06AF"/>
    <w:rsid w:val="009C09DE"/>
    <w:rsid w:val="009C296A"/>
    <w:rsid w:val="009C3C30"/>
    <w:rsid w:val="009C4570"/>
    <w:rsid w:val="009C48D2"/>
    <w:rsid w:val="009C48FB"/>
    <w:rsid w:val="009C5939"/>
    <w:rsid w:val="009C5A96"/>
    <w:rsid w:val="009C5FD0"/>
    <w:rsid w:val="009C65EF"/>
    <w:rsid w:val="009D01B9"/>
    <w:rsid w:val="009D0D80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8F6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B17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9C0"/>
    <w:rsid w:val="00A13A56"/>
    <w:rsid w:val="00A13B42"/>
    <w:rsid w:val="00A13F05"/>
    <w:rsid w:val="00A14778"/>
    <w:rsid w:val="00A14ACE"/>
    <w:rsid w:val="00A15188"/>
    <w:rsid w:val="00A151DC"/>
    <w:rsid w:val="00A15229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3FE9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0F00"/>
    <w:rsid w:val="00A3229A"/>
    <w:rsid w:val="00A323C5"/>
    <w:rsid w:val="00A33839"/>
    <w:rsid w:val="00A33994"/>
    <w:rsid w:val="00A33DA3"/>
    <w:rsid w:val="00A342F8"/>
    <w:rsid w:val="00A3452A"/>
    <w:rsid w:val="00A34D11"/>
    <w:rsid w:val="00A34DE9"/>
    <w:rsid w:val="00A35B17"/>
    <w:rsid w:val="00A361C4"/>
    <w:rsid w:val="00A373CB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257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AA1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390"/>
    <w:rsid w:val="00A96542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A7BE6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D05"/>
    <w:rsid w:val="00AE0E5F"/>
    <w:rsid w:val="00AE117B"/>
    <w:rsid w:val="00AE138E"/>
    <w:rsid w:val="00AE17FE"/>
    <w:rsid w:val="00AE2529"/>
    <w:rsid w:val="00AE3452"/>
    <w:rsid w:val="00AE3E7B"/>
    <w:rsid w:val="00AE3FC3"/>
    <w:rsid w:val="00AE53C8"/>
    <w:rsid w:val="00AE57E7"/>
    <w:rsid w:val="00AE5CFA"/>
    <w:rsid w:val="00AE5F8B"/>
    <w:rsid w:val="00AE6ABD"/>
    <w:rsid w:val="00AE6C75"/>
    <w:rsid w:val="00AE760B"/>
    <w:rsid w:val="00AE7A5D"/>
    <w:rsid w:val="00AE7C5A"/>
    <w:rsid w:val="00AF03CE"/>
    <w:rsid w:val="00AF053E"/>
    <w:rsid w:val="00AF06A8"/>
    <w:rsid w:val="00AF09FC"/>
    <w:rsid w:val="00AF0ABD"/>
    <w:rsid w:val="00AF1122"/>
    <w:rsid w:val="00AF11BF"/>
    <w:rsid w:val="00AF24F5"/>
    <w:rsid w:val="00AF26F7"/>
    <w:rsid w:val="00AF287F"/>
    <w:rsid w:val="00AF2886"/>
    <w:rsid w:val="00AF29A0"/>
    <w:rsid w:val="00AF3096"/>
    <w:rsid w:val="00AF3138"/>
    <w:rsid w:val="00AF399F"/>
    <w:rsid w:val="00AF3FF8"/>
    <w:rsid w:val="00AF40FF"/>
    <w:rsid w:val="00AF4F51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46D"/>
    <w:rsid w:val="00B04A27"/>
    <w:rsid w:val="00B04FCC"/>
    <w:rsid w:val="00B051C3"/>
    <w:rsid w:val="00B05968"/>
    <w:rsid w:val="00B05ADA"/>
    <w:rsid w:val="00B0717E"/>
    <w:rsid w:val="00B0758F"/>
    <w:rsid w:val="00B07E7B"/>
    <w:rsid w:val="00B103A1"/>
    <w:rsid w:val="00B10B42"/>
    <w:rsid w:val="00B113C8"/>
    <w:rsid w:val="00B114DC"/>
    <w:rsid w:val="00B11D39"/>
    <w:rsid w:val="00B11E08"/>
    <w:rsid w:val="00B120A8"/>
    <w:rsid w:val="00B12B97"/>
    <w:rsid w:val="00B13138"/>
    <w:rsid w:val="00B13AE9"/>
    <w:rsid w:val="00B1575D"/>
    <w:rsid w:val="00B1580B"/>
    <w:rsid w:val="00B15E0D"/>
    <w:rsid w:val="00B167C6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27B30"/>
    <w:rsid w:val="00B30B85"/>
    <w:rsid w:val="00B311E1"/>
    <w:rsid w:val="00B3259D"/>
    <w:rsid w:val="00B336A6"/>
    <w:rsid w:val="00B341A5"/>
    <w:rsid w:val="00B343F7"/>
    <w:rsid w:val="00B34594"/>
    <w:rsid w:val="00B368F6"/>
    <w:rsid w:val="00B3690A"/>
    <w:rsid w:val="00B36EAB"/>
    <w:rsid w:val="00B373D1"/>
    <w:rsid w:val="00B377C3"/>
    <w:rsid w:val="00B37AFC"/>
    <w:rsid w:val="00B41102"/>
    <w:rsid w:val="00B4159D"/>
    <w:rsid w:val="00B43406"/>
    <w:rsid w:val="00B4418B"/>
    <w:rsid w:val="00B444B2"/>
    <w:rsid w:val="00B44A79"/>
    <w:rsid w:val="00B46E58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201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3956"/>
    <w:rsid w:val="00B8448B"/>
    <w:rsid w:val="00B84D24"/>
    <w:rsid w:val="00B84F50"/>
    <w:rsid w:val="00B854B0"/>
    <w:rsid w:val="00B868DF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A31"/>
    <w:rsid w:val="00B941E5"/>
    <w:rsid w:val="00B94666"/>
    <w:rsid w:val="00B94B02"/>
    <w:rsid w:val="00B94B03"/>
    <w:rsid w:val="00B9569C"/>
    <w:rsid w:val="00B95A65"/>
    <w:rsid w:val="00B95B6F"/>
    <w:rsid w:val="00B95C49"/>
    <w:rsid w:val="00B964BF"/>
    <w:rsid w:val="00B96DBC"/>
    <w:rsid w:val="00B97657"/>
    <w:rsid w:val="00B97775"/>
    <w:rsid w:val="00B978A9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A03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0D09"/>
    <w:rsid w:val="00BD1F52"/>
    <w:rsid w:val="00BD2144"/>
    <w:rsid w:val="00BD2216"/>
    <w:rsid w:val="00BD2267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4B0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E92"/>
    <w:rsid w:val="00C30A09"/>
    <w:rsid w:val="00C3163C"/>
    <w:rsid w:val="00C31FE6"/>
    <w:rsid w:val="00C320BE"/>
    <w:rsid w:val="00C325FE"/>
    <w:rsid w:val="00C32B09"/>
    <w:rsid w:val="00C334C3"/>
    <w:rsid w:val="00C339EE"/>
    <w:rsid w:val="00C34D7B"/>
    <w:rsid w:val="00C35072"/>
    <w:rsid w:val="00C3564C"/>
    <w:rsid w:val="00C35C64"/>
    <w:rsid w:val="00C35C95"/>
    <w:rsid w:val="00C35F4C"/>
    <w:rsid w:val="00C35FE3"/>
    <w:rsid w:val="00C36DA8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440"/>
    <w:rsid w:val="00C44AE1"/>
    <w:rsid w:val="00C46006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37A9"/>
    <w:rsid w:val="00C5457A"/>
    <w:rsid w:val="00C54BE2"/>
    <w:rsid w:val="00C55759"/>
    <w:rsid w:val="00C55E92"/>
    <w:rsid w:val="00C57175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ECB"/>
    <w:rsid w:val="00C82F73"/>
    <w:rsid w:val="00C83328"/>
    <w:rsid w:val="00C83F14"/>
    <w:rsid w:val="00C8514F"/>
    <w:rsid w:val="00C852BE"/>
    <w:rsid w:val="00C855CB"/>
    <w:rsid w:val="00C85CB6"/>
    <w:rsid w:val="00C85D84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03F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1ECD"/>
    <w:rsid w:val="00CB2051"/>
    <w:rsid w:val="00CB2838"/>
    <w:rsid w:val="00CB2983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1B96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69F1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E7E70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5B30"/>
    <w:rsid w:val="00D0619A"/>
    <w:rsid w:val="00D067F4"/>
    <w:rsid w:val="00D06901"/>
    <w:rsid w:val="00D0690D"/>
    <w:rsid w:val="00D076D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418"/>
    <w:rsid w:val="00D13691"/>
    <w:rsid w:val="00D138FB"/>
    <w:rsid w:val="00D159FC"/>
    <w:rsid w:val="00D15FEF"/>
    <w:rsid w:val="00D1659A"/>
    <w:rsid w:val="00D20014"/>
    <w:rsid w:val="00D20322"/>
    <w:rsid w:val="00D20979"/>
    <w:rsid w:val="00D20A29"/>
    <w:rsid w:val="00D215CE"/>
    <w:rsid w:val="00D21DAB"/>
    <w:rsid w:val="00D22A4E"/>
    <w:rsid w:val="00D22C3B"/>
    <w:rsid w:val="00D236B2"/>
    <w:rsid w:val="00D23B84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83D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1E1A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A39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08A6"/>
    <w:rsid w:val="00DA1697"/>
    <w:rsid w:val="00DA16D6"/>
    <w:rsid w:val="00DA178A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876"/>
    <w:rsid w:val="00DA710D"/>
    <w:rsid w:val="00DA799B"/>
    <w:rsid w:val="00DB00F6"/>
    <w:rsid w:val="00DB05B0"/>
    <w:rsid w:val="00DB0A3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5996"/>
    <w:rsid w:val="00DB6734"/>
    <w:rsid w:val="00DB7CB4"/>
    <w:rsid w:val="00DC039C"/>
    <w:rsid w:val="00DC1835"/>
    <w:rsid w:val="00DC3C51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C76"/>
    <w:rsid w:val="00DD6D3F"/>
    <w:rsid w:val="00DD6E4D"/>
    <w:rsid w:val="00DD6F81"/>
    <w:rsid w:val="00DE0B47"/>
    <w:rsid w:val="00DE15A4"/>
    <w:rsid w:val="00DE1C98"/>
    <w:rsid w:val="00DE1FC0"/>
    <w:rsid w:val="00DE2490"/>
    <w:rsid w:val="00DE2A24"/>
    <w:rsid w:val="00DE2AFC"/>
    <w:rsid w:val="00DE2D00"/>
    <w:rsid w:val="00DE3364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04C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42D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297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2907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1B86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269B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57A98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672B"/>
    <w:rsid w:val="00E676A4"/>
    <w:rsid w:val="00E676E4"/>
    <w:rsid w:val="00E67E69"/>
    <w:rsid w:val="00E67E7D"/>
    <w:rsid w:val="00E70351"/>
    <w:rsid w:val="00E703BA"/>
    <w:rsid w:val="00E71165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87A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287D"/>
    <w:rsid w:val="00EA319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22AC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108A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ABD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3FBA"/>
    <w:rsid w:val="00F046C6"/>
    <w:rsid w:val="00F04DB6"/>
    <w:rsid w:val="00F057EC"/>
    <w:rsid w:val="00F069F8"/>
    <w:rsid w:val="00F06EFB"/>
    <w:rsid w:val="00F07196"/>
    <w:rsid w:val="00F07375"/>
    <w:rsid w:val="00F07522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45AC"/>
    <w:rsid w:val="00F25045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570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F1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11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36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23CC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87B35"/>
    <w:rsid w:val="00F9008C"/>
    <w:rsid w:val="00F91529"/>
    <w:rsid w:val="00F917E7"/>
    <w:rsid w:val="00F9198A"/>
    <w:rsid w:val="00F92040"/>
    <w:rsid w:val="00F9233E"/>
    <w:rsid w:val="00F9280D"/>
    <w:rsid w:val="00F93708"/>
    <w:rsid w:val="00F93B16"/>
    <w:rsid w:val="00F93EB2"/>
    <w:rsid w:val="00F940FF"/>
    <w:rsid w:val="00F94481"/>
    <w:rsid w:val="00F94BED"/>
    <w:rsid w:val="00F95329"/>
    <w:rsid w:val="00F962F4"/>
    <w:rsid w:val="00F964FF"/>
    <w:rsid w:val="00F96512"/>
    <w:rsid w:val="00F96CE3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3DF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2A08"/>
    <w:rsid w:val="00FB315F"/>
    <w:rsid w:val="00FB4144"/>
    <w:rsid w:val="00FB4258"/>
    <w:rsid w:val="00FB4F87"/>
    <w:rsid w:val="00FB763D"/>
    <w:rsid w:val="00FB766B"/>
    <w:rsid w:val="00FC00FE"/>
    <w:rsid w:val="00FC0760"/>
    <w:rsid w:val="00FC111D"/>
    <w:rsid w:val="00FC1B5F"/>
    <w:rsid w:val="00FC3008"/>
    <w:rsid w:val="00FC434B"/>
    <w:rsid w:val="00FC484B"/>
    <w:rsid w:val="00FC543C"/>
    <w:rsid w:val="00FC5CAA"/>
    <w:rsid w:val="00FC7EF2"/>
    <w:rsid w:val="00FD06CA"/>
    <w:rsid w:val="00FD1177"/>
    <w:rsid w:val="00FD1EF1"/>
    <w:rsid w:val="00FD2464"/>
    <w:rsid w:val="00FD2A68"/>
    <w:rsid w:val="00FD2DD0"/>
    <w:rsid w:val="00FD3253"/>
    <w:rsid w:val="00FD391A"/>
    <w:rsid w:val="00FD3CF1"/>
    <w:rsid w:val="00FD41F0"/>
    <w:rsid w:val="00FD46C1"/>
    <w:rsid w:val="00FD4959"/>
    <w:rsid w:val="00FD4E83"/>
    <w:rsid w:val="00FD5E42"/>
    <w:rsid w:val="00FD5F32"/>
    <w:rsid w:val="00FD5FB3"/>
    <w:rsid w:val="00FD6FBE"/>
    <w:rsid w:val="00FD7CD5"/>
    <w:rsid w:val="00FE0147"/>
    <w:rsid w:val="00FE058D"/>
    <w:rsid w:val="00FE05C2"/>
    <w:rsid w:val="00FE0664"/>
    <w:rsid w:val="00FE0C93"/>
    <w:rsid w:val="00FE1527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3A2A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3F0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114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142D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11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142D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1E0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0D0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0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D0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D0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D0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D0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13F0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114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142D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11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142D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1E0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0D0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0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D0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D0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D0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D0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</izvorni_sadrzaj>
    <derivirana_varijabla naziv="DomainObject.Primjedba_1">utvrđivanje vrijednosti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25758950609;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25758950609;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25758950609;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25758950609;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25758950609,IVERO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25758950609,IVERO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25758950609,IVERO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25758950609,IVERO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25758950609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25758950609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25758950609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25758950609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25758950609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25758950609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ZAGREBAČKA BANKA DIONIČKO DRUŠTVO</item>
      <item>Helb d. o. o.</item>
      <item>HRVATSKA BANKA ZA OBNOVU I RAZVITAK</item>
      <item>H-ABDUCO društvo s ograničenom odgovornošću za usluge</item>
      <item>Ivica Ratković</item>
      <item>Ministarstvo financija, Porezna uprava</item>
      <item>Inga Grgić</item>
      <item>Zagrabačke nekretnine d. o. o.</item>
      <item>Grad Zagreb</item>
    </izvorni_sadrzaj>
    <derivirana_varijabla naziv="DomainObject.Predmet.OstaliListFormated_1">
      <item>Leo Dolezil</item>
      <item>Marija Vujčić Turkulin</item>
      <item>ZAGREBAČKA BANKA DIONIČKO DRUŠTVO</item>
      <item>Helb d. o. o.</item>
      <item>HRVATSKA BANKA ZA OBNOVU I RAZVITAK</item>
      <item>H-ABDUCO društvo s ograničenom odgovornošću za usluge</item>
      <item>Ivica Ratković</item>
      <item>Ministarstvo financija, Porezna uprava</item>
      <item>Inga Grgić</item>
      <item>Zagrabačke nekretnine d. o. o.</item>
      <item>Grad Zagreb</item>
    </derivirana_varijabla>
  </DomainObject.Predmet.OstaliListFormated>
  <DomainObject.Predmet.OstaliListFormatedOIB>
    <izvorni_sadrzaj>
      <item>Leo Dolezil, OIB 58098157434</item>
      <item>Marija Vujčić Turkulin, OIB 22593287559</item>
      <item>ZAGREBAČKA BANKA DIONIČKO DRUŠTVO, OIB 92963223473</item>
      <item>Helb d. o. o., OIB 38935991904</item>
      <item>HRVATSKA BANKA ZA OBNOVU I RAZVITAK, OIB 26702280390</item>
      <item>H-ABDUCO društvo s ograničenom odgovornošću za usluge, OIB 13667298928</item>
      <item>Ivica Ratković, OIB 89868920596</item>
      <item>Ministarstvo financija, Porezna uprava</item>
      <item>Inga Grgić, OIB 61067316396</item>
      <item>Zagrabačke nekretnine d. o. o., OIB 15364543303</item>
      <item>Grad Zagreb, OIB 61817894937</item>
    </izvorni_sadrzaj>
    <derivirana_varijabla naziv="DomainObject.Predmet.OstaliListFormatedOIB_1">
      <item>Leo Dolezil, OIB 58098157434</item>
      <item>Marija Vujčić Turkulin, OIB 22593287559</item>
      <item>ZAGREBAČKA BANKA DIONIČKO DRUŠTVO, OIB 92963223473</item>
      <item>Helb d. o. o., OIB 38935991904</item>
      <item>HRVATSKA BANKA ZA OBNOVU I RAZVITAK, OIB 26702280390</item>
      <item>H-ABDUCO društvo s ograničenom odgovornošću za usluge, OIB 13667298928</item>
      <item>Ivica Ratković, OIB 89868920596</item>
      <item>Ministarstvo financija, Porezna uprava</item>
      <item>Inga Grgić, OIB 61067316396</item>
      <item>Zagrabačke nekretnine d. o. o., OIB 15364543303</item>
      <item>Grad Zagreb, OIB 61817894937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ZAGREBAČKA BANKA DIONIČKO DRUŠTVO, Paromlinska 2, 10000 Zagreb</item>
      <item>Helb d. o. o., Slavka Kolara 4, 10370 Dugo Selo</item>
      <item>HRVATSKA BANKA ZA OBNOVU I RAZVITAK, Strossmayerov Trg 9, 10000 Zagreb</item>
      <item>H-ABDUCO društvo s ograničenom odgovornošću za usluge, Slavonska avenija 6A, 10000 Zagreb</item>
      <item>Ivica Ratković, Rafe Barišića 22, 10000 Zagreb</item>
      <item>Ministarstvo financija, Porezna uprava, Avenija Dubrovnik 32, 10000 Zagreb</item>
      <item>Inga Grgić, Voćarska 3, 10255 Gornji Stupnik</item>
      <item>Zagrabačke nekretnine d. o. o., Nova Ves 17, 10000 Zagreb</item>
      <item>Grad Zagreb, Stjepana Radića 1,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ZAGREBAČKA BANKA DIONIČKO DRUŠTVO, Paromlinska 2, 10000 Zagreb</item>
      <item>Helb d. o. o., Slavka Kolara 4, 10370 Dugo Selo</item>
      <item>HRVATSKA BANKA ZA OBNOVU I RAZVITAK, Strossmayerov Trg 9, 10000 Zagreb</item>
      <item>H-ABDUCO društvo s ograničenom odgovornošću za usluge, Slavonska avenija 6A, 10000 Zagreb</item>
      <item>Ivica Ratković, Rafe Barišića 22, 10000 Zagreb</item>
      <item>Ministarstvo financija, Porezna uprava, Avenija Dubrovnik 32, 10000 Zagreb</item>
      <item>Inga Grgić, Voćarska 3, 10255 Gornji Stupnik</item>
      <item>Zagrabačke nekretnine d. o. o., Nova Ves 17, 10000 Zagreb</item>
      <item>Grad Zagreb, Stjepana Radića 1,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ZAGREBAČKA BANKA DIONIČKO DRUŠTVO, OIB 92963223473, Paromlinska 2, 10000 Zagreb</item>
      <item>Helb d. o. o., OIB 38935991904, Slavka Kolara 4, 10370 Dugo Selo</item>
      <item>HRVATSKA BANKA ZA OBNOVU I RAZVITAK, OIB 26702280390, Strossmayerov Trg 9, 10000 Zagreb</item>
      <item>H-ABDUCO društvo s ograničenom odgovornošću za usluge, OIB 13667298928, Slavonska avenija 6A, 10000 Zagreb</item>
      <item>Ivica Ratković, OIB 89868920596, Rafe Barišića 22, 10000 Zagreb</item>
      <item>Ministarstvo financija, Porezna uprava, Avenija Dubrovnik 32, 10000 Zagreb</item>
      <item>Inga Grgić, OIB 61067316396, Voćarska 3, 10255 Gornji Stupnik</item>
      <item>Zagrabačke nekretnine d. o. o., OIB 15364543303, Nova Ves 17, 10000 Zagreb</item>
      <item>Grad Zagreb, OIB 61817894937, Stjepana Radića 1,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ZAGREBAČKA BANKA DIONIČKO DRUŠTVO, OIB 92963223473, Paromlinska 2, 10000 Zagreb</item>
      <item>Helb d. o. o., OIB 38935991904, Slavka Kolara 4, 10370 Dugo Selo</item>
      <item>HRVATSKA BANKA ZA OBNOVU I RAZVITAK, OIB 26702280390, Strossmayerov Trg 9, 10000 Zagreb</item>
      <item>H-ABDUCO društvo s ograničenom odgovornošću za usluge, OIB 13667298928, Slavonska avenija 6A, 10000 Zagreb</item>
      <item>Ivica Ratković, OIB 89868920596, Rafe Barišića 22, 10000 Zagreb</item>
      <item>Ministarstvo financija, Porezna uprava, Avenija Dubrovnik 32, 10000 Zagreb</item>
      <item>Inga Grgić, OIB 61067316396, Voćarska 3, 10255 Gornji Stupnik</item>
      <item>Zagrabačke nekretnine d. o. o., OIB 15364543303, Nova Ves 17, 10000 Zagreb</item>
      <item>Grad Zagreb, OIB 61817894937, Stjepana Radića 1, 10000 Zagreb</item>
    </derivirana_varijabla>
  </DomainObject.Predmet.OstaliListFormatedWithAdressOIB>
  <DomainObject.Predmet.OstaliListNazivFormated>
    <izvorni_sadrzaj>
      <item>Leo Dolezil</item>
      <item>Marija Vujčić Turkulin</item>
      <item>ZAGREBAČKA BANKA DIONIČKO DRUŠTVO</item>
      <item>Helb d. o. o.</item>
      <item>HRVATSKA BANKA ZA OBNOVU I RAZVITAK</item>
      <item>H-ABDUCO društvo s ograničenom odgovornošću za usluge</item>
      <item>Ivica Ratković</item>
      <item>Ministarstvo financija, Porezna uprava</item>
      <item>Inga Grgić</item>
      <item>Zagrabačke nekretnine d. o. o.</item>
      <item>Grad Zagreb</item>
    </izvorni_sadrzaj>
    <derivirana_varijabla naziv="DomainObject.Predmet.OstaliListNazivFormated_1">
      <item>Leo Dolezil</item>
      <item>Marija Vujčić Turkulin</item>
      <item>ZAGREBAČKA BANKA DIONIČKO DRUŠTVO</item>
      <item>Helb d. o. o.</item>
      <item>HRVATSKA BANKA ZA OBNOVU I RAZVITAK</item>
      <item>H-ABDUCO društvo s ograničenom odgovornošću za usluge</item>
      <item>Ivica Ratković</item>
      <item>Ministarstvo financija, Porezna uprava</item>
      <item>Inga Grgić</item>
      <item>Zagrabačke nekretnine d. o. o.</item>
      <item>Grad Zagreb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ZAGREBAČKA BANKA DIONIČKO DRUŠTVO, OIB 92963223473</item>
      <item>Helb d. o. o., OIB 38935991904</item>
      <item>HRVATSKA BANKA ZA OBNOVU I RAZVITAK, OIB 26702280390</item>
      <item>H-ABDUCO društvo s ograničenom odgovornošću za usluge, OIB 13667298928</item>
      <item>Ivica Ratković, OIB 89868920596</item>
      <item>Ministarstvo financija, Porezna uprava</item>
      <item>Inga Grgić, OIB 61067316396</item>
      <item>Zagrabačke nekretnine d. o. o., OIB 15364543303</item>
      <item>Grad Zagreb, OIB 61817894937</item>
    </izvorni_sadrzaj>
    <derivirana_varijabla naziv="DomainObject.Predmet.OstaliListNazivFormatedOIB_1">
      <item>Leo Dolezil, OIB 58098157434</item>
      <item>Marija Vujčić Turkulin, OIB 22593287559</item>
      <item>ZAGREBAČKA BANKA DIONIČKO DRUŠTVO, OIB 92963223473</item>
      <item>Helb d. o. o., OIB 38935991904</item>
      <item>HRVATSKA BANKA ZA OBNOVU I RAZVITAK, OIB 26702280390</item>
      <item>H-ABDUCO društvo s ograničenom odgovornošću za usluge, OIB 13667298928</item>
      <item>Ivica Ratković, OIB 89868920596</item>
      <item>Ministarstvo financija, Porezna uprava</item>
      <item>Inga Grgić, OIB 61067316396</item>
      <item>Zagrabačke nekretnine d. o. o., OIB 15364543303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Leo Dolezil</item>
      <item>Marija Vujčić Turkulin</item>
      <item>ZAGREBAČKA BANKA DIONIČKO DRUŠTVO</item>
      <item>Helb d. o. o.</item>
      <item>HRVATSKA BANKA ZA OBNOVU I RAZVITAK</item>
      <item>H-ABDUCO društvo s ograničenom odgovornošću za usluge</item>
      <item>Ivica Ratković</item>
      <item>Ministarstvo financija, Porezna uprava</item>
      <item>Inga Grgić</item>
      <item>Zagrabačke nekretnine d. o. o.</item>
      <item>Grad Zagreb</item>
    </izvorni_sadrzaj>
    <derivirana_varijabla naziv="DomainObject.Predmet.SudioniciListNaziv_1">
      <item>FINA ZAGREB</item>
      <item>DIOKI Organska petrokemija d.d.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Leo Dolezil</item>
      <item>Marija Vujčić Turkulin</item>
      <item>ZAGREBAČKA BANKA DIONIČKO DRUŠTVO</item>
      <item>Helb d. o. o.</item>
      <item>HRVATSKA BANKA ZA OBNOVU I RAZVITAK</item>
      <item>H-ABDUCO društvo s ograničenom odgovornošću za usluge</item>
      <item>Ivica Ratković</item>
      <item>Ministarstvo financija, Porezna uprava</item>
      <item>Inga Grgić</item>
      <item>Zagrabačke nekretnine d. o. o.</item>
      <item>Grad Zagreb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25758950609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Gordan Hudina, OIB 55156531315, Čalogovićeva Ulica 1,10000 Zagreb</item>
      <item>Leo Dolezil, OIB 58098157434, Wickerhauserova 16A,10000 Zagreb</item>
      <item>Marija Vujčić Turkulin, OIB 22593287559, Vrtlarska 3,10000 Zagreb</item>
      <item>ZAGREBAČKA BANKA DIONIČKO DRUŠTVO, OIB 92963223473, Paromlinska 2,10000 Zagreb</item>
      <item>Helb d. o. o., OIB 38935991904, Slavka Kolara 4,10370 Dugo Selo</item>
      <item>HRVATSKA BANKA ZA OBNOVU I RAZVITAK, OIB 26702280390, Strossmayerov Trg 9,10000 Zagreb</item>
      <item>H-ABDUCO društvo s ograničenom odgovornošću za usluge, OIB 13667298928, Slavonska avenija 6A,10000 Zagreb</item>
      <item>Ivica Ratković, OIB 89868920596, Rafe Barišića 22,10000 Zagreb</item>
      <item>Ministarstvo financija, Porezna uprava, Avenija Dubrovnik 32,10000 Zagreb</item>
      <item>Inga Grgić, OIB 61067316396, Voćarska 3,10255 Gornji Stupnik</item>
      <item>Zagrabačke nekretnine d. o. o., OIB 15364543303, Nova Ves 17,10000 Zagreb</item>
      <item>Grad Zagreb, OIB 61817894937, Stjepana Radića 1,10000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25758950609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Gordan Hudina, OIB 55156531315, Čalogovićeva Ulica 1,10000 Zagreb</item>
      <item>Leo Dolezil, OIB 58098157434, Wickerhauserova 16A,10000 Zagreb</item>
      <item>Marija Vujčić Turkulin, OIB 22593287559, Vrtlarska 3,10000 Zagreb</item>
      <item>ZAGREBAČKA BANKA DIONIČKO DRUŠTVO, OIB 92963223473, Paromlinska 2,10000 Zagreb</item>
      <item>Helb d. o. o., OIB 38935991904, Slavka Kolara 4,10370 Dugo Selo</item>
      <item>HRVATSKA BANKA ZA OBNOVU I RAZVITAK, OIB 26702280390, Strossmayerov Trg 9,10000 Zagreb</item>
      <item>H-ABDUCO društvo s ograničenom odgovornošću za usluge, OIB 13667298928, Slavonska avenija 6A,10000 Zagreb</item>
      <item>Ivica Ratković, OIB 89868920596, Rafe Barišića 22,10000 Zagreb</item>
      <item>Ministarstvo financija, Porezna uprava, Avenija Dubrovnik 32,10000 Zagreb</item>
      <item>Inga Grgić, OIB 61067316396, Voćarska 3,10255 Gornji Stupnik</item>
      <item>Zagrabačke nekretnine d. o. o., OIB 15364543303, Nova Ves 17,10000 Zagreb</item>
      <item>Grad Zagreb, OIB 61817894937,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25758950609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55156531315</item>
      <item>, OIB 58098157434</item>
      <item>, OIB 22593287559</item>
      <item>, OIB 92963223473</item>
      <item>, OIB 38935991904</item>
      <item>, OIB 26702280390</item>
      <item>, OIB 13667298928</item>
      <item>, OIB 89868920596</item>
      <item>, OIB null</item>
      <item>, OIB 61067316396</item>
      <item>, OIB 15364543303</item>
      <item>, OIB 61817894937</item>
    </izvorni_sadrzaj>
    <derivirana_varijabla naziv="DomainObject.Predmet.SudioniciListNazivOIB_1">
      <item>, OIB 85821130368</item>
      <item>, OIB 71451172026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25758950609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55156531315</item>
      <item>, OIB 58098157434</item>
      <item>, OIB 22593287559</item>
      <item>, OIB 92963223473</item>
      <item>, OIB 38935991904</item>
      <item>, OIB 26702280390</item>
      <item>, OIB 13667298928</item>
      <item>, OIB 89868920596</item>
      <item>, OIB null</item>
      <item>, OIB 61067316396</item>
      <item>, OIB 15364543303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1608</properties:Characters>
  <properties:Lines>56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2016-08-18T11:16:00Z</dcterms:created>
  <dc:creator>malenicav</dc:creator>
  <cp:lastModifiedBy>Kristina Švajger</cp:lastModifiedBy>
  <cp:lastPrinted>2016-08-18T11:20:00Z</cp:lastPrinted>
  <dcterms:modified xmlns:xsi="http://www.w3.org/2001/XMLSchema-instance" xsi:type="dcterms:W3CDTF">2016-08-18T11:20:00Z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