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e9b2b" w14:paraId="53e9b2b" w:rsidRDefault="00AB4602" w:rsidP="00026956" w:rsidR="00026956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26956">
        <w:t xml:space="preserve">                                                                                                                                                                 </w:t>
      </w:r>
    </w:p>
    <w:p w:rsidRDefault="00026956" w:rsidP="00026956" w:rsidR="00026956">
      <w:pPr>
        <w:spacing w:after="0"/>
        <w:ind w:firstLine="5245"/>
        <w:jc w:val="right"/>
      </w:pPr>
      <w:r>
        <w:t xml:space="preserve">                       2 St-193/2017-3.</w:t>
      </w:r>
    </w:p>
    <w:p w:rsidRDefault="00026956" w:rsidP="00026956" w:rsidR="00026956">
      <w:pPr>
        <w:spacing w:after="0"/>
        <w:jc w:val="both"/>
      </w:pPr>
    </w:p>
    <w:p w:rsidRDefault="00026956" w:rsidP="00026956" w:rsidR="00026956">
      <w:pPr>
        <w:spacing w:after="0"/>
        <w:jc w:val="both"/>
      </w:pPr>
    </w:p>
    <w:p w:rsidRDefault="00026956" w:rsidP="00026956" w:rsidR="00026956">
      <w:pPr>
        <w:spacing w:after="0"/>
        <w:jc w:val="both"/>
      </w:pPr>
    </w:p>
    <w:p w:rsidRDefault="00026956" w:rsidP="00026956" w:rsidR="00026956">
      <w:pPr>
        <w:spacing w:after="0"/>
        <w:jc w:val="both"/>
      </w:pPr>
    </w:p>
    <w:p w:rsidRDefault="00026956" w:rsidP="00026956" w:rsidR="00026956">
      <w:pPr>
        <w:spacing w:after="0"/>
        <w:jc w:val="center"/>
      </w:pPr>
      <w:r>
        <w:t>U  I M E   R E P U B L I K E   H R V A T S K E</w:t>
      </w:r>
    </w:p>
    <w:p w:rsidRDefault="00026956" w:rsidP="00026956" w:rsidR="00026956">
      <w:pPr>
        <w:spacing w:after="0"/>
        <w:jc w:val="center"/>
      </w:pPr>
    </w:p>
    <w:p w:rsidRDefault="00026956" w:rsidP="00026956" w:rsidR="00026956">
      <w:pPr>
        <w:spacing w:after="0"/>
        <w:jc w:val="center"/>
      </w:pPr>
      <w:r>
        <w:t xml:space="preserve"> R J E Š E N J E</w:t>
      </w:r>
    </w:p>
    <w:p w:rsidRDefault="00026956" w:rsidP="00026956" w:rsidR="00026956">
      <w:pPr>
        <w:spacing w:after="0"/>
        <w:jc w:val="both"/>
      </w:pPr>
    </w:p>
    <w:p w:rsidRDefault="00026956" w:rsidP="00026956" w:rsidR="00026956">
      <w:pPr>
        <w:spacing w:after="0"/>
        <w:jc w:val="both"/>
      </w:pPr>
    </w:p>
    <w:p w:rsidRDefault="00026956" w:rsidP="00026956" w:rsidR="00026956">
      <w:pPr>
        <w:spacing w:after="0"/>
        <w:jc w:val="both"/>
      </w:pPr>
      <w:r>
        <w:t xml:space="preserve">TRGOVAČKI SUD U BJELOVARU, po sudskom savjetniku Miroslavu </w:t>
      </w:r>
      <w:proofErr w:type="spellStart"/>
      <w:r>
        <w:t>Lovrekoviću</w:t>
      </w:r>
      <w:proofErr w:type="spellEnd"/>
      <w:r>
        <w:t xml:space="preserve">, u skraćenom stečajnom postupku nad dužnikom TRNOVEC j.d.o.o. za ugostiteljstvo, trgovinu i popravak vozila, </w:t>
      </w:r>
      <w:proofErr w:type="spellStart"/>
      <w:r>
        <w:t>Korija</w:t>
      </w:r>
      <w:proofErr w:type="spellEnd"/>
      <w:r>
        <w:t xml:space="preserve">, </w:t>
      </w:r>
      <w:proofErr w:type="spellStart"/>
      <w:r>
        <w:t>Nazorova</w:t>
      </w:r>
      <w:proofErr w:type="spellEnd"/>
      <w:r>
        <w:t xml:space="preserve"> cesta 38, MBS: 010089468, OIB: 94990313915, dana 22. svibnja 2017. godine  </w:t>
      </w:r>
    </w:p>
    <w:p w:rsidRDefault="00026956" w:rsidP="00026956" w:rsidR="00026956">
      <w:pPr>
        <w:spacing w:after="0"/>
        <w:jc w:val="both"/>
      </w:pPr>
    </w:p>
    <w:p w:rsidRDefault="00026956" w:rsidP="00026956" w:rsidR="00026956">
      <w:pPr>
        <w:spacing w:after="0"/>
        <w:jc w:val="center"/>
      </w:pPr>
      <w:r>
        <w:t>r i j e š i o   j e</w:t>
      </w:r>
    </w:p>
    <w:p w:rsidRDefault="00026956" w:rsidP="00026956" w:rsidR="00026956">
      <w:pPr>
        <w:spacing w:after="0"/>
        <w:jc w:val="both"/>
      </w:pPr>
    </w:p>
    <w:p w:rsidRDefault="00026956" w:rsidP="00026956" w:rsidR="00026956">
      <w:pPr>
        <w:spacing w:after="0"/>
        <w:jc w:val="both"/>
        <w:rPr>
          <w:szCs w:val="20"/>
        </w:rPr>
      </w:pPr>
      <w:r>
        <w:tab/>
        <w:t xml:space="preserve">I. Otvara se stečajni postupak nad dužnikom TRNOVEC j.d.o.o. za ugostiteljstvo, trgovinu i popravak vozila, </w:t>
      </w:r>
      <w:proofErr w:type="spellStart"/>
      <w:r>
        <w:t>Korija</w:t>
      </w:r>
      <w:proofErr w:type="spellEnd"/>
      <w:r>
        <w:t xml:space="preserve">, </w:t>
      </w:r>
      <w:proofErr w:type="spellStart"/>
      <w:r>
        <w:t>Nazorova</w:t>
      </w:r>
      <w:proofErr w:type="spellEnd"/>
      <w:r>
        <w:t xml:space="preserve"> cesta 38, MBS: 010089468, OIB: 94990313915.</w:t>
      </w:r>
    </w:p>
    <w:p w:rsidRDefault="00026956" w:rsidP="00026956" w:rsidR="00026956">
      <w:pPr>
        <w:spacing w:after="0"/>
        <w:jc w:val="both"/>
      </w:pPr>
    </w:p>
    <w:p w:rsidRDefault="00026956" w:rsidP="00026956" w:rsidR="00026956">
      <w:pPr>
        <w:spacing w:after="0"/>
        <w:jc w:val="both"/>
      </w:pPr>
      <w:r>
        <w:tab/>
        <w:t xml:space="preserve">II. Za stečajnog upravitelja imenuje se SNJEŽANA HOPP, Daruvar, Antuna Matije </w:t>
      </w:r>
      <w:proofErr w:type="spellStart"/>
      <w:r>
        <w:t>Reljkovića</w:t>
      </w:r>
      <w:proofErr w:type="spellEnd"/>
      <w:r>
        <w:t xml:space="preserve"> 77, OIB: 00950074200.</w:t>
      </w:r>
    </w:p>
    <w:p w:rsidRDefault="00026956" w:rsidP="00026956" w:rsidR="00026956">
      <w:pPr>
        <w:spacing w:after="0"/>
        <w:jc w:val="both"/>
      </w:pPr>
    </w:p>
    <w:p w:rsidRDefault="00026956" w:rsidP="00026956" w:rsidR="00026956">
      <w:pPr>
        <w:spacing w:after="0"/>
        <w:jc w:val="both"/>
        <w:rPr>
          <w:szCs w:val="20"/>
        </w:rPr>
      </w:pPr>
      <w:r>
        <w:tab/>
        <w:t xml:space="preserve">III. Zaključuje se stečajni postupak nad dužnikom TRNOVEC j.d.o.o. za ugostiteljstvo, trgovinu i popravak vozila, </w:t>
      </w:r>
      <w:proofErr w:type="spellStart"/>
      <w:r>
        <w:t>Korija</w:t>
      </w:r>
      <w:proofErr w:type="spellEnd"/>
      <w:r>
        <w:t xml:space="preserve">, </w:t>
      </w:r>
      <w:proofErr w:type="spellStart"/>
      <w:r>
        <w:t>Nazorova</w:t>
      </w:r>
      <w:proofErr w:type="spellEnd"/>
      <w:r>
        <w:t xml:space="preserve"> cesta 38, MBS: 010089468, OIB: 94990313915.</w:t>
      </w:r>
    </w:p>
    <w:p w:rsidRDefault="00026956" w:rsidP="00026956" w:rsidR="00026956">
      <w:pPr>
        <w:spacing w:after="0"/>
        <w:jc w:val="both"/>
      </w:pPr>
    </w:p>
    <w:p w:rsidRDefault="00026956" w:rsidP="00026956" w:rsidR="00026956">
      <w:pPr>
        <w:spacing w:after="0"/>
        <w:jc w:val="both"/>
        <w:rPr>
          <w:lang w:val="en-GB"/>
        </w:rPr>
      </w:pPr>
      <w:r>
        <w:tab/>
        <w:t>IV. Stečajni postupak je otvoren i zaključen s danom 22. svibnja 2017. godine u 14,00 sati, kada je ovo rješenje objavljeno na e-oglasnoj ploči ovoga suda.</w:t>
      </w:r>
    </w:p>
    <w:p w:rsidRDefault="00026956" w:rsidP="00026956" w:rsidR="00026956">
      <w:pPr>
        <w:pStyle w:val="Bezproreda"/>
        <w:spacing w:after="0"/>
        <w:jc w:val="both"/>
      </w:pPr>
    </w:p>
    <w:p w:rsidRDefault="00026956" w:rsidP="00026956" w:rsidR="00026956">
      <w:pPr>
        <w:pStyle w:val="Bezproreda"/>
        <w:spacing w:after="0"/>
        <w:jc w:val="both"/>
      </w:pPr>
      <w:r>
        <w:tab/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26956" w:rsidP="00026956" w:rsidR="00026956">
      <w:pPr>
        <w:spacing w:after="0"/>
        <w:jc w:val="both"/>
        <w:rPr>
          <w:rFonts w:cs="Times New Roman"/>
        </w:rPr>
      </w:pPr>
    </w:p>
    <w:p w:rsidRDefault="00026956" w:rsidP="00026956" w:rsidR="00026956">
      <w:pPr>
        <w:spacing w:after="0"/>
        <w:jc w:val="both"/>
      </w:pPr>
      <w:r>
        <w:tab/>
        <w:t>VI. Nakon pravomoćnosti ovoga rješenja stečajni dužnik će se brisati iz sudskog registra.</w:t>
      </w:r>
    </w:p>
    <w:p w:rsidRDefault="00026956" w:rsidP="00026956" w:rsidR="00026956">
      <w:pPr>
        <w:spacing w:after="0"/>
        <w:jc w:val="both"/>
      </w:pPr>
    </w:p>
    <w:p w:rsidRDefault="00026956" w:rsidP="00026956" w:rsidR="00026956">
      <w:pPr>
        <w:spacing w:after="0"/>
        <w:jc w:val="center"/>
      </w:pPr>
      <w:r>
        <w:t>Obrazloženje</w:t>
      </w:r>
    </w:p>
    <w:p w:rsidRDefault="00026956" w:rsidP="00026956" w:rsidR="00026956">
      <w:pPr>
        <w:spacing w:after="0"/>
        <w:jc w:val="center"/>
      </w:pPr>
    </w:p>
    <w:p w:rsidRDefault="00026956" w:rsidP="00026956" w:rsidR="00026956">
      <w:pPr>
        <w:spacing w:after="0"/>
        <w:jc w:val="both"/>
      </w:pPr>
      <w:r>
        <w:tab/>
        <w:t>Po zahtjevu FINE za provedbu skraćenog stečajnog postupka nad dužnikom, sud je temeljem odredbe čl. 430., 431. i 434. Stečajnog zakona ("Narodne novine" broj 71/15 – dalje: SZ) oglasom poslovni broj St-193/2017-2, koji je objavljen na mrežnoj stranici e-oglasna ploča Trgovačkog suda u Bjelovaru 14. ožujka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026956" w:rsidP="00026956" w:rsidR="00026956">
      <w:pPr>
        <w:spacing w:after="0"/>
        <w:jc w:val="both"/>
      </w:pPr>
    </w:p>
    <w:p w:rsidRDefault="00026956" w:rsidP="00026956" w:rsidR="00026956">
      <w:pPr>
        <w:spacing w:after="0"/>
        <w:ind w:firstLine="5245"/>
        <w:jc w:val="right"/>
      </w:pPr>
      <w:r>
        <w:lastRenderedPageBreak/>
        <w:t xml:space="preserve">                       2 St-193/2017-3.</w:t>
      </w:r>
    </w:p>
    <w:p w:rsidRDefault="00026956" w:rsidP="00026956" w:rsidR="00026956">
      <w:pPr>
        <w:spacing w:after="0"/>
        <w:jc w:val="both"/>
      </w:pPr>
    </w:p>
    <w:p w:rsidRDefault="00026956" w:rsidP="00026956" w:rsidR="00026956">
      <w:pPr>
        <w:spacing w:after="0"/>
        <w:jc w:val="both"/>
      </w:pPr>
    </w:p>
    <w:p w:rsidRDefault="00026956" w:rsidP="00026956" w:rsidR="00026956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026956" w:rsidP="00026956" w:rsidR="00026956">
      <w:pPr>
        <w:spacing w:after="0"/>
        <w:jc w:val="both"/>
      </w:pPr>
    </w:p>
    <w:p w:rsidRDefault="00026956" w:rsidP="00026956" w:rsidR="00026956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026956" w:rsidP="00026956" w:rsidR="00026956">
      <w:pPr>
        <w:spacing w:after="0"/>
        <w:jc w:val="both"/>
      </w:pPr>
    </w:p>
    <w:p w:rsidRDefault="00026956" w:rsidP="00026956" w:rsidR="00026956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026956" w:rsidP="00026956" w:rsidR="00026956">
      <w:pPr>
        <w:spacing w:after="0"/>
        <w:jc w:val="both"/>
      </w:pPr>
    </w:p>
    <w:p w:rsidRDefault="00026956" w:rsidP="00026956" w:rsidR="00026956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026956" w:rsidP="00026956" w:rsidR="00026956">
      <w:pPr>
        <w:pStyle w:val="Bezproreda"/>
        <w:spacing w:after="0"/>
        <w:jc w:val="both"/>
      </w:pPr>
    </w:p>
    <w:p w:rsidRDefault="00026956" w:rsidP="00026956" w:rsidR="00026956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026956" w:rsidP="00026956" w:rsidR="00026956">
      <w:pPr>
        <w:spacing w:after="0"/>
        <w:ind w:firstLine="851"/>
        <w:jc w:val="both"/>
      </w:pPr>
    </w:p>
    <w:p w:rsidRDefault="00026956" w:rsidP="00026956" w:rsidR="00026956">
      <w:pPr>
        <w:spacing w:after="0"/>
        <w:jc w:val="center"/>
      </w:pPr>
      <w:r>
        <w:t>U Bjelovaru, 22. svibnja 2017. godine.</w:t>
      </w:r>
    </w:p>
    <w:p w:rsidRDefault="00026956" w:rsidP="00026956" w:rsidR="00026956">
      <w:pPr>
        <w:spacing w:after="0"/>
        <w:jc w:val="both"/>
      </w:pPr>
    </w:p>
    <w:p w:rsidRDefault="00026956" w:rsidP="00026956" w:rsidR="00026956">
      <w:pPr>
        <w:spacing w:after="0"/>
        <w:jc w:val="both"/>
      </w:pPr>
    </w:p>
    <w:p w:rsidRDefault="00026956" w:rsidP="00026956" w:rsidR="00026956">
      <w:pPr>
        <w:spacing w:after="0"/>
        <w:ind w:firstLine="720" w:left="4320"/>
      </w:pPr>
      <w:r>
        <w:t>SUDSKI SAVJETNIK</w:t>
      </w:r>
    </w:p>
    <w:p w:rsidRDefault="00026956" w:rsidP="00026956" w:rsidR="00026956">
      <w:pPr>
        <w:spacing w:after="0"/>
        <w:ind w:firstLine="4111"/>
      </w:pPr>
      <w:r>
        <w:tab/>
        <w:t xml:space="preserve">     MIROSLAV LOVREKOVIĆ, v.r.</w:t>
      </w:r>
    </w:p>
    <w:p w:rsidRDefault="00026956" w:rsidP="00026956" w:rsidR="0002695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026956" w:rsidP="00026956" w:rsidR="0002695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026956" w:rsidP="00026956" w:rsidR="00026956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026956" w:rsidP="00026956" w:rsidR="00026956">
      <w:pPr>
        <w:spacing w:after="0"/>
        <w:jc w:val="both"/>
      </w:pPr>
    </w:p>
    <w:p w:rsidRDefault="00026956" w:rsidP="00026956" w:rsidR="00026956">
      <w:pPr>
        <w:spacing w:after="0"/>
        <w:jc w:val="both"/>
      </w:pPr>
    </w:p>
    <w:p w:rsidRDefault="00026956" w:rsidP="00026956" w:rsidR="00AE649C" w:rsidRPr="00B76F3C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6956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0A7C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462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St-193/2017-3</izvorni_sadrzaj>
    <derivirana_varijabla naziv="DomainObject.Oznaka_1">St-193/2017-3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St-193/2017</izvorni_sadrzaj>
    <derivirana_varijabla naziv="DomainObject.Predmet.OznakaBroj_1">St-193/2017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TRNOVEC j.d.o.o. za ugostiteljstvo, trgovinu i popravak vozila zastupanog po punomoćniku Valentino Trnovec</izvorni_sadrzaj>
    <derivirana_varijabla naziv="DomainObject.Predmet.ProtustrankaFormated_1">  TRNOVEC j.d.o.o. za ugostiteljstvo, trgovinu i popravak vozila zastupanog po punomoćniku Valentino Trnovec</derivirana_varijabla>
  </DomainObject.Predmet.ProtustrankaFormated>
  <DomainObject.Predmet.ProtustrankaFormatedOIB>
    <izvorni_sadrzaj>  TRNOVEC j.d.o.o. za ugostiteljstvo, trgovinu i popravak vozila, OIB 94990313915 zastupanog po punomoćniku Valentino Trnovec</izvorni_sadrzaj>
    <derivirana_varijabla naziv="DomainObject.Predmet.ProtustrankaFormatedOIB_1">  TRNOVEC j.d.o.o. za ugostiteljstvo, trgovinu i popravak vozila, OIB 94990313915 zastupanog po punomoćniku Valentino Trnovec</derivirana_varijabla>
  </DomainObject.Predmet.ProtustrankaFormatedOIB>
  <DomainObject.Predmet.ProtustrankaFormatedWithAdress>
    <izvorni_sadrzaj> TRNOVEC j.d.o.o. za ugostiteljstvo, trgovinu i popravak vozila, Nazorova cesta 38, 33000 Korija zastupanog po punomoćniku Valentino Trnovec</izvorni_sadrzaj>
    <derivirana_varijabla naziv="DomainObject.Predmet.ProtustrankaFormatedWithAdress_1"> TRNOVEC j.d.o.o. za ugostiteljstvo, trgovinu i popravak vozila, Nazorova cesta 38, 33000 Korija zastupanog po punomoćniku Valentino Trnovec</derivirana_varijabla>
  </DomainObject.Predmet.ProtustrankaFormatedWithAdress>
  <DomainObject.Predmet.ProtustrankaFormatedWithAdressOIB>
    <izvorni_sadrzaj> TRNOVEC j.d.o.o. za ugostiteljstvo, trgovinu i popravak vozila, OIB 94990313915, Nazorova cesta 38, 33000 Korija zastupanog po punomoćniku Valentino Trnovec</izvorni_sadrzaj>
    <derivirana_varijabla naziv="DomainObject.Predmet.ProtustrankaFormatedWithAdressOIB_1"> TRNOVEC j.d.o.o. za ugostiteljstvo, trgovinu i popravak vozila, OIB 94990313915, Nazorova cesta 38, 33000 Korija zastupanog po punomoćniku Valentino Trnovec</derivirana_varijabla>
  </DomainObject.Predmet.ProtustrankaFormatedWithAdressOIB>
  <DomainObject.Predmet.ProtustrankaWithAdress>
    <izvorni_sadrzaj>TRNOVEC j.d.o.o. za ugostiteljstvo, trgovinu i popravak vozila Nazorova cesta 38, 33000 Korija</izvorni_sadrzaj>
    <derivirana_varijabla naziv="DomainObject.Predmet.ProtustrankaWithAdress_1">TRNOVEC j.d.o.o. za ugostiteljstvo, trgovinu i popravak vozila Nazorova cesta 38, 33000 Korija</derivirana_varijabla>
  </DomainObject.Predmet.ProtustrankaWithAdress>
  <DomainObject.Predmet.ProtustrankaWithAdressOIB>
    <izvorni_sadrzaj>TRNOVEC j.d.o.o. za ugostiteljstvo, trgovinu i popravak vozila, OIB 94990313915, Nazorova cesta 38, 33000 Korija</izvorni_sadrzaj>
    <derivirana_varijabla naziv="DomainObject.Predmet.ProtustrankaWithAdressOIB_1">TRNOVEC j.d.o.o. za ugostiteljstvo, trgovinu i popravak vozila, OIB 94990313915, Nazorova cesta 38, 33000 Korija</derivirana_varijabla>
  </DomainObject.Predmet.ProtustrankaWithAdressOIB>
  <DomainObject.Predmet.ProtustrankaNazivFormated>
    <izvorni_sadrzaj>TRNOVEC j.d.o.o. za ugostiteljstvo, trgovinu i popravak vozila</izvorni_sadrzaj>
    <derivirana_varijabla naziv="DomainObject.Predmet.ProtustrankaNazivFormated_1">TRNOVEC j.d.o.o. za ugostiteljstvo, trgovinu i popravak vozila</derivirana_varijabla>
  </DomainObject.Predmet.ProtustrankaNazivFormated>
  <DomainObject.Predmet.ProtustrankaNazivFormatedOIB>
    <izvorni_sadrzaj>TRNOVEC j.d.o.o. za ugostiteljstvo, trgovinu i popravak vozila, OIB 94990313915</izvorni_sadrzaj>
    <derivirana_varijabla naziv="DomainObject.Predmet.ProtustrankaNazivFormatedOIB_1">TRNOVEC j.d.o.o. za ugostiteljstvo, trgovinu i popravak vozila, OIB 94990313915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TRNOVEC j.d.o.o. za ugostiteljstvo, trgovinu i popravak vozila zastupanog po punomoćniku Valentino Trnovec</item>
    </izvorni_sadrzaj>
    <derivirana_varijabla naziv="DomainObject.Predmet.ProtuStrankaListFormated_1">
      <item>TRNOVEC j.d.o.o. za ugostiteljstvo, trgovinu i popravak vozila zastupanog po punomoćniku Valentino Trnovec</item>
    </derivirana_varijabla>
  </DomainObject.Predmet.ProtuStrankaListFormated>
  <DomainObject.Predmet.ProtuStrankaListFormatedOIB>
    <izvorni_sadrzaj>
      <item>TRNOVEC j.d.o.o. za ugostiteljstvo, trgovinu i popravak vozila, OIB 94990313915 zastupanog po punomoćniku Valentino Trnovec</item>
    </izvorni_sadrzaj>
    <derivirana_varijabla naziv="DomainObject.Predmet.ProtuStrankaListFormatedOIB_1">
      <item>TRNOVEC j.d.o.o. za ugostiteljstvo, trgovinu i popravak vozila, OIB 94990313915 zastupanog po punomoćniku Valentino Trnovec</item>
    </derivirana_varijabla>
  </DomainObject.Predmet.ProtuStrankaListFormatedOIB>
  <DomainObject.Predmet.ProtuStrankaListFormatedWithAdress>
    <izvorni_sadrzaj>
      <item>TRNOVEC j.d.o.o. za ugostiteljstvo, trgovinu i popravak vozila, Nazorova cesta 38, 33000 Korija zastupanog po punomoćniku Valentino Trnovec</item>
    </izvorni_sadrzaj>
    <derivirana_varijabla naziv="DomainObject.Predmet.ProtuStrankaListFormatedWithAdress_1">
      <item>TRNOVEC j.d.o.o. za ugostiteljstvo, trgovinu i popravak vozila, Nazorova cesta 38, 33000 Korija zastupanog po punomoćniku Valentino Trnovec</item>
    </derivirana_varijabla>
  </DomainObject.Predmet.ProtuStrankaListFormatedWithAdress>
  <DomainObject.Predmet.ProtuStrankaListFormatedWithAdressOIB>
    <izvorni_sadrzaj>
      <item>TRNOVEC j.d.o.o. za ugostiteljstvo, trgovinu i popravak vozila, OIB 94990313915, Nazorova cesta 38, 33000 Korija zastupanog po punomoćniku Valentino Trnovec</item>
    </izvorni_sadrzaj>
    <derivirana_varijabla naziv="DomainObject.Predmet.ProtuStrankaListFormatedWithAdressOIB_1">
      <item>TRNOVEC j.d.o.o. za ugostiteljstvo, trgovinu i popravak vozila, OIB 94990313915, Nazorova cesta 38, 33000 Korija zastupanog po punomoćniku Valentino Trnovec</item>
    </derivirana_varijabla>
  </DomainObject.Predmet.ProtuStrankaListFormatedWithAdressOIB>
  <DomainObject.Predmet.ProtuStrankaListNazivFormated>
    <izvorni_sadrzaj>
      <item>TRNOVEC j.d.o.o. za ugostiteljstvo, trgovinu i popravak vozila</item>
    </izvorni_sadrzaj>
    <derivirana_varijabla naziv="DomainObject.Predmet.ProtuStrankaListNazivFormated_1">
      <item>TRNOVEC j.d.o.o. za ugostiteljstvo, trgovinu i popravak vozila</item>
    </derivirana_varijabla>
  </DomainObject.Predmet.ProtuStrankaListNazivFormated>
  <DomainObject.Predmet.ProtuStrankaListNazivFormatedOIB>
    <izvorni_sadrzaj>
      <item>TRNOVEC j.d.o.o. za ugostiteljstvo, trgovinu i popravak vozila, OIB 94990313915</item>
    </izvorni_sadrzaj>
    <derivirana_varijabla naziv="DomainObject.Predmet.ProtuStrankaListNazivFormatedOIB_1">
      <item>TRNOVEC j.d.o.o. za ugostiteljstvo, trgovinu i popravak vozila, OIB 94990313915</item>
    </derivirana_varijabla>
  </DomainObject.Predmet.ProtuStrankaListNazivFormatedOIB>
  <DomainObject.Predmet.OstaliListFormated>
    <izvorni_sadrzaj>
      <item>Valentino Trnovec punomoćnik sudionika u postupku TRNOVEC j.d.o.o. za ugostiteljstvo, trgovinu i popravak vozila</item>
    </izvorni_sadrzaj>
    <derivirana_varijabla naziv="DomainObject.Predmet.OstaliListFormated_1">
      <item>Valentino Trnovec punomoćnik sudionika u postupku TRNOVEC j.d.o.o. za ugostiteljstvo, trgovinu i popravak vozila</item>
    </derivirana_varijabla>
  </DomainObject.Predmet.OstaliListFormated>
  <DomainObject.Predmet.OstaliListFormatedOIB>
    <izvorni_sadrzaj>
      <item>Valentino Trnovec, OIB 35592252559 punomoćnik sudionika u postupku TRNOVEC j.d.o.o. za ugostiteljstvo, trgovinu i popravak vozila</item>
    </izvorni_sadrzaj>
    <derivirana_varijabla naziv="DomainObject.Predmet.OstaliListFormatedOIB_1">
      <item>Valentino Trnovec, OIB 35592252559 punomoćnik sudionika u postupku TRNOVEC j.d.o.o. za ugostiteljstvo, trgovinu i popravak vozila</item>
    </derivirana_varijabla>
  </DomainObject.Predmet.OstaliListFormatedOIB>
  <DomainObject.Predmet.OstaliListFormatedWithAdress>
    <izvorni_sadrzaj>
      <item>Valentino Trnovec, Nazorova cesta 38, 33000 Virovitica punomoćnik sudionika u postupku TRNOVEC j.d.o.o. za ugostiteljstvo, trgovinu i popravak vozila</item>
    </izvorni_sadrzaj>
    <derivirana_varijabla naziv="DomainObject.Predmet.OstaliListFormatedWithAdress_1">
      <item>Valentino Trnovec, Nazorova cesta 38, 33000 Virovitica punomoćnik sudionika u postupku TRNOVEC j.d.o.o. za ugostiteljstvo, trgovinu i popravak vozila</item>
    </derivirana_varijabla>
  </DomainObject.Predmet.OstaliListFormatedWithAdress>
  <DomainObject.Predmet.OstaliListFormatedWithAdressOIB>
    <izvorni_sadrzaj>
      <item>Valentino Trnovec, OIB 35592252559, Nazorova cesta 38, 33000 Virovitica punomoćnik sudionika u postupku TRNOVEC j.d.o.o. za ugostiteljstvo, trgovinu i popravak vozila</item>
    </izvorni_sadrzaj>
    <derivirana_varijabla naziv="DomainObject.Predmet.OstaliListFormatedWithAdressOIB_1">
      <item>Valentino Trnovec, OIB 35592252559, Nazorova cesta 38, 33000 Virovitica punomoćnik sudionika u postupku TRNOVEC j.d.o.o. za ugostiteljstvo, trgovinu i popravak vozila</item>
    </derivirana_varijabla>
  </DomainObject.Predmet.OstaliListFormatedWithAdressOIB>
  <DomainObject.Predmet.OstaliListNazivFormated>
    <izvorni_sadrzaj>
      <item>Valentino Trnovec</item>
    </izvorni_sadrzaj>
    <derivirana_varijabla naziv="DomainObject.Predmet.OstaliListNazivFormated_1">
      <item>Valentino Trnovec</item>
    </derivirana_varijabla>
  </DomainObject.Predmet.OstaliListNazivFormated>
  <DomainObject.Predmet.OstaliListNazivFormatedOIB>
    <izvorni_sadrzaj>
      <item>Valentino Trnovec, OIB 35592252559</item>
    </izvorni_sadrzaj>
    <derivirana_varijabla naziv="DomainObject.Predmet.OstaliListNazivFormatedOIB_1">
      <item>Valentino Trnovec, OIB 35592252559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>St-193/2017-3</izvorni_sadrzaj>
    <derivirana_varijabla naziv="DomainObject.PoslovniBrojDokumenta_1">St-193/2017-3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TRNOVEC j.d.o.o. za ugostiteljstvo, trgovinu i popravak vozila</izvorni_sadrzaj>
    <derivirana_varijabla naziv="DomainObject.Predmet.ProtustrankaIDrugi_1">TRNOVEC j.d.o.o. za ugostiteljstvo, trgovinu i popravak vozila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TRNOVEC j.d.o.o. za ugostiteljstvo, trgovinu i popravak vozila, OIB 94990313915, Nazorova cesta 38, 33000 Korija</izvorni_sadrzaj>
    <derivirana_varijabla naziv="DomainObject.Predmet.ProtustrankaIDrugiAdressOIB_1">TRNOVEC j.d.o.o. za ugostiteljstvo, trgovinu i popravak vozila, OIB 94990313915, Nazorova cesta 38, 33000 Korija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TRNOVEC j.d.o.o. za ugostiteljstvo, trgovinu i popravak vozila</item>
      <item>Valentino Trnovec</item>
    </izvorni_sadrzaj>
    <derivirana_varijabla naziv="DomainObject.Predmet.SudioniciListNaziv_1">
      <item>FINA, RC ZAGREB, Podružnica BJELOVAR</item>
      <item>TRNOVEC j.d.o.o. za ugostiteljstvo, trgovinu i popravak vozila</item>
      <item>Valentino Trnovec</item>
    </derivirana_varijabla>
  </DomainObject.Predmet.SudioniciListNaziv>
  <DomainObject.Predmet.SudioniciListAdressOIB>
    <izvorni_sadrzaj>
      <item>FINA, RC ZAGREB, Podružnica BJELOVAR, OIB 85821130368, F. Supila 4,43000 Bjelovar</item>
      <item>TRNOVEC j.d.o.o. za ugostiteljstvo, trgovinu i popravak vozila, OIB 94990313915, Nazorova cesta 38,33000 Korija</item>
      <item>Valentino Trnovec, OIB 35592252559, Nazorova cesta 38,33000 Virovitica</item>
    </izvorni_sadrzaj>
    <derivirana_varijabla naziv="DomainObject.Predmet.SudioniciListAdressOIB_1">
      <item>FINA, RC ZAGREB, Podružnica BJELOVAR, OIB 85821130368, F. Supila 4,43000 Bjelovar</item>
      <item>TRNOVEC j.d.o.o. za ugostiteljstvo, trgovinu i popravak vozila, OIB 94990313915, Nazorova cesta 38,33000 Korija</item>
      <item>Valentino Trnovec, OIB 35592252559, Nazorova cesta 38,33000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1DC28D-8A15-4333-AFCC-B64F579F9F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659</properties:Words>
  <properties:Characters>3527</properties:Characters>
  <properties:Lines>93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2017-05-22T11:14:00Z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St-193/2017-3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