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7F46DE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7F46DE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59c3ac5" w14:paraId="59c3ac5" w:rsidRDefault="002B5B7E" w:rsidP="002B5B7E" w:rsidR="002B5B7E">
      <w:pPr>
        <w:jc w:val="right"/>
        <w15:collapsed w:val="false"/>
        <w:rPr>
          <w:b/>
        </w:rPr>
      </w:pPr>
    </w:p>
    <w:p w:rsidRDefault="00A806E8" w:rsidP="00851B34" w:rsidR="00851B34">
      <w:pPr>
        <w:jc w:val="right"/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</w:t>
      </w:r>
      <w:r w:rsidR="00851B34" w:rsidRPr="008A2CA9">
        <w:t>40. St-</w:t>
      </w:r>
      <w:r w:rsidR="00851B34">
        <w:t>5232/2016</w:t>
      </w:r>
    </w:p>
    <w:p w:rsidRDefault="00223F10" w:rsidP="000010FA" w:rsidR="000010FA">
      <w:pPr>
        <w:jc w:val="right"/>
      </w:pPr>
      <w:r w:rsidRPr="00264673">
        <w:rPr>
          <w:lang w:val="pt-BR"/>
        </w:rPr>
        <w:t xml:space="preserve">  </w:t>
      </w:r>
    </w:p>
    <w:p w:rsidRDefault="00D23D14" w:rsidP="002B5B7E" w:rsidR="00D23D14">
      <w:pPr>
        <w:jc w:val="right"/>
        <w:rPr>
          <w:lang w:val="pt-BR"/>
        </w:rPr>
      </w:pP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851B34" w:rsidP="00851B34" w:rsidR="00851B34">
      <w:pPr>
        <w:ind w:firstLine="708"/>
        <w:jc w:val="both"/>
      </w:pPr>
      <w:r>
        <w:t xml:space="preserve">TRGOVAČKI SUD U ZAGREBU, po sucu toga suda Anti Galiću, kao stečajnom sucu u stečajnom postupku nad dužnikom stečajna masa iza GRADSKA BANKA d.d. u stečaju, Osijek, Trg Ante Starčevića 7. (OIB 49147309133)  dana </w:t>
      </w:r>
      <w:r w:rsidR="00CA44F2">
        <w:t>1.veljače</w:t>
      </w:r>
      <w:r>
        <w:t xml:space="preserve"> 201</w:t>
      </w:r>
      <w:r w:rsidR="00CA44F2">
        <w:t>9</w:t>
      </w:r>
      <w:r>
        <w:t xml:space="preserve">. 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1C55B1" w:rsidP="00D006C1" w:rsidR="001C55B1">
      <w:pPr>
        <w:pStyle w:val="Odlomakpopisa"/>
        <w:numPr>
          <w:ilvl w:val="0"/>
          <w:numId w:val="12"/>
        </w:numPr>
        <w:jc w:val="both"/>
      </w:pPr>
      <w:r w:rsidRPr="00D6335A">
        <w:t>Predmet prodaje:</w:t>
      </w:r>
    </w:p>
    <w:p w:rsidRDefault="00690384" w:rsidP="00B0460E" w:rsidR="00690384">
      <w:pPr>
        <w:ind w:left="680"/>
        <w:jc w:val="both"/>
      </w:pPr>
      <w:r>
        <w:t>19.ETAŽA, 1/26  dijela k.č. broj 4461/ZGR:, ZGRADA U PULI, Karlovačka ulica 25, 27 i 29, u pov. 480 čm, upisano u z.k.ul.br. 16644, poduložak 19, k.o. Pula, povezano sa vlasništvom posebnog dijela – dvosobni stan br.1 u prizemlju, koji se sastoji od dvije sobe, kuhinje, izbe, kupaonice, nužnika, hodnika i dvije lođe, ukupne površine 58,15 čm.</w:t>
      </w:r>
    </w:p>
    <w:p w:rsidRDefault="006C7739" w:rsidP="006C7739" w:rsidR="006C7739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ind w:left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B0460E" w:rsidP="00B0460E" w:rsidR="00B0460E">
      <w:pPr>
        <w:ind w:firstLine="680"/>
        <w:jc w:val="both"/>
      </w:pPr>
      <w:r>
        <w:t>-Riječka banka d.d., podružnica Pazin,</w:t>
      </w:r>
    </w:p>
    <w:p w:rsidRDefault="00B0460E" w:rsidP="00B0460E" w:rsidR="00B0460E">
      <w:pPr>
        <w:ind w:firstLine="680"/>
        <w:jc w:val="both"/>
      </w:pPr>
      <w:r>
        <w:t>-Ministarstvo financija, Porezna uprava, Područni ured Pazin</w:t>
      </w:r>
    </w:p>
    <w:p w:rsidRDefault="00B0460E" w:rsidP="00B0460E" w:rsidR="00B0460E">
      <w:pPr>
        <w:ind w:firstLine="68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</w:t>
      </w:r>
      <w:r w:rsidR="00290331">
        <w:t>I</w:t>
      </w:r>
      <w:r w:rsidRPr="00D6335A">
        <w:t>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 xml:space="preserve">elektroničkom javnom dražbom </w:t>
      </w:r>
    </w:p>
    <w:p w:rsidRDefault="001C55B1" w:rsidP="001C55B1" w:rsidR="001C55B1" w:rsidRPr="00D6335A">
      <w:pPr>
        <w:ind w:left="141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290331">
        <w:t>V</w:t>
      </w:r>
      <w:r w:rsidRPr="00D6335A">
        <w:t>.</w:t>
      </w:r>
      <w:r w:rsidR="00AC5460">
        <w:t xml:space="preserve">       </w:t>
      </w:r>
      <w:r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8C538E">
        <w:t xml:space="preserve">utvrđenja vrijednost nekretnine </w:t>
      </w:r>
      <w:r w:rsidRPr="00D6335A">
        <w:t xml:space="preserve"> iznosi </w:t>
      </w:r>
      <w:r w:rsidR="00B0460E">
        <w:t>283.000,00</w:t>
      </w:r>
      <w:r w:rsidR="00D971B9">
        <w:t xml:space="preserve"> kn</w:t>
      </w:r>
    </w:p>
    <w:p w:rsidRDefault="001C55B1" w:rsidP="00A07F9E" w:rsidR="0079096F">
      <w:pPr>
        <w:ind w:firstLine="708"/>
        <w:jc w:val="both"/>
      </w:pPr>
      <w:r w:rsidRPr="00D6335A">
        <w:t>2.minimalna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 xml:space="preserve">.jamčevina iznosi </w:t>
      </w:r>
      <w:r>
        <w:t>10</w:t>
      </w:r>
      <w:r w:rsidR="001C55B1" w:rsidRPr="00D6335A">
        <w:t xml:space="preserve"> % </w:t>
      </w:r>
      <w:r w:rsidR="00A07F9E">
        <w:t xml:space="preserve">utvrđene vrijednosti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 xml:space="preserve">.dražbeni korak iznosi </w:t>
      </w:r>
      <w:r w:rsidR="005A05B8">
        <w:t>1</w:t>
      </w:r>
      <w:r w:rsidR="00867D89">
        <w:t>.</w:t>
      </w:r>
      <w:r w:rsidR="001C55B1" w:rsidRPr="00D6335A">
        <w:t xml:space="preserve">000,00 kn </w:t>
      </w:r>
    </w:p>
    <w:p w:rsidRDefault="000A3023" w:rsidP="00A07F9E" w:rsidR="001C55B1">
      <w:pPr>
        <w:ind w:firstLine="708"/>
        <w:jc w:val="both"/>
      </w:pPr>
      <w:r>
        <w:lastRenderedPageBreak/>
        <w:t>6</w:t>
      </w:r>
      <w:r w:rsidR="001C55B1" w:rsidRPr="00D6335A">
        <w:t>.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</w:p>
    <w:p w:rsidRDefault="003A0E59" w:rsidP="003A0E59" w:rsidR="003A0E59">
      <w:pPr>
        <w:ind w:firstLine="708"/>
        <w:jc w:val="both"/>
      </w:pPr>
      <w:r>
        <w:t xml:space="preserve">7. ako kupac koji je ponudio višu cijenu u roku od 15 dana od dana pravomoćnosti rješenja o </w:t>
      </w:r>
      <w:r w:rsidR="00CF369F">
        <w:t>dosudi</w:t>
      </w:r>
      <w:r>
        <w:t xml:space="preserve"> ne položi kupovninu, n</w:t>
      </w:r>
      <w:r w:rsidRPr="00645508">
        <w:t>ekretnina će se dosuditi kupc</w:t>
      </w:r>
      <w:r>
        <w:t xml:space="preserve">ima </w:t>
      </w:r>
      <w:r w:rsidRPr="00645508">
        <w:t xml:space="preserve">koji su ponudili nižu cijenu </w:t>
      </w:r>
      <w:r>
        <w:t>prema veličini ponuđene cijene.</w:t>
      </w:r>
      <w:r w:rsidR="005E2CDF">
        <w:t xml:space="preserve"> </w:t>
      </w:r>
    </w:p>
    <w:p w:rsidRDefault="005E2CDF" w:rsidP="003A0E59" w:rsidR="005E2CDF">
      <w:pPr>
        <w:ind w:firstLine="708"/>
        <w:jc w:val="both"/>
      </w:pPr>
      <w:r w:rsidRPr="00B26B3A">
        <w:rPr>
          <w:b/>
        </w:rPr>
        <w:t>Upozorenje:</w:t>
      </w:r>
      <w:r>
        <w:t xml:space="preserve"> u slučaju više ponuditelja </w:t>
      </w:r>
      <w:r w:rsidR="00A309E3">
        <w:t xml:space="preserve">(članak 103. stavak 6. OZ-a) jamčevina se neće </w:t>
      </w:r>
      <w:r w:rsidR="005277D9">
        <w:t xml:space="preserve">odmah vratiti </w:t>
      </w:r>
      <w:r w:rsidR="00B26B3A">
        <w:t xml:space="preserve"> </w:t>
      </w:r>
      <w:r w:rsidR="00A309E3">
        <w:t>ponuditeljima koji su ponudili nižu cijenu</w:t>
      </w:r>
      <w:r w:rsidR="005277D9">
        <w:t xml:space="preserve">. Jamčevina će se vratiti ponuditeljima koji su ponudili nižu cijenu nakon što rješenje o dosudi stekne svojstvo pravomoćnosti i nakon što </w:t>
      </w:r>
      <w:r w:rsidR="00A309E3">
        <w:t xml:space="preserve">ponuditelj </w:t>
      </w:r>
      <w:r w:rsidR="00B26B3A">
        <w:t>prema redosljedu visine ponuđene cijene položi kupovinu.</w:t>
      </w:r>
      <w:r>
        <w:t xml:space="preserve"> </w:t>
      </w:r>
    </w:p>
    <w:p w:rsidRDefault="003A0E59" w:rsidP="005520F2" w:rsidR="003A0E59">
      <w:pPr>
        <w:ind w:firstLine="708"/>
        <w:jc w:val="both"/>
      </w:pPr>
      <w:r>
        <w:t>8.nekretnina</w:t>
      </w:r>
      <w:r w:rsidR="00CE1D9B">
        <w:t xml:space="preserve"> ni</w:t>
      </w:r>
      <w:r w:rsidR="00EA7F7A">
        <w:t>je</w:t>
      </w:r>
      <w:r w:rsidR="00CE1D9B">
        <w:t xml:space="preserve"> </w:t>
      </w:r>
      <w:r>
        <w:t>slobodn</w:t>
      </w:r>
      <w:r w:rsidR="00EA7F7A">
        <w:t>a</w:t>
      </w:r>
      <w:r>
        <w:t xml:space="preserve"> od osoba i stvari</w:t>
      </w:r>
    </w:p>
    <w:p w:rsidRDefault="003A0E59" w:rsidP="0013687C" w:rsidR="008B3ACC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1C55B1" w:rsidP="00C10D0A" w:rsidR="00C10D0A" w:rsidRPr="00D6335A">
      <w:pPr>
        <w:ind w:firstLine="708"/>
        <w:jc w:val="both"/>
      </w:pPr>
      <w:r w:rsidRPr="00D6335A">
        <w:t>1.</w:t>
      </w:r>
      <w:r w:rsidR="005520F2">
        <w:t xml:space="preserve">Stečajni dužnik </w:t>
      </w:r>
      <w:r w:rsidR="00FC04CD">
        <w:t>nije</w:t>
      </w:r>
      <w:r w:rsidR="00867D89">
        <w:t xml:space="preserve"> u </w:t>
      </w:r>
      <w:r w:rsidR="00EA3368">
        <w:t xml:space="preserve">sustavu </w:t>
      </w:r>
      <w:r w:rsidR="005520F2">
        <w:t xml:space="preserve">PDV-a. </w:t>
      </w:r>
      <w:r w:rsidR="00C10D0A" w:rsidRPr="00A96FE5">
        <w:rPr>
          <w:bCs/>
        </w:rPr>
        <w:t>Kupac nekretnine plaća PPN u skladu sa Zakonom</w:t>
      </w:r>
      <w:r w:rsidR="00C10D0A">
        <w:rPr>
          <w:bCs/>
        </w:rPr>
        <w:t>.</w:t>
      </w:r>
    </w:p>
    <w:p w:rsidRDefault="00A07F9E" w:rsidP="00761052" w:rsidR="000A3023" w:rsidRPr="000A3023">
      <w:pPr>
        <w:ind w:firstLine="708"/>
        <w:jc w:val="both"/>
        <w:rPr>
          <w:sz w:val="22"/>
          <w:szCs w:val="22"/>
        </w:rPr>
      </w:pPr>
      <w:r>
        <w:t>2</w:t>
      </w:r>
      <w:r w:rsidR="001C55B1" w:rsidRPr="00D6335A">
        <w:t>.</w:t>
      </w:r>
      <w:r>
        <w:t>nekretnin</w:t>
      </w:r>
      <w:r w:rsidR="00706353">
        <w:t>u</w:t>
      </w:r>
      <w:r>
        <w:t xml:space="preserve"> </w:t>
      </w:r>
      <w:r w:rsidR="001C55B1" w:rsidRPr="00D6335A">
        <w:t>stečajnog dužnika koja je predmet prodaje</w:t>
      </w:r>
      <w:r w:rsidR="00761052">
        <w:t xml:space="preserve">, te dokaze o </w:t>
      </w:r>
      <w:r>
        <w:t>vlasništvu nekretnin</w:t>
      </w:r>
      <w:r w:rsidR="00706353">
        <w:t>e</w:t>
      </w:r>
      <w:r>
        <w:t xml:space="preserve"> </w:t>
      </w:r>
      <w:r w:rsidR="001C55B1" w:rsidRPr="00D6335A">
        <w:t xml:space="preserve"> mo</w:t>
      </w:r>
      <w:r w:rsidR="00706353">
        <w:t>gu</w:t>
      </w:r>
      <w:r w:rsidR="001C55B1" w:rsidRPr="00D6335A">
        <w:t xml:space="preserve"> se razgledati svaki radni dan od 8,00</w:t>
      </w:r>
      <w:r w:rsidR="001C55B1" w:rsidRPr="000A3023">
        <w:t xml:space="preserve"> – 14,00 sati uz prethodni dogovor </w:t>
      </w:r>
      <w:r w:rsidRPr="000A3023">
        <w:t xml:space="preserve">sa stečajnim upraviteljem stečajnog dužnika </w:t>
      </w:r>
      <w:r w:rsidR="00FC04CD">
        <w:t>Perica Mitrović, Osijek, Kardinala A. Stepinca 35.</w:t>
      </w:r>
      <w:r w:rsidR="00867D89">
        <w:t>.,</w:t>
      </w:r>
      <w:r w:rsidR="001E4277">
        <w:t xml:space="preserve"> t</w:t>
      </w:r>
      <w:r w:rsidR="000A3023" w:rsidRPr="000A3023">
        <w:t xml:space="preserve">el. </w:t>
      </w:r>
      <w:r w:rsidR="00A96FE5">
        <w:t>0</w:t>
      </w:r>
      <w:r w:rsidR="001E4277">
        <w:t>9</w:t>
      </w:r>
      <w:r w:rsidR="00FC04CD">
        <w:t>1 40</w:t>
      </w:r>
      <w:r w:rsidR="00460CDB">
        <w:t xml:space="preserve"> 33 335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290331">
        <w:t>I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0A3023" w:rsidP="007A7D93" w:rsidR="000A3023">
      <w:pPr>
        <w:ind w:firstLine="680"/>
        <w:jc w:val="both"/>
      </w:pPr>
      <w:r>
        <w:t>Prema odredbi članka 247. stavak 1. Stečajnog zakona (N.N. br.71/15</w:t>
      </w:r>
      <w:r w:rsidR="00C10D0A">
        <w:t xml:space="preserve"> i 104/17</w:t>
      </w:r>
      <w:r>
        <w:t>, dalje: SZ)</w:t>
      </w:r>
      <w:r w:rsidR="00C62092">
        <w:t xml:space="preserve">, </w:t>
      </w:r>
      <w:r>
        <w:t xml:space="preserve">nekretnina na kojoj postoji razlučno pravo prodaje se u stečajnom postupku na prijedlog stečajnog upravitelja ili razlučnog vjerovnika, uz odgovarajuću primjenu pravila ovršnog postupka o ovrsi na nekretnini.  </w:t>
      </w:r>
    </w:p>
    <w:p w:rsidRDefault="000A3023" w:rsidP="007A7D93" w:rsidR="00A07F9E">
      <w:pPr>
        <w:ind w:firstLine="680"/>
        <w:jc w:val="both"/>
      </w:pPr>
      <w:r>
        <w:t>Temeljem naprijed citirane odredbe članka 247. stavak 1. SZ-a, te stavka 2. istog članka, p</w:t>
      </w:r>
      <w:r w:rsidR="007A7D93" w:rsidRPr="00645508">
        <w:t xml:space="preserve">ravomoćnim rješenjem ovog suda od </w:t>
      </w:r>
      <w:r w:rsidR="00CE6EB2">
        <w:t>9</w:t>
      </w:r>
      <w:r w:rsidR="000679F0">
        <w:t xml:space="preserve">.lipnja </w:t>
      </w:r>
      <w:r w:rsidR="00FD0E6B">
        <w:t>201</w:t>
      </w:r>
      <w:r w:rsidR="008229F2">
        <w:t>7</w:t>
      </w:r>
      <w:r w:rsidR="00FD0E6B">
        <w:t>.</w:t>
      </w:r>
      <w:r w:rsidR="00A07F9E">
        <w:t xml:space="preserve">, </w:t>
      </w:r>
      <w:r w:rsidR="007A7D93" w:rsidRPr="00645508">
        <w:t>određena je prodaja u stečajnom postupku nekretnine u vlasništvu stečajnog dužnika</w:t>
      </w:r>
      <w:r>
        <w:t xml:space="preserve"> bliže opisane toč.I ovog zaključka.</w:t>
      </w:r>
    </w:p>
    <w:p w:rsidRDefault="000A3023" w:rsidP="007A7D93" w:rsidR="000A3023">
      <w:pPr>
        <w:ind w:firstLine="680"/>
        <w:jc w:val="both"/>
      </w:pPr>
    </w:p>
    <w:p w:rsidRDefault="000A3023" w:rsidP="000A3023" w:rsidR="000A3023">
      <w:pPr>
        <w:ind w:firstLine="680"/>
        <w:jc w:val="both"/>
      </w:pPr>
      <w:r>
        <w:t>Odredbom članka 247. stavak 3. SZ-a propisano je kako  zaključkom o prodaji sud utvrđuje vrijednost nekretnine, način prodaje i uvjete prodaje.</w:t>
      </w:r>
    </w:p>
    <w:p w:rsidRDefault="000A3023" w:rsidP="000A3023" w:rsidR="000A3023">
      <w:pPr>
        <w:ind w:firstLine="680"/>
        <w:jc w:val="both"/>
      </w:pPr>
    </w:p>
    <w:p w:rsidRDefault="00AC5460" w:rsidP="00AC5460" w:rsidR="00AC5460">
      <w:pPr>
        <w:ind w:firstLine="708"/>
        <w:jc w:val="both"/>
      </w:pPr>
      <w:r>
        <w:t>Toč I</w:t>
      </w:r>
      <w:r w:rsidR="000171D4">
        <w:t>I</w:t>
      </w:r>
      <w:r>
        <w:t xml:space="preserve">I. zaključka utemeljen je na odredbi članka 247. stavak 3. SZ-a i odredbi  </w:t>
      </w:r>
      <w:r w:rsidR="00706353">
        <w:t>č</w:t>
      </w:r>
      <w:r w:rsidRPr="00D6335A">
        <w:t>lanka 97. stavak 1. do 5. Ovršnog zakona (N.N. 112/2012, 25/13</w:t>
      </w:r>
      <w:r w:rsidR="005B0683">
        <w:t xml:space="preserve">, </w:t>
      </w:r>
      <w:r w:rsidRPr="00D6335A">
        <w:t xml:space="preserve"> 93/2014.</w:t>
      </w:r>
      <w:r w:rsidR="005B0683">
        <w:t xml:space="preserve"> i 73/17</w:t>
      </w:r>
      <w:r>
        <w:t>, dalje: OZ).</w:t>
      </w:r>
      <w:r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Vrijednost nekretnine (toč.I</w:t>
      </w:r>
      <w:r w:rsidR="000171D4">
        <w:t>V</w:t>
      </w:r>
      <w:r>
        <w:t xml:space="preserve">.1. zaključka) utvrđena je temeljem nalaza i mišljenja ovlaštenog sudskog vještaka </w:t>
      </w:r>
      <w:r w:rsidR="008229F2">
        <w:t xml:space="preserve">za graditeljstvo </w:t>
      </w:r>
      <w:r w:rsidR="00CB0F67">
        <w:t xml:space="preserve">dip.ing.građ. </w:t>
      </w:r>
      <w:r w:rsidR="00460CDB">
        <w:t xml:space="preserve">Marko Milas iz </w:t>
      </w:r>
      <w:r w:rsidR="00CB0F67">
        <w:t>O</w:t>
      </w:r>
      <w:r w:rsidR="00460CDB">
        <w:t>sijeka.</w:t>
      </w:r>
      <w:r w:rsidR="008229F2">
        <w:t xml:space="preserve"> </w:t>
      </w:r>
    </w:p>
    <w:p w:rsidRDefault="00AC5460" w:rsidP="00AC5460" w:rsidR="00AC5460">
      <w:pPr>
        <w:ind w:firstLine="708"/>
        <w:jc w:val="both"/>
      </w:pPr>
      <w:r>
        <w:lastRenderedPageBreak/>
        <w:t>Toč. I</w:t>
      </w:r>
      <w:r w:rsidR="00055C6A">
        <w:t>V</w:t>
      </w:r>
      <w:r>
        <w:t>.2. zaključka utemeljena je na odredbi članka 247. stavak 5. i 6. SZ-a.</w:t>
      </w:r>
    </w:p>
    <w:p w:rsidRDefault="00AC5460" w:rsidP="00AC5460" w:rsidR="00AC5460">
      <w:pPr>
        <w:ind w:firstLine="708"/>
        <w:jc w:val="both"/>
      </w:pPr>
      <w:r>
        <w:t>Toč. I</w:t>
      </w:r>
      <w:r w:rsidR="00055C6A">
        <w:t>V</w:t>
      </w:r>
      <w:r>
        <w:t xml:space="preserve">.3. zaključka utemeljena je na odredbi članka 247. stavak </w:t>
      </w:r>
      <w:r w:rsidR="00765530">
        <w:t>7</w:t>
      </w:r>
      <w:r>
        <w:t>. SZ-a</w:t>
      </w:r>
    </w:p>
    <w:p w:rsidRDefault="00765530" w:rsidP="00823013" w:rsidR="00CF369F">
      <w:pPr>
        <w:ind w:firstLine="708"/>
        <w:jc w:val="both"/>
      </w:pPr>
      <w:r>
        <w:t>Toč. I</w:t>
      </w:r>
      <w:r w:rsidR="00055C6A">
        <w:t>V</w:t>
      </w:r>
      <w:r>
        <w:t>.5. zaključka utemeljena je na odredbi članka 20. stavak 2. Pravilnika</w:t>
      </w:r>
      <w:r w:rsidR="003E2C9F">
        <w:t xml:space="preserve"> </w:t>
      </w:r>
      <w:r w:rsidR="007E506B">
        <w:t>o načinu i postupku provedbe prodaje nekretnina i pokretnina u ovršnom postupku (N.N.br.156/14)</w:t>
      </w:r>
      <w:r w:rsidR="00CF369F">
        <w:t>.</w:t>
      </w:r>
    </w:p>
    <w:p w:rsidRDefault="00055C6A" w:rsidP="00823013" w:rsidR="00055C6A">
      <w:pPr>
        <w:ind w:firstLine="708"/>
        <w:jc w:val="both"/>
      </w:pPr>
    </w:p>
    <w:p w:rsidRDefault="00C41A0B" w:rsidP="00823013" w:rsidR="00707A65">
      <w:pPr>
        <w:ind w:firstLine="708"/>
        <w:jc w:val="both"/>
      </w:pPr>
      <w:r>
        <w:t xml:space="preserve">Prema odredbi </w:t>
      </w:r>
      <w:r w:rsidR="004242BE">
        <w:t xml:space="preserve">članka </w:t>
      </w:r>
      <w:r w:rsidR="003113BE">
        <w:t>103.</w:t>
      </w:r>
      <w:r w:rsidR="004242BE">
        <w:t xml:space="preserve"> stavak </w:t>
      </w:r>
      <w:r w:rsidR="003113BE">
        <w:t>6.</w:t>
      </w:r>
      <w:r w:rsidR="004242BE">
        <w:t xml:space="preserve"> OZ-a</w:t>
      </w:r>
      <w:r w:rsidR="003113BE">
        <w:t xml:space="preserve">. sud će u rješenju o dosudi odrediti da će se nekretnina dosuditi i kupcima koji su ponudili nižu cijenu, redom prema veličini cijene koju su ponudili, ako kupci </w:t>
      </w:r>
      <w:r>
        <w:t>koji su ponudili veću cijenu ne polože kupovninu u roku koji im je određen ili koji će biti određen.</w:t>
      </w:r>
      <w:r w:rsidR="003113BE">
        <w:t xml:space="preserve"> </w:t>
      </w:r>
      <w:r>
        <w:t xml:space="preserve">U tom slučaju sud će donijeti posebno rješenje o dosudi svakom sljedećem kupcu </w:t>
      </w:r>
      <w:r w:rsidR="00707A65">
        <w:t xml:space="preserve">koji je ispunio uvjete da mu se nekretnina dosudi, u kojem će odrediti rok za polaganje </w:t>
      </w:r>
      <w:r w:rsidR="005A7A40">
        <w:t>k</w:t>
      </w:r>
      <w:r w:rsidR="00707A65">
        <w:t>upovine. Sud će u tom rješenju najprije oglasiti nevažećom dosudu kupcu koji je ponudio višu cijenu.</w:t>
      </w:r>
    </w:p>
    <w:p w:rsidRDefault="00707A65" w:rsidP="00823013" w:rsidR="004242BE">
      <w:pPr>
        <w:ind w:firstLine="708"/>
        <w:jc w:val="both"/>
      </w:pPr>
      <w:r>
        <w:t>Odredbom članka 106. stavak 3. OZ-a propisano je kako se i</w:t>
      </w:r>
      <w:r w:rsidR="00C41A0B">
        <w:t xml:space="preserve">z položene jamčevine namiruju troškovi nove prodaje </w:t>
      </w:r>
      <w:r w:rsidR="00C76F37">
        <w:t>i naknađuje razlika između kupovine postignute na na prijašnjoj i novoj prodaji.</w:t>
      </w:r>
      <w:r w:rsidR="003113BE">
        <w:t xml:space="preserve"> </w:t>
      </w:r>
    </w:p>
    <w:p w:rsidRDefault="00C76F37" w:rsidP="00C76F37" w:rsidR="00C76F37">
      <w:pPr>
        <w:ind w:firstLine="708"/>
        <w:jc w:val="both"/>
      </w:pPr>
      <w:r>
        <w:t xml:space="preserve">Prema tome, sve do pravomoćnosti rješenja o dosudi i sve dok jedan od ponuditelja prema redosljedu visine ponuđene cijene ne položi kupovinu </w:t>
      </w:r>
      <w:r w:rsidR="005A7A40">
        <w:t>ni</w:t>
      </w:r>
      <w:r>
        <w:t xml:space="preserve">je moguće ponuditeljima koji su ponudili nižu cijenu vratiti uplaćenu jamčevinu. </w:t>
      </w:r>
    </w:p>
    <w:p w:rsidRDefault="00C41A0B" w:rsidP="00CF7CC9" w:rsidR="009F52FB">
      <w:pPr>
        <w:ind w:firstLine="708"/>
        <w:jc w:val="both"/>
      </w:pPr>
      <w:r>
        <w:t>Toč.I</w:t>
      </w:r>
      <w:r w:rsidR="00055C6A">
        <w:t>V</w:t>
      </w:r>
      <w:r>
        <w:t xml:space="preserve"> 7. zaključka utemeljena je na </w:t>
      </w:r>
      <w:r w:rsidR="00C76F37">
        <w:t xml:space="preserve">naprijed citiranoj odredbi članka 103. stavak 6. OZ-a, a upozorenje proizlazi iz </w:t>
      </w:r>
      <w:r w:rsidR="00055C6A">
        <w:t xml:space="preserve">citirane </w:t>
      </w:r>
      <w:r w:rsidR="00CF7CC9">
        <w:t>odredb</w:t>
      </w:r>
      <w:r w:rsidR="00055C6A">
        <w:t>e</w:t>
      </w:r>
      <w:r w:rsidR="00CF7CC9">
        <w:t xml:space="preserve"> članka 103. stavak 6. OZ-a i članka 106. stavak 3. OZ-a.</w:t>
      </w:r>
      <w:r w:rsidR="009F52FB">
        <w:t xml:space="preserve"> </w:t>
      </w:r>
    </w:p>
    <w:p w:rsidRDefault="009F52FB" w:rsidP="00823013" w:rsidR="009F52FB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</w:t>
      </w:r>
      <w:r w:rsidR="004242BE">
        <w:t>prodaju i ostala pismena radi prodaje nekretnina stečajnog dužnika (toč. V</w:t>
      </w:r>
      <w:r w:rsidR="00055C6A">
        <w:t>I</w:t>
      </w:r>
      <w:r w:rsidR="004242BE">
        <w:t>. zaključka).</w:t>
      </w:r>
      <w:r>
        <w:t xml:space="preserve"> </w:t>
      </w:r>
    </w:p>
    <w:p w:rsidRDefault="006C7739" w:rsidP="00765530" w:rsidR="006C7739">
      <w:pPr>
        <w:ind w:firstLine="708"/>
        <w:jc w:val="both"/>
      </w:pPr>
    </w:p>
    <w:p w:rsidRDefault="00765530" w:rsidP="00765530" w:rsidR="00823013">
      <w:pPr>
        <w:ind w:firstLine="708"/>
        <w:jc w:val="both"/>
      </w:pPr>
      <w:r>
        <w:t>Toč.V</w:t>
      </w:r>
      <w:r w:rsidR="00055C6A">
        <w:t>I</w:t>
      </w:r>
      <w:r>
        <w:t>I zaključka utemeljena</w:t>
      </w:r>
      <w:r w:rsidR="00706353">
        <w:t xml:space="preserve"> </w:t>
      </w:r>
      <w:r>
        <w:t>je</w:t>
      </w:r>
      <w:r w:rsidR="00706353">
        <w:t xml:space="preserve"> </w:t>
      </w:r>
      <w:r>
        <w:t>na odredbi članka 12. SZ-a.</w:t>
      </w:r>
    </w:p>
    <w:p w:rsidRDefault="00765530" w:rsidP="00765530" w:rsidR="00765530" w:rsidRPr="00645508">
      <w:pPr>
        <w:ind w:firstLine="708"/>
        <w:jc w:val="both"/>
      </w:pP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CA44F2">
        <w:t>1.veljače</w:t>
      </w:r>
      <w:r w:rsidR="00FD0E6B">
        <w:t xml:space="preserve"> </w:t>
      </w:r>
      <w:r w:rsidR="00DC7D12">
        <w:t>201</w:t>
      </w:r>
      <w:r w:rsidR="007F46DE">
        <w:t>9</w:t>
      </w:r>
      <w:r w:rsidR="001A1120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7F46DE">
        <w:t xml:space="preserve"> </w:t>
      </w:r>
      <w:r w:rsidR="004044CF">
        <w:t>v.r.</w:t>
      </w:r>
    </w:p>
    <w:p w:rsidRDefault="00504F46" w:rsidP="00974456" w:rsidR="00504F46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</w:t>
      </w:r>
      <w:r w:rsidR="0055292A">
        <w:t xml:space="preserve">9.stavak 7. </w:t>
      </w:r>
      <w:r w:rsidRPr="00645508">
        <w:t>S</w:t>
      </w:r>
      <w:r w:rsidR="00966C8C">
        <w:t>tečajnog zakona</w:t>
      </w:r>
      <w:r w:rsidRPr="00645508">
        <w:t>)</w:t>
      </w:r>
    </w:p>
    <w:p w:rsidRDefault="00DC7D12" w:rsidP="00974456" w:rsidR="00DC7D12">
      <w:pPr>
        <w:jc w:val="both"/>
      </w:pPr>
    </w:p>
    <w:p w:rsidRDefault="004044CF" w:rsidP="004044CF" w:rsidR="004044CF">
      <w:pPr>
        <w:ind w:firstLine="708" w:left="2832"/>
        <w:jc w:val="both"/>
      </w:pPr>
      <w:r>
        <w:t>Za točnost otpravka, ovlašteni službenik:</w:t>
      </w:r>
    </w:p>
    <w:p w:rsidRDefault="004044CF" w:rsidP="004044CF" w:rsidR="004044CF">
      <w:pPr>
        <w:ind w:firstLine="708" w:left="3540"/>
        <w:jc w:val="both"/>
      </w:pPr>
      <w:r>
        <w:t xml:space="preserve">              Valentina Delač</w:t>
      </w:r>
    </w:p>
    <w:p w:rsidRDefault="008229F2" w:rsidP="004044CF" w:rsidR="008229F2">
      <w:pPr>
        <w:pStyle w:val="Odlomakpopisa"/>
      </w:pPr>
    </w:p>
    <w:sectPr w:rsidSect="00167C21" w:rsidR="008229F2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44C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05B8" w:rsidP="005A05B8" w:rsidR="00383464" w:rsidRPr="00A12C3D">
    <w:pPr>
      <w:jc w:val="right"/>
    </w:pPr>
    <w:r>
      <w:rPr>
        <w:lang w:val="pt-BR"/>
      </w:rPr>
      <w:t xml:space="preserve">                                     </w:t>
    </w:r>
    <w:r>
      <w:rPr>
        <w:lang w:val="pt-BR"/>
      </w:rPr>
      <w:tab/>
    </w:r>
    <w:r>
      <w:rPr>
        <w:lang w:val="pt-BR"/>
      </w:rPr>
      <w:tab/>
    </w:r>
    <w:r>
      <w:rPr>
        <w:lang w:val="pt-BR"/>
      </w:rPr>
      <w:tab/>
    </w:r>
    <w:r w:rsidR="00AE3DBF" w:rsidRPr="00264673">
      <w:rPr>
        <w:lang w:val="pt-BR"/>
      </w:rPr>
      <w:t>40.St-</w:t>
    </w:r>
    <w:r w:rsidR="00456902">
      <w:rPr>
        <w:lang w:val="pt-BR"/>
      </w:rPr>
      <w:t>5232</w:t>
    </w:r>
    <w:r w:rsidR="00B977E1">
      <w:rPr>
        <w:lang w:val="pt-BR"/>
      </w:rPr>
      <w:t>/</w:t>
    </w:r>
    <w:r w:rsidR="00D23D14">
      <w:rPr>
        <w:lang w:val="pt-BR"/>
      </w:rPr>
      <w:t>201</w:t>
    </w:r>
    <w:r w:rsidR="00456902">
      <w:rPr>
        <w:lang w:val="pt-B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0FA"/>
    <w:rsid w:val="00004F9A"/>
    <w:rsid w:val="00010C18"/>
    <w:rsid w:val="000171D4"/>
    <w:rsid w:val="00023656"/>
    <w:rsid w:val="00031560"/>
    <w:rsid w:val="00031B1F"/>
    <w:rsid w:val="00047093"/>
    <w:rsid w:val="00055C6A"/>
    <w:rsid w:val="00062F3C"/>
    <w:rsid w:val="000679F0"/>
    <w:rsid w:val="0008428F"/>
    <w:rsid w:val="00086EB8"/>
    <w:rsid w:val="000A3023"/>
    <w:rsid w:val="000D3E10"/>
    <w:rsid w:val="000E77FF"/>
    <w:rsid w:val="000F00A7"/>
    <w:rsid w:val="00104B3A"/>
    <w:rsid w:val="00105DED"/>
    <w:rsid w:val="00130698"/>
    <w:rsid w:val="0013601B"/>
    <w:rsid w:val="00136031"/>
    <w:rsid w:val="0013687C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E4277"/>
    <w:rsid w:val="002048C5"/>
    <w:rsid w:val="00222021"/>
    <w:rsid w:val="00223552"/>
    <w:rsid w:val="00223F10"/>
    <w:rsid w:val="00232160"/>
    <w:rsid w:val="00274521"/>
    <w:rsid w:val="00276268"/>
    <w:rsid w:val="002812CE"/>
    <w:rsid w:val="00290331"/>
    <w:rsid w:val="002944F0"/>
    <w:rsid w:val="002B1F84"/>
    <w:rsid w:val="002B5B7E"/>
    <w:rsid w:val="002C15FA"/>
    <w:rsid w:val="002E2883"/>
    <w:rsid w:val="002E62F7"/>
    <w:rsid w:val="002F15B8"/>
    <w:rsid w:val="003113BE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3E2C9F"/>
    <w:rsid w:val="004044CF"/>
    <w:rsid w:val="004242BE"/>
    <w:rsid w:val="004270F7"/>
    <w:rsid w:val="00430D99"/>
    <w:rsid w:val="00441DC8"/>
    <w:rsid w:val="004451EF"/>
    <w:rsid w:val="0044691E"/>
    <w:rsid w:val="0045250C"/>
    <w:rsid w:val="004560D9"/>
    <w:rsid w:val="00456902"/>
    <w:rsid w:val="00456A81"/>
    <w:rsid w:val="00460CDB"/>
    <w:rsid w:val="004B0809"/>
    <w:rsid w:val="004C2EC4"/>
    <w:rsid w:val="004C5C6C"/>
    <w:rsid w:val="004D73BC"/>
    <w:rsid w:val="004D7CF5"/>
    <w:rsid w:val="004F434E"/>
    <w:rsid w:val="00504F46"/>
    <w:rsid w:val="00513852"/>
    <w:rsid w:val="00514E94"/>
    <w:rsid w:val="00515969"/>
    <w:rsid w:val="00526D62"/>
    <w:rsid w:val="005277D9"/>
    <w:rsid w:val="005318A9"/>
    <w:rsid w:val="005520F2"/>
    <w:rsid w:val="0055292A"/>
    <w:rsid w:val="00573FDC"/>
    <w:rsid w:val="00592CB5"/>
    <w:rsid w:val="005A05B8"/>
    <w:rsid w:val="005A7A40"/>
    <w:rsid w:val="005B0683"/>
    <w:rsid w:val="005C2EB1"/>
    <w:rsid w:val="005D56F9"/>
    <w:rsid w:val="005E0E86"/>
    <w:rsid w:val="005E2CDF"/>
    <w:rsid w:val="005F5633"/>
    <w:rsid w:val="0061272E"/>
    <w:rsid w:val="00613C43"/>
    <w:rsid w:val="00614D7E"/>
    <w:rsid w:val="00620B7F"/>
    <w:rsid w:val="00621277"/>
    <w:rsid w:val="00622282"/>
    <w:rsid w:val="0063220A"/>
    <w:rsid w:val="00633709"/>
    <w:rsid w:val="00645508"/>
    <w:rsid w:val="00652C42"/>
    <w:rsid w:val="006606A5"/>
    <w:rsid w:val="0066596C"/>
    <w:rsid w:val="006819FF"/>
    <w:rsid w:val="006832A5"/>
    <w:rsid w:val="00685199"/>
    <w:rsid w:val="00690384"/>
    <w:rsid w:val="00696C63"/>
    <w:rsid w:val="006A48C8"/>
    <w:rsid w:val="006A7E7B"/>
    <w:rsid w:val="006C2827"/>
    <w:rsid w:val="006C3587"/>
    <w:rsid w:val="006C7739"/>
    <w:rsid w:val="006D240B"/>
    <w:rsid w:val="006D4DB7"/>
    <w:rsid w:val="006D61E1"/>
    <w:rsid w:val="006D7DBB"/>
    <w:rsid w:val="006E4F18"/>
    <w:rsid w:val="006F018B"/>
    <w:rsid w:val="006F4A88"/>
    <w:rsid w:val="006F5EB3"/>
    <w:rsid w:val="007025E0"/>
    <w:rsid w:val="00706353"/>
    <w:rsid w:val="00707A65"/>
    <w:rsid w:val="00736EF6"/>
    <w:rsid w:val="0074479B"/>
    <w:rsid w:val="00750009"/>
    <w:rsid w:val="0075380F"/>
    <w:rsid w:val="00754B7F"/>
    <w:rsid w:val="00761052"/>
    <w:rsid w:val="00765530"/>
    <w:rsid w:val="007678A2"/>
    <w:rsid w:val="0079096F"/>
    <w:rsid w:val="007A0ABD"/>
    <w:rsid w:val="007A26A6"/>
    <w:rsid w:val="007A3821"/>
    <w:rsid w:val="007A3E67"/>
    <w:rsid w:val="007A7D93"/>
    <w:rsid w:val="007D16E7"/>
    <w:rsid w:val="007D25D9"/>
    <w:rsid w:val="007D3454"/>
    <w:rsid w:val="007E506B"/>
    <w:rsid w:val="007F46DE"/>
    <w:rsid w:val="007F6BA6"/>
    <w:rsid w:val="00800183"/>
    <w:rsid w:val="00810FFB"/>
    <w:rsid w:val="008229F2"/>
    <w:rsid w:val="00823013"/>
    <w:rsid w:val="00827895"/>
    <w:rsid w:val="00851B34"/>
    <w:rsid w:val="00867D89"/>
    <w:rsid w:val="00877097"/>
    <w:rsid w:val="00883836"/>
    <w:rsid w:val="0088567D"/>
    <w:rsid w:val="008B3ACC"/>
    <w:rsid w:val="008C538E"/>
    <w:rsid w:val="008D0264"/>
    <w:rsid w:val="008F701B"/>
    <w:rsid w:val="00900636"/>
    <w:rsid w:val="00906CB7"/>
    <w:rsid w:val="00924694"/>
    <w:rsid w:val="0093446A"/>
    <w:rsid w:val="00936FA0"/>
    <w:rsid w:val="009515ED"/>
    <w:rsid w:val="0095417A"/>
    <w:rsid w:val="0095627D"/>
    <w:rsid w:val="009576ED"/>
    <w:rsid w:val="009613B0"/>
    <w:rsid w:val="00966C8C"/>
    <w:rsid w:val="00974456"/>
    <w:rsid w:val="00981E93"/>
    <w:rsid w:val="009868BF"/>
    <w:rsid w:val="00986C9F"/>
    <w:rsid w:val="009917AB"/>
    <w:rsid w:val="009A16D9"/>
    <w:rsid w:val="009A6E63"/>
    <w:rsid w:val="009A75C0"/>
    <w:rsid w:val="009C12EA"/>
    <w:rsid w:val="009C3B39"/>
    <w:rsid w:val="009C659B"/>
    <w:rsid w:val="009C6D4A"/>
    <w:rsid w:val="009F20A8"/>
    <w:rsid w:val="009F52FB"/>
    <w:rsid w:val="00A0508C"/>
    <w:rsid w:val="00A07859"/>
    <w:rsid w:val="00A07F9E"/>
    <w:rsid w:val="00A12C3D"/>
    <w:rsid w:val="00A309E3"/>
    <w:rsid w:val="00A31CB4"/>
    <w:rsid w:val="00A36F1D"/>
    <w:rsid w:val="00A430BA"/>
    <w:rsid w:val="00A45C4A"/>
    <w:rsid w:val="00A463A2"/>
    <w:rsid w:val="00A53CB8"/>
    <w:rsid w:val="00A53CE0"/>
    <w:rsid w:val="00A65ED3"/>
    <w:rsid w:val="00A75A37"/>
    <w:rsid w:val="00A806E8"/>
    <w:rsid w:val="00A84C1A"/>
    <w:rsid w:val="00A96786"/>
    <w:rsid w:val="00A96FE5"/>
    <w:rsid w:val="00AA2613"/>
    <w:rsid w:val="00AA45FF"/>
    <w:rsid w:val="00AC5460"/>
    <w:rsid w:val="00AE263A"/>
    <w:rsid w:val="00AE28C7"/>
    <w:rsid w:val="00AE3DBF"/>
    <w:rsid w:val="00B01320"/>
    <w:rsid w:val="00B0295F"/>
    <w:rsid w:val="00B0460E"/>
    <w:rsid w:val="00B22848"/>
    <w:rsid w:val="00B26B3A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B076E"/>
    <w:rsid w:val="00BC214C"/>
    <w:rsid w:val="00BD595B"/>
    <w:rsid w:val="00BD732C"/>
    <w:rsid w:val="00BE3191"/>
    <w:rsid w:val="00BE5BAA"/>
    <w:rsid w:val="00BF658E"/>
    <w:rsid w:val="00C022E8"/>
    <w:rsid w:val="00C10D0A"/>
    <w:rsid w:val="00C21015"/>
    <w:rsid w:val="00C311AF"/>
    <w:rsid w:val="00C31D80"/>
    <w:rsid w:val="00C41A0B"/>
    <w:rsid w:val="00C41D74"/>
    <w:rsid w:val="00C43F18"/>
    <w:rsid w:val="00C46A70"/>
    <w:rsid w:val="00C57106"/>
    <w:rsid w:val="00C62092"/>
    <w:rsid w:val="00C76F37"/>
    <w:rsid w:val="00C7731C"/>
    <w:rsid w:val="00C81737"/>
    <w:rsid w:val="00C955C4"/>
    <w:rsid w:val="00C95F88"/>
    <w:rsid w:val="00CA44F2"/>
    <w:rsid w:val="00CB0F67"/>
    <w:rsid w:val="00CB2481"/>
    <w:rsid w:val="00CB452B"/>
    <w:rsid w:val="00CC3B04"/>
    <w:rsid w:val="00CC3B97"/>
    <w:rsid w:val="00CD4E7C"/>
    <w:rsid w:val="00CE1D9B"/>
    <w:rsid w:val="00CE350D"/>
    <w:rsid w:val="00CE4AD0"/>
    <w:rsid w:val="00CE6EB2"/>
    <w:rsid w:val="00CF369F"/>
    <w:rsid w:val="00CF7CC9"/>
    <w:rsid w:val="00D006C1"/>
    <w:rsid w:val="00D13B92"/>
    <w:rsid w:val="00D23D14"/>
    <w:rsid w:val="00D27E4F"/>
    <w:rsid w:val="00D3205F"/>
    <w:rsid w:val="00D34805"/>
    <w:rsid w:val="00D4368F"/>
    <w:rsid w:val="00D5779B"/>
    <w:rsid w:val="00D60305"/>
    <w:rsid w:val="00D66697"/>
    <w:rsid w:val="00D712B8"/>
    <w:rsid w:val="00D72AE8"/>
    <w:rsid w:val="00D7642B"/>
    <w:rsid w:val="00D8523B"/>
    <w:rsid w:val="00D85CC6"/>
    <w:rsid w:val="00D92622"/>
    <w:rsid w:val="00D971B9"/>
    <w:rsid w:val="00DB57AB"/>
    <w:rsid w:val="00DB6978"/>
    <w:rsid w:val="00DC6039"/>
    <w:rsid w:val="00DC7D12"/>
    <w:rsid w:val="00DD1ABE"/>
    <w:rsid w:val="00DD43F9"/>
    <w:rsid w:val="00DE7D88"/>
    <w:rsid w:val="00DF4DE0"/>
    <w:rsid w:val="00E01698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A3368"/>
    <w:rsid w:val="00EA7F7A"/>
    <w:rsid w:val="00EB0E50"/>
    <w:rsid w:val="00EC0FC1"/>
    <w:rsid w:val="00EC396C"/>
    <w:rsid w:val="00EC7AF6"/>
    <w:rsid w:val="00EE6472"/>
    <w:rsid w:val="00EF0302"/>
    <w:rsid w:val="00F07951"/>
    <w:rsid w:val="00F11518"/>
    <w:rsid w:val="00F11FE0"/>
    <w:rsid w:val="00F1365A"/>
    <w:rsid w:val="00F2024C"/>
    <w:rsid w:val="00F234D3"/>
    <w:rsid w:val="00F536E2"/>
    <w:rsid w:val="00F607C4"/>
    <w:rsid w:val="00F63AC4"/>
    <w:rsid w:val="00F76F01"/>
    <w:rsid w:val="00F82CEF"/>
    <w:rsid w:val="00F868C9"/>
    <w:rsid w:val="00F86E5D"/>
    <w:rsid w:val="00F92F05"/>
    <w:rsid w:val="00FA1483"/>
    <w:rsid w:val="00FA7D65"/>
    <w:rsid w:val="00FB4140"/>
    <w:rsid w:val="00FC04CD"/>
    <w:rsid w:val="00FC10F8"/>
    <w:rsid w:val="00FD0E6B"/>
    <w:rsid w:val="00FD7471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44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4C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4CF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4C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4C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4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4C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4CF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4C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4C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St-5232/2016</izvorni_sadrzaj>
    <derivirana_varijabla naziv="DomainObject.Predmet.OznakaBroj_1">St-5232/2016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Gradska banka d.d. ˝u stečaju˝ zastupanog po punomoćniku ODVJETNIČKO DRUŠTVO DUJMOVIĆ I PARTNERI, j.t.d.</izvorni_sadrzaj>
    <derivirana_varijabla naziv="DomainObject.Predmet.ProtustrankaFormated_1">  Stečajna masa iza Gradska banka d.d. ˝u stečaju˝ zastupanog po punomoćniku ODVJETNIČKO DRUŠTVO DUJMOVIĆ I PARTNERI, j.t.d.</derivirana_varijabla>
  </DomainObject.Predmet.ProtustrankaFormated>
  <DomainObject.Predmet.ProtustrankaFormatedOIB>
    <izvorni_sadrzaj>  Stečajna masa iza Gradska banka d.d. ˝u stečaju˝, OIB 49147309133 zastupanog po punomoćniku ODVJETNIČKO DRUŠTVO DUJMOVIĆ I PARTNERI, j.t.d.</izvorni_sadrzaj>
    <derivirana_varijabla naziv="DomainObject.Predmet.ProtustrankaFormatedOIB_1">  Stečajna masa iza Gradska banka d.d. ˝u stečaju˝, OIB 49147309133 zastupanog po punomoćniku ODVJETNIČKO DRUŠTVO DUJMOVIĆ I PARTNERI, j.t.d.</derivirana_varijabla>
  </DomainObject.Predmet.ProtustrankaFormatedOIB>
  <DomainObject.Predmet.ProtustrankaFormatedWithAdress>
    <izvorni_sadrzaj> Stečajna masa iza Gradska banka d.d. ˝u stečaju˝, Trg Ante Starčevića 7, 31000 Osijek zastupanog po punomoćniku ODVJETNIČKO DRUŠTVO DUJMOVIĆ I PARTNERI, j.t.d.</izvorni_sadrzaj>
    <derivirana_varijabla naziv="DomainObject.Predmet.ProtustrankaFormatedWithAdress_1"> Stečajna masa iza Gradska banka d.d. ˝u stečaju˝, Trg Ante Starčevića 7, 31000 Osijek zastupanog po punomoćniku ODVJETNIČKO DRUŠTVO DUJMOVIĆ I PARTNERI, j.t.d.</derivirana_varijabla>
  </DomainObject.Predmet.ProtustrankaFormatedWithAdress>
  <DomainObject.Predmet.ProtustrankaFormatedWithAdressOIB>
    <izvorni_sadrzaj> Stečajna masa iza Gradska banka d.d. ˝u stečaju˝, OIB 49147309133, Trg Ante Starčevića 7, 31000 Osijek zastupanog po punomoćniku ODVJETNIČKO DRUŠTVO DUJMOVIĆ I PARTNERI, j.t.d.</izvorni_sadrzaj>
    <derivirana_varijabla naziv="DomainObject.Predmet.ProtustrankaFormatedWithAdressOIB_1"> Stečajna masa iza Gradska banka d.d. ˝u stečaju˝, OIB 49147309133, Trg Ante Starčevića 7, 31000 Osijek zastupanog po punomoćniku ODVJETNIČKO DRUŠTVO DUJMOVIĆ I PARTNERI, j.t.d.</derivirana_varijabla>
  </DomainObject.Predmet.ProtustrankaFormatedWithAdressOIB>
  <DomainObject.Predmet.ProtustrankaWithAdress>
    <izvorni_sadrzaj>Stečajna masa iza Gradska banka d.d. ˝u stečaju˝ Trg Ante Starčevića 7, 31000 Osijek</izvorni_sadrzaj>
    <derivirana_varijabla naziv="DomainObject.Predmet.ProtustrankaWithAdress_1">Stečajna masa iza Gradska banka d.d. ˝u stečaju˝ Trg Ante Starčevića 7, 31000 Osijek</derivirana_varijabla>
  </DomainObject.Predmet.ProtustrankaWithAdress>
  <DomainObject.Predmet.ProtustrankaWithAdressOIB>
    <izvorni_sadrzaj>Stečajna masa iza Gradska banka d.d. ˝u stečaju˝, OIB 49147309133, Trg Ante Starčevića 7, 31000 Osijek</izvorni_sadrzaj>
    <derivirana_varijabla naziv="DomainObject.Predmet.ProtustrankaWithAdressOIB_1">Stečajna masa iza Gradska banka d.d. ˝u stečaju˝, OIB 49147309133, Trg Ante Starčevića 7, 31000 Osijek</derivirana_varijabla>
  </DomainObject.Predmet.ProtustrankaWithAdressOIB>
  <DomainObject.Predmet.ProtustrankaNazivFormated>
    <izvorni_sadrzaj>Stečajna masa iza Gradska banka d.d. ˝u stečaju˝</izvorni_sadrzaj>
    <derivirana_varijabla naziv="DomainObject.Predmet.ProtustrankaNazivFormated_1">Stečajna masa iza Gradska banka d.d. ˝u stečaju˝</derivirana_varijabla>
  </DomainObject.Predmet.ProtustrankaNazivFormated>
  <DomainObject.Predmet.ProtustrankaNazivFormatedOIB>
    <izvorni_sadrzaj>Stečajna masa iza Gradska banka d.d. ˝u stečaju˝, OIB 49147309133</izvorni_sadrzaj>
    <derivirana_varijabla naziv="DomainObject.Predmet.ProtustrankaNazivFormatedOIB_1">Stečajna masa iza Gradska banka d.d. ˝u stečaju˝, OIB 49147309133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Stečajna masa iza Gradska banka d.d. ˝u stečaju˝ zastupanog po punomoćniku ODVJETNIČKO DRUŠTVO DUJMOVIĆ I PARTNERI, j.t.d.</item>
    </izvorni_sadrzaj>
    <derivirana_varijabla naziv="DomainObject.Predmet.ProtuStrankaListFormated_1">
      <item>Stečajna masa iza Gradska banka d.d. ˝u stečaju˝ zastupanog po punomoćniku ODVJETNIČKO DRUŠTVO DUJMOVIĆ I PARTNERI, j.t.d.</item>
    </derivirana_varijabla>
  </DomainObject.Predmet.ProtuStrankaListFormated>
  <DomainObject.Predmet.ProtuStrankaListFormatedOIB>
    <izvorni_sadrzaj>
      <item>Stečajna masa iza Gradska banka d.d. ˝u stečaju˝, OIB 49147309133 zastupanog po punomoćniku ODVJETNIČKO DRUŠTVO DUJMOVIĆ I PARTNERI, j.t.d.</item>
    </izvorni_sadrzaj>
    <derivirana_varijabla naziv="DomainObject.Predmet.ProtuStrankaListFormatedOIB_1">
      <item>Stečajna masa iza Gradska banka d.d. ˝u stečaju˝, OIB 49147309133 zastupanog po punomoćniku ODVJETNIČKO DRUŠTVO DUJMOVIĆ I PARTNERI, j.t.d.</item>
    </derivirana_varijabla>
  </DomainObject.Predmet.ProtuStrankaListFormatedOIB>
  <DomainObject.Predmet.ProtuStrankaListFormatedWithAdress>
    <izvorni_sadrzaj>
      <item>Stečajna masa iza Gradska banka d.d. ˝u stečaju˝, Trg Ante Starčevića 7, 31000 Osijek zastupanog po punomoćniku ODVJETNIČKO DRUŠTVO DUJMOVIĆ I PARTNERI, j.t.d.</item>
    </izvorni_sadrzaj>
    <derivirana_varijabla naziv="DomainObject.Predmet.ProtuStrankaListFormatedWithAdress_1">
      <item>Stečajna masa iza Gradska banka d.d. ˝u stečaju˝, Trg Ante Starčevića 7, 31000 Osijek zastupanog po punomoćniku ODVJETNIČKO DRUŠTVO DUJMOVIĆ I PARTNERI, j.t.d.</item>
    </derivirana_varijabla>
  </DomainObject.Predmet.ProtuStrankaListFormatedWithAdress>
  <DomainObject.Predmet.ProtuStrankaListFormatedWithAdressOIB>
    <izvorni_sadrzaj>
      <item>Stečajna masa iza Gradska banka d.d. ˝u stečaju˝, OIB 49147309133, Trg Ante Starčevića 7, 31000 Osijek zastupanog po punomoćniku ODVJETNIČKO DRUŠTVO DUJMOVIĆ I PARTNERI, j.t.d.</item>
    </izvorni_sadrzaj>
    <derivirana_varijabla naziv="DomainObject.Predmet.ProtuStrankaListFormatedWithAdressOIB_1">
      <item>Stečajna masa iza Gradska banka d.d. ˝u stečaju˝, OIB 49147309133, Trg Ante Starčevića 7, 31000 Osijek zastupanog po punomoćniku ODVJETNIČKO DRUŠTVO DUJMOVIĆ I PARTNERI, j.t.d.</item>
    </derivirana_varijabla>
  </DomainObject.Predmet.ProtuStrankaListFormatedWithAdressOIB>
  <DomainObject.Predmet.ProtuStrankaListNazivFormated>
    <izvorni_sadrzaj>
      <item>Stečajna masa iza Gradska banka d.d. ˝u stečaju˝</item>
    </izvorni_sadrzaj>
    <derivirana_varijabla naziv="DomainObject.Predmet.ProtuStrankaListNazivFormated_1">
      <item>Stečajna masa iza Gradska banka d.d. ˝u stečaju˝</item>
    </derivirana_varijabla>
  </DomainObject.Predmet.ProtuStrankaListNazivFormated>
  <DomainObject.Predmet.ProtuStrankaListNazivFormatedOIB>
    <izvorni_sadrzaj>
      <item>Stečajna masa iza Gradska banka d.d. ˝u stečaju˝, OIB 49147309133</item>
    </izvorni_sadrzaj>
    <derivirana_varijabla naziv="DomainObject.Predmet.ProtuStrankaListNazivFormatedOIB_1">
      <item>Stečajna masa iza Gradska banka d.d. ˝u stečaju˝, OIB 49147309133</item>
    </derivirana_varijabla>
  </DomainObject.Predmet.ProtuStrankaListNazivFormatedOIB>
  <DomainObject.Predmet.OstaliListFormated>
    <izvorni_sadrzaj>
      <item>Perica Mitrović</item>
      <item>ODVJETNIČKO DRUŠTVO DUJMOVIĆ I PARTNERI, j.t.d. punomoćnik sudionika u postupku Stečajna masa iza Gradska banka d.d. ˝u stečaju˝</item>
    </izvorni_sadrzaj>
    <derivirana_varijabla naziv="DomainObject.Predmet.OstaliListFormated_1">
      <item>Perica Mitrović</item>
      <item>ODVJETNIČKO DRUŠTVO DUJMOVIĆ I PARTNERI, j.t.d. punomoćnik sudionika u postupku Stečajna masa iza Gradska banka d.d. ˝u stečaju˝</item>
    </derivirana_varijabla>
  </DomainObject.Predmet.OstaliListFormated>
  <DomainObject.Predmet.OstaliListFormatedOIB>
    <izvorni_sadrzaj>
      <item>Perica Mitrović, OIB 29538074286</item>
      <item>ODVJETNIČKO DRUŠTVO DUJMOVIĆ I PARTNERI, j.t.d., OIB 75697798118 punomoćnik sudionika u postupku Stečajna masa iza Gradska banka d.d. ˝u stečaju˝</item>
    </izvorni_sadrzaj>
    <derivirana_varijabla naziv="DomainObject.Predmet.OstaliListFormatedOIB_1">
      <item>Perica Mitrović, OIB 29538074286</item>
      <item>ODVJETNIČKO DRUŠTVO DUJMOVIĆ I PARTNERI, j.t.d., OIB 75697798118 punomoćnik sudionika u postupku Stečajna masa iza Gradska banka d.d. ˝u stečaju˝</item>
    </derivirana_varijabla>
  </DomainObject.Predmet.OstaliListFormatedOIB>
  <DomainObject.Predmet.OstaliListFormatedWithAdress>
    <izvorni_sadrzaj>
      <item>Perica Mitrović, Bjelolasička 23, 31000 Osijek</item>
      <item>ODVJETNIČKO DRUŠTVO DUJMOVIĆ I PARTNERI, j.t.d., Domjanićeva 3, 10000 Zagreb punomoćnik sudionika u postupku Stečajna masa iza Gradska banka d.d. ˝u stečaju˝</item>
    </izvorni_sadrzaj>
    <derivirana_varijabla naziv="DomainObject.Predmet.OstaliListFormatedWithAdress_1">
      <item>Perica Mitrović, Bjelolasička 23, 31000 Osijek</item>
      <item>ODVJETNIČKO DRUŠTVO DUJMOVIĆ I PARTNERI, j.t.d., Domjanićeva 3, 10000 Zagreb punomoćnik sudionika u postupku Stečajna masa iza Gradska banka d.d. ˝u stečaju˝</item>
    </derivirana_varijabla>
  </DomainObject.Predmet.OstaliListFormatedWithAdress>
  <DomainObject.Predmet.OstaliListFormatedWithAdressOIB>
    <izvorni_sadrzaj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izvorni_sadrzaj>
    <derivirana_varijabla naziv="DomainObject.Predmet.OstaliListFormatedWithAdressOIB_1"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derivirana_varijabla>
  </DomainObject.Predmet.OstaliListFormatedWithAdressOIB>
  <DomainObject.Predmet.OstaliListNazivFormated>
    <izvorni_sadrzaj>
      <item>Perica Mitrović</item>
      <item>ODVJETNIČKO DRUŠTVO DUJMOVIĆ I PARTNERI, j.t.d.</item>
    </izvorni_sadrzaj>
    <derivirana_varijabla naziv="DomainObject.Predmet.OstaliListNazivFormated_1">
      <item>Perica Mitrović</item>
      <item>ODVJETNIČKO DRUŠTVO DUJMOVIĆ I PARTNERI, j.t.d.</item>
    </derivirana_varijabla>
  </DomainObject.Predmet.OstaliListNazivFormated>
  <DomainObject.Predmet.OstaliListNazivFormatedOIB>
    <izvorni_sadrzaj>
      <item>Perica Mitrović, OIB 29538074286</item>
      <item>ODVJETNIČKO DRUŠTVO DUJMOVIĆ I PARTNERI, j.t.d., OIB 75697798118</item>
    </izvorni_sadrzaj>
    <derivirana_varijabla naziv="DomainObject.Predmet.OstaliListNazivFormatedOIB_1">
      <item>Perica Mitrović, OIB 29538074286</item>
      <item>ODVJETNIČKO DRUŠTVO DUJMOVIĆ I PARTNERI, j.t.d., OIB 75697798118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Stečajna masa iza Gradska banka d.d. ˝u stečaju˝</izvorni_sadrzaj>
    <derivirana_varijabla naziv="DomainObject.Predmet.ProtustrankaIDrugi_1">Stečajna masa iza 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Stečajna masa iza Gradska banka d.d. ˝u stečaju˝, OIB 49147309133, Trg Ante Starčevića 7, 31000 Osijek</izvorni_sadrzaj>
    <derivirana_varijabla naziv="DomainObject.Predmet.ProtustrankaIDrugiAdressOIB_1">Stečajna masa iza Gradska banka d.d. ˝u stečaju˝, OIB 49147309133,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Stečajna masa iza Gradska banka d.d. ˝u stečaju˝</item>
      <item>Perica Mitrović</item>
      <item>ODVJETNIČKO DRUŠTVO DUJMOVIĆ I PARTNERI, j.t.d.</item>
    </izvorni_sadrzaj>
    <derivirana_varijabla naziv="DomainObject.Predmet.SudioniciListNaziv_1">
      <item>HRVATSKA NARODNA BANKA</item>
      <item>Stečajna masa iza Gradska banka d.d. ˝u stečaju˝</item>
      <item>Perica Mitrović</item>
      <item>ODVJETNIČKO DRUŠTVO DUJMOVIĆ I PARTNERI, j.t.d.</item>
    </derivirana_varijabla>
  </DomainObject.Predmet.SudioniciListNaziv>
  <DomainObject.Predmet.SudioniciListAdressOIB>
    <izvorni_sadrzaj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izvorni_sadrzaj>
    <derivirana_varijabla naziv="DomainObject.Predmet.SudioniciListAdressOIB_1"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49147309133</item>
      <item>, OIB 29538074286</item>
      <item>, OIB 75697798118</item>
    </izvorni_sadrzaj>
    <derivirana_varijabla naziv="DomainObject.Predmet.SudioniciListNazivOIB_1">
      <item>, OIB null</item>
      <item>, OIB 49147309133</item>
      <item>, OIB 29538074286</item>
      <item>, OIB 75697798118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St-5232/2016-572</izvorni_sadrzaj>
    <derivirana_varijabla naziv="DomainObject.PredzadnjaOdlukaIzPredmeta.Oznaka_1">St-5232/2016-572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BC7C12-B314-41D9-89C5-72D14AA4C9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980</properties:Words>
  <properties:Characters>5422</properties:Characters>
  <properties:Lines>136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2019-02-01T09:26:00Z</dcterms:created>
  <dc:creator>BISERKA CALIC</dc:creator>
  <cp:lastModifiedBy>Valentina Delač</cp:lastModifiedBy>
  <cp:lastPrinted>2019-02-01T09:41:00Z</cp:lastPrinted>
  <dcterms:modified xmlns:xsi="http://www.w3.org/2001/XMLSchema-instance" xsi:type="dcterms:W3CDTF">2019-02-01T09:41:00Z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(Gradska banka Zaključak prodaja Pula.docx)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