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a66e" w14:paraId="bc1a66e" w:rsidRDefault="00615C18" w:rsidP="00615C18" w:rsidR="00072BB2" w:rsidRPr="00CE341B">
      <w:pPr>
        <w:jc w:val="right"/>
        <w15:collapsed w:val="false"/>
      </w:pPr>
      <w:bookmarkStart w:name="_GoBack" w:id="0"/>
      <w:bookmarkEnd w:id="0"/>
      <w:r w:rsidRPr="000A6078">
        <w:t>1 St-</w:t>
      </w:r>
      <w:r w:rsidR="00D57AA4">
        <w:t>78</w:t>
      </w:r>
      <w:r w:rsidR="006C5112">
        <w:t>/</w:t>
      </w:r>
      <w:r w:rsidR="00D57AA4">
        <w:t>15</w:t>
      </w:r>
      <w:r w:rsidR="00BD546C">
        <w:t>-</w:t>
      </w:r>
      <w:r w:rsidR="0026450A">
        <w:t>60</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sud u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D57AA4">
        <w:t>BULLO d.o.o.</w:t>
      </w:r>
      <w:r w:rsidR="00D57AA4" w:rsidRPr="00EF0E8D">
        <w:t xml:space="preserve"> Biograd na Moru</w:t>
      </w:r>
      <w:r w:rsidR="00D57AA4">
        <w:t xml:space="preserve"> u stečaju</w:t>
      </w:r>
      <w:r w:rsidR="00D57AA4" w:rsidRPr="00EF0E8D">
        <w:t xml:space="preserve">, </w:t>
      </w:r>
      <w:r w:rsidR="00D57AA4">
        <w:t>Ivana Gorana Kovačića 22</w:t>
      </w:r>
      <w:r w:rsidR="00D57AA4" w:rsidRPr="00EF0E8D">
        <w:t>, Biograd na Moru, OIB:</w:t>
      </w:r>
      <w:r w:rsidR="00D57AA4">
        <w:t xml:space="preserve"> 55965931781</w:t>
      </w:r>
      <w:r w:rsidR="008362E0" w:rsidRPr="000A6078">
        <w:t xml:space="preserve">, </w:t>
      </w:r>
      <w:r w:rsidRPr="000A6078">
        <w:t xml:space="preserve">dana </w:t>
      </w:r>
      <w:r w:rsidR="00D57AA4">
        <w:t>1</w:t>
      </w:r>
      <w:r w:rsidR="0026450A">
        <w:t>3</w:t>
      </w:r>
      <w:r w:rsidR="00D57AA4">
        <w:t>.</w:t>
      </w:r>
      <w:r w:rsidR="002E6A9E">
        <w:t xml:space="preserve"> listopada</w:t>
      </w:r>
      <w:r w:rsidR="004524B2">
        <w:t xml:space="preserve"> 2016.</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850E47" w:rsidR="00BD2717" w:rsidRPr="000A6078">
      <w:pPr>
        <w:numPr>
          <w:ilvl w:val="0"/>
          <w:numId w:val="2"/>
        </w:numPr>
        <w:jc w:val="both"/>
      </w:pPr>
      <w:r w:rsidRPr="000A6078">
        <w:t xml:space="preserve">Obustavlja se i zaključuje stečajni postupak nad stečajnim dužnikom </w:t>
      </w:r>
      <w:r w:rsidR="00D57AA4">
        <w:t>BULLO d.o.o.</w:t>
      </w:r>
      <w:r w:rsidR="00D57AA4" w:rsidRPr="00EF0E8D">
        <w:t xml:space="preserve"> Biograd na Moru</w:t>
      </w:r>
      <w:r w:rsidR="00D57AA4">
        <w:t xml:space="preserve"> u stečaju</w:t>
      </w:r>
      <w:r w:rsidR="00BD546C">
        <w:t>,</w:t>
      </w:r>
      <w:r w:rsidR="00921CF3" w:rsidRPr="000A6078">
        <w:t xml:space="preserve"> </w:t>
      </w:r>
      <w:r w:rsidRPr="000A6078">
        <w:t>zbog nedostatnosti mase za pokriće troškova stečajnog postupka.</w:t>
      </w:r>
      <w:r w:rsidR="00921CF3">
        <w:t xml:space="preserve"> </w:t>
      </w:r>
    </w:p>
    <w:p w:rsidRDefault="00BD2717" w:rsidP="00850E47" w:rsidR="00BD2717" w:rsidRPr="000A6078">
      <w:pPr>
        <w:jc w:val="both"/>
      </w:pPr>
    </w:p>
    <w:p w:rsidRDefault="004524B2" w:rsidP="00961C18" w:rsidR="00961C18">
      <w:pPr>
        <w:numPr>
          <w:ilvl w:val="0"/>
          <w:numId w:val="2"/>
        </w:numPr>
        <w:jc w:val="both"/>
      </w:pPr>
      <w:r>
        <w:t xml:space="preserve">Nakon brisanja stečajnog dužnika iz sudskog registra, u sudski registar će se upisati Stečajna masa stečajnog dužnika </w:t>
      </w:r>
      <w:r w:rsidR="00D57AA4">
        <w:t>BULLO d.o.o.</w:t>
      </w:r>
      <w:r w:rsidR="00D57AA4" w:rsidRPr="00EF0E8D">
        <w:t xml:space="preserve"> Biograd na Moru</w:t>
      </w:r>
      <w:r w:rsidR="00D57AA4">
        <w:t xml:space="preserve"> u stečaju, a stečajna</w:t>
      </w:r>
      <w:r w:rsidR="00961C18">
        <w:t xml:space="preserve"> upravitelj</w:t>
      </w:r>
      <w:r w:rsidR="00D57AA4">
        <w:t>ica</w:t>
      </w:r>
      <w:r w:rsidR="00961C18">
        <w:t xml:space="preserve"> stečajne mase je </w:t>
      </w:r>
      <w:r w:rsidR="00D57AA4">
        <w:t>Ivanka Bosotina</w:t>
      </w:r>
      <w:r w:rsidR="00921CF3">
        <w:t xml:space="preserve"> </w:t>
      </w:r>
      <w:r w:rsidR="00921CF3" w:rsidRPr="008E37E9">
        <w:t xml:space="preserve">iz Zadra, </w:t>
      </w:r>
      <w:r w:rsidR="00D57AA4" w:rsidRPr="00D57AA4">
        <w:t>Dalmatinskog Sabora 3, OIB: 81654623800</w:t>
      </w:r>
      <w:r w:rsidR="00961C18" w:rsidRPr="00D57AA4">
        <w:t>.</w:t>
      </w:r>
    </w:p>
    <w:p w:rsidRDefault="004524B2" w:rsidP="004524B2" w:rsidR="004524B2">
      <w:pPr>
        <w:pStyle w:val="Odlomakpopisa"/>
        <w:ind w:left="1425"/>
        <w:jc w:val="both"/>
      </w:pPr>
    </w:p>
    <w:p w:rsidRDefault="00BD2717" w:rsidP="00850E4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850E47" w:rsidR="00BD2717" w:rsidRPr="000A6078">
      <w:pPr>
        <w:jc w:val="both"/>
      </w:pPr>
    </w:p>
    <w:p w:rsidRDefault="00BD2717" w:rsidP="00BD2717" w:rsidR="00BD2717" w:rsidRPr="000A6078">
      <w:pPr>
        <w:jc w:val="center"/>
      </w:pPr>
      <w:r w:rsidRPr="000A6078">
        <w:t>Obrazloženje</w:t>
      </w:r>
    </w:p>
    <w:p w:rsidRDefault="00BD2717" w:rsidP="00BD2717" w:rsidR="00BD2717" w:rsidRPr="003D70D9">
      <w:pPr>
        <w:rPr>
          <w:b/>
        </w:rPr>
      </w:pPr>
      <w:r w:rsidRPr="000A6078">
        <w:t xml:space="preserve"> </w:t>
      </w:r>
    </w:p>
    <w:p w:rsidRDefault="00BD2717" w:rsidP="00BD2717" w:rsidR="002E6A9E" w:rsidRPr="002E6A9E">
      <w:pPr>
        <w:jc w:val="both"/>
      </w:pPr>
      <w:r w:rsidRPr="002E6A9E">
        <w:t xml:space="preserve">           Rješenjem ovog suda broj 1</w:t>
      </w:r>
      <w:r w:rsidR="0003601C" w:rsidRPr="002E6A9E">
        <w:t xml:space="preserve"> </w:t>
      </w:r>
      <w:r w:rsidRPr="002E6A9E">
        <w:t>St-</w:t>
      </w:r>
      <w:r w:rsidR="00D57AA4">
        <w:t>78</w:t>
      </w:r>
      <w:r w:rsidR="00921CF3" w:rsidRPr="002E6A9E">
        <w:t>/1</w:t>
      </w:r>
      <w:r w:rsidR="00D57AA4">
        <w:t>5</w:t>
      </w:r>
      <w:r w:rsidR="00921CF3" w:rsidRPr="002E6A9E">
        <w:t>-</w:t>
      </w:r>
      <w:r w:rsidR="0026450A">
        <w:t>20</w:t>
      </w:r>
      <w:r w:rsidRPr="002E6A9E">
        <w:t xml:space="preserve"> od </w:t>
      </w:r>
      <w:r w:rsidR="0026450A">
        <w:t>16. srpnja</w:t>
      </w:r>
      <w:r w:rsidR="00921CF3" w:rsidRPr="002E6A9E">
        <w:t xml:space="preserve"> 201</w:t>
      </w:r>
      <w:r w:rsidR="0026450A">
        <w:t>5</w:t>
      </w:r>
      <w:r w:rsidRPr="002E6A9E">
        <w:t>. godine otvoren je stečajni postupak nad</w:t>
      </w:r>
      <w:r w:rsidR="00850E47" w:rsidRPr="002E6A9E">
        <w:t xml:space="preserve"> stečajnim dužnikom</w:t>
      </w:r>
      <w:r w:rsidRPr="002E6A9E">
        <w:t xml:space="preserve"> </w:t>
      </w:r>
      <w:r w:rsidR="0026450A">
        <w:t>BULLO d.o.o.</w:t>
      </w:r>
      <w:r w:rsidR="0026450A" w:rsidRPr="00EF0E8D">
        <w:t xml:space="preserve"> Biograd na Moru</w:t>
      </w:r>
      <w:r w:rsidR="0026450A">
        <w:t xml:space="preserve"> u stečaju</w:t>
      </w:r>
      <w:r w:rsidRPr="002E6A9E">
        <w:t xml:space="preserve">. </w:t>
      </w:r>
      <w:r w:rsidR="003D70D9" w:rsidRPr="002E6A9E">
        <w:t>Stečajna</w:t>
      </w:r>
      <w:r w:rsidR="0003601C" w:rsidRPr="002E6A9E">
        <w:t xml:space="preserve"> upravitelj</w:t>
      </w:r>
      <w:r w:rsidR="003D70D9" w:rsidRPr="002E6A9E">
        <w:t>ica</w:t>
      </w:r>
      <w:r w:rsidR="002E6A9E" w:rsidRPr="002E6A9E">
        <w:t xml:space="preserve"> je podnescima od </w:t>
      </w:r>
      <w:r w:rsidR="0026450A">
        <w:t>6</w:t>
      </w:r>
      <w:r w:rsidR="002E6A9E" w:rsidRPr="002E6A9E">
        <w:t xml:space="preserve">. </w:t>
      </w:r>
      <w:r w:rsidR="0026450A">
        <w:t>srpnja 2016.,</w:t>
      </w:r>
      <w:r w:rsidR="002E6A9E" w:rsidRPr="002E6A9E">
        <w:t xml:space="preserve"> </w:t>
      </w:r>
      <w:r w:rsidR="0026450A">
        <w:t>21</w:t>
      </w:r>
      <w:r w:rsidR="002E6A9E" w:rsidRPr="002E6A9E">
        <w:t>. srpnja 2016.</w:t>
      </w:r>
      <w:r w:rsidR="0026450A">
        <w:t xml:space="preserve"> i 19. kolovoza 2016.</w:t>
      </w:r>
      <w:r w:rsidR="002E6A9E" w:rsidRPr="002E6A9E">
        <w:t xml:space="preserve"> izvijestila je sud da  je stečajna masa nedostatna za pokriće troškova stečajnog postupka slijedom čega je predložila pozvati vjerovnike na očitovanje odnosno vjerovnike koji se protive njenom prijedlogu na uplate predujma potrebnog za vođenje ovog stečajnog postupka.</w:t>
      </w:r>
    </w:p>
    <w:p w:rsidRDefault="002E6A9E" w:rsidP="002E6A9E" w:rsidR="002E6A9E">
      <w:pPr>
        <w:ind w:firstLine="708"/>
        <w:jc w:val="both"/>
      </w:pPr>
      <w:r>
        <w:t>S</w:t>
      </w:r>
      <w:r w:rsidR="00961C18">
        <w:t xml:space="preserve">ud </w:t>
      </w:r>
      <w:r>
        <w:t xml:space="preserve"> je </w:t>
      </w:r>
      <w:r w:rsidR="00961C18">
        <w:t xml:space="preserve">postupajući temeljem odredbe čl. 293. st. 2. Stečajnog zakona </w:t>
      </w:r>
      <w:r w:rsidR="006E6F4E" w:rsidRPr="000A6078">
        <w:t xml:space="preserve">(Narodne novine broj </w:t>
      </w:r>
      <w:r w:rsidR="006E6F4E">
        <w:t xml:space="preserve">71/15) </w:t>
      </w:r>
      <w:r w:rsidR="00961C18">
        <w:t xml:space="preserve">zaključkom od </w:t>
      </w:r>
      <w:r w:rsidR="0026450A">
        <w:t>29. kolovoza</w:t>
      </w:r>
      <w:r w:rsidR="006E6F4E">
        <w:t xml:space="preserve"> </w:t>
      </w:r>
      <w:r w:rsidR="00961C18">
        <w:t>2016. broj 1 St-</w:t>
      </w:r>
      <w:r w:rsidR="0026450A">
        <w:t>78/15-58</w:t>
      </w:r>
      <w:r w:rsidR="00961C18">
        <w:t xml:space="preserve"> pozvao vjerovnike stečajne mase </w:t>
      </w:r>
      <w:r>
        <w:t xml:space="preserve">i stečajne vjerovnike </w:t>
      </w:r>
      <w:r w:rsidR="00961C18">
        <w:t xml:space="preserve">na pisano očitovanje na prijedlog stečajnog upravitelja. </w:t>
      </w:r>
      <w:r>
        <w:t xml:space="preserve">       </w:t>
      </w:r>
    </w:p>
    <w:p w:rsidRDefault="00961C18" w:rsidP="002E6A9E" w:rsidR="006E6F4E">
      <w:pPr>
        <w:ind w:firstLine="708"/>
        <w:jc w:val="both"/>
      </w:pPr>
      <w:r>
        <w:t xml:space="preserve">Niti jedan od vjerovnika stečajne mase </w:t>
      </w:r>
      <w:r w:rsidR="002E6A9E">
        <w:t>nije dostavio svoje očitovanje u</w:t>
      </w:r>
      <w:r w:rsidR="008F61D7">
        <w:t xml:space="preserve"> smislu protivljenja prijedlogu.</w:t>
      </w:r>
      <w:r w:rsidR="002E6A9E">
        <w:t xml:space="preserve"> </w:t>
      </w:r>
    </w:p>
    <w:p w:rsidRDefault="006E6F4E" w:rsidP="006E6F4E" w:rsidR="006E6F4E" w:rsidRPr="00773586">
      <w:pPr>
        <w:ind w:firstLine="708"/>
        <w:jc w:val="both"/>
      </w:pPr>
      <w:r>
        <w:t xml:space="preserve">Obzirom da se dakle niti jedan vjerovnik nije protivio obustavi postupka to je sud utvrdio da su ispunjeni uvjeti za obustavu i zaključenje zbog nedostatnosti mase za namirenje troškova postupka propisani čl. 283. st. 1., 2. i 3. Stečajnog zakona. </w:t>
      </w:r>
      <w:r w:rsidRPr="00773586">
        <w:t>Pored toga, za napomenuti je da stečajni dužnik</w:t>
      </w:r>
      <w:r>
        <w:t xml:space="preserve"> ima određenu imovinu </w:t>
      </w:r>
      <w:r w:rsidR="002E6A9E">
        <w:t xml:space="preserve">i to nekretninu i ujedno vodi sudski postupak, </w:t>
      </w:r>
      <w:r w:rsidRPr="00773586">
        <w:t xml:space="preserve">zbog čega je </w:t>
      </w:r>
      <w:r>
        <w:t xml:space="preserve">točkom II. ovog rješenja određen upis stečajne mase u sudski registar i imenovan stečajni upravitelj stečajne mase. </w:t>
      </w:r>
    </w:p>
    <w:p w:rsidRDefault="006E6F4E" w:rsidP="006E6F4E" w:rsidR="006E6F4E"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lastRenderedPageBreak/>
        <w:t xml:space="preserve">U Zadru, dana </w:t>
      </w:r>
      <w:r w:rsidR="0026450A">
        <w:t>13</w:t>
      </w:r>
      <w:r w:rsidR="002E6A9E">
        <w:t>.</w:t>
      </w:r>
      <w:r w:rsidR="003D70D9">
        <w:t xml:space="preserve"> listopada</w:t>
      </w:r>
      <w:r w:rsidR="00961C18">
        <w:t xml:space="preserve"> 2016.</w:t>
      </w:r>
    </w:p>
    <w:p w:rsidRDefault="00BD2717" w:rsidP="00BD2717" w:rsidR="00BD2717" w:rsidRPr="000A6078"/>
    <w:p w:rsidRDefault="00DD6CC0" w:rsidP="00615C18" w:rsidR="00BD2717" w:rsidRPr="000A6078">
      <w:pPr>
        <w:jc w:val="right"/>
      </w:pPr>
      <w:r>
        <w:tab/>
      </w:r>
      <w:r>
        <w:tab/>
      </w:r>
      <w:r>
        <w:tab/>
      </w:r>
      <w:r>
        <w:tab/>
      </w:r>
      <w:r>
        <w:tab/>
      </w:r>
      <w:r w:rsidR="00961C18">
        <w:t>S</w:t>
      </w:r>
      <w:r w:rsidR="00BD2717" w:rsidRPr="000A6078">
        <w:t>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A01C39" w:rsidP="00A01C39" w:rsidR="00A01C39" w:rsidRPr="000A6078">
      <w:pPr>
        <w:numPr>
          <w:ilvl w:val="0"/>
          <w:numId w:val="1"/>
        </w:numPr>
      </w:pPr>
      <w:r w:rsidRPr="000A6078">
        <w:t>Stečajnom upravitelju</w:t>
      </w:r>
      <w:r w:rsidR="00961C18">
        <w:t xml:space="preserve"> - mailom</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EF4" w:rsidP="00615C18" w:rsidR="00C34EF4">
      <w:r>
        <w:separator/>
      </w:r>
    </w:p>
  </w:endnote>
  <w:endnote w:id="0" w:type="continuationSeparator">
    <w:p w:rsidRDefault="00C34EF4" w:rsidP="00615C18" w:rsidR="00C34E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EF4" w:rsidP="00615C18" w:rsidR="00C34EF4">
      <w:r>
        <w:separator/>
      </w:r>
    </w:p>
  </w:footnote>
  <w:footnote w:id="0" w:type="continuationSeparator">
    <w:p w:rsidRDefault="00C34EF4" w:rsidP="00615C18" w:rsidR="00C34E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C34EF4" w:rsidP="00615C18" w:rsidR="00C34EF4">
        <w:pPr>
          <w:pStyle w:val="Zaglavlje"/>
          <w:jc w:val="right"/>
        </w:pPr>
        <w:r>
          <w:fldChar w:fldCharType="begin"/>
        </w:r>
        <w:r>
          <w:instrText>PAGE   \* MERGEFORMAT</w:instrText>
        </w:r>
        <w:r>
          <w:fldChar w:fldCharType="separate"/>
        </w:r>
        <w:r w:rsidR="009A68FE">
          <w:rPr>
            <w:noProof/>
          </w:rPr>
          <w:t>2</w:t>
        </w:r>
        <w:r>
          <w:fldChar w:fldCharType="end"/>
        </w:r>
        <w:r>
          <w:tab/>
        </w:r>
        <w:r w:rsidRPr="000A6078">
          <w:t>1 St-</w:t>
        </w:r>
        <w:r w:rsidR="0026450A">
          <w:t>78</w:t>
        </w:r>
        <w:r>
          <w:t>/1</w:t>
        </w:r>
        <w:r w:rsidR="0026450A">
          <w:t>5</w:t>
        </w:r>
        <w:r>
          <w:t>-</w:t>
        </w:r>
        <w:r w:rsidR="0026450A">
          <w:t>60</w:t>
        </w:r>
      </w:p>
    </w:sdtContent>
  </w:sdt>
  <w:p w:rsidRDefault="00C34EF4" w:rsidR="00C34E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A216F"/>
    <w:rsid w:val="001B7950"/>
    <w:rsid w:val="001C34F3"/>
    <w:rsid w:val="001C68DE"/>
    <w:rsid w:val="001D15DE"/>
    <w:rsid w:val="002076E7"/>
    <w:rsid w:val="002177AF"/>
    <w:rsid w:val="00234F35"/>
    <w:rsid w:val="00242A75"/>
    <w:rsid w:val="0026379F"/>
    <w:rsid w:val="0026450A"/>
    <w:rsid w:val="002A1944"/>
    <w:rsid w:val="002A1B08"/>
    <w:rsid w:val="002A5593"/>
    <w:rsid w:val="002E6A9E"/>
    <w:rsid w:val="002F345F"/>
    <w:rsid w:val="00330DC1"/>
    <w:rsid w:val="00333DB0"/>
    <w:rsid w:val="00337B7A"/>
    <w:rsid w:val="00374DDD"/>
    <w:rsid w:val="003816EF"/>
    <w:rsid w:val="00394FCB"/>
    <w:rsid w:val="003B1C5F"/>
    <w:rsid w:val="003D6168"/>
    <w:rsid w:val="003D70D9"/>
    <w:rsid w:val="003F1E9C"/>
    <w:rsid w:val="003F3C17"/>
    <w:rsid w:val="003F4737"/>
    <w:rsid w:val="003F6DE6"/>
    <w:rsid w:val="004033B0"/>
    <w:rsid w:val="00403AF4"/>
    <w:rsid w:val="00416A82"/>
    <w:rsid w:val="004332B2"/>
    <w:rsid w:val="00433D8F"/>
    <w:rsid w:val="00436310"/>
    <w:rsid w:val="004524B2"/>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8324E"/>
    <w:rsid w:val="00683B52"/>
    <w:rsid w:val="00685EA1"/>
    <w:rsid w:val="00694CC5"/>
    <w:rsid w:val="006B0E97"/>
    <w:rsid w:val="006C5112"/>
    <w:rsid w:val="006C5FBF"/>
    <w:rsid w:val="006D5987"/>
    <w:rsid w:val="006E6F4E"/>
    <w:rsid w:val="007113D7"/>
    <w:rsid w:val="00751AF6"/>
    <w:rsid w:val="0075455E"/>
    <w:rsid w:val="00760B06"/>
    <w:rsid w:val="00762671"/>
    <w:rsid w:val="00773586"/>
    <w:rsid w:val="00776ECF"/>
    <w:rsid w:val="00780971"/>
    <w:rsid w:val="007A7CBB"/>
    <w:rsid w:val="007B6357"/>
    <w:rsid w:val="007C2E57"/>
    <w:rsid w:val="007E4DCA"/>
    <w:rsid w:val="007F1BE5"/>
    <w:rsid w:val="0081550C"/>
    <w:rsid w:val="00835B91"/>
    <w:rsid w:val="008362E0"/>
    <w:rsid w:val="00850E47"/>
    <w:rsid w:val="00860CB0"/>
    <w:rsid w:val="0088158C"/>
    <w:rsid w:val="00882E8E"/>
    <w:rsid w:val="00894A26"/>
    <w:rsid w:val="008A43C2"/>
    <w:rsid w:val="008C1B6D"/>
    <w:rsid w:val="008E1367"/>
    <w:rsid w:val="008E5AD5"/>
    <w:rsid w:val="008F61D7"/>
    <w:rsid w:val="008F6783"/>
    <w:rsid w:val="008F6DD4"/>
    <w:rsid w:val="008F77D4"/>
    <w:rsid w:val="008F7D4D"/>
    <w:rsid w:val="00921CF3"/>
    <w:rsid w:val="009378C3"/>
    <w:rsid w:val="00952C2F"/>
    <w:rsid w:val="00954D9F"/>
    <w:rsid w:val="00954F33"/>
    <w:rsid w:val="00960D92"/>
    <w:rsid w:val="00961C18"/>
    <w:rsid w:val="00963573"/>
    <w:rsid w:val="00967B1B"/>
    <w:rsid w:val="00982CC9"/>
    <w:rsid w:val="00985DFF"/>
    <w:rsid w:val="009A68FE"/>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7DDA"/>
    <w:rsid w:val="00B92D3F"/>
    <w:rsid w:val="00B95ABB"/>
    <w:rsid w:val="00BA1FAB"/>
    <w:rsid w:val="00BC2B4F"/>
    <w:rsid w:val="00BD2717"/>
    <w:rsid w:val="00BD546C"/>
    <w:rsid w:val="00BE5F91"/>
    <w:rsid w:val="00BE686C"/>
    <w:rsid w:val="00BE6C59"/>
    <w:rsid w:val="00BF4C1F"/>
    <w:rsid w:val="00C0011C"/>
    <w:rsid w:val="00C02A95"/>
    <w:rsid w:val="00C13EE9"/>
    <w:rsid w:val="00C14BF4"/>
    <w:rsid w:val="00C34EF4"/>
    <w:rsid w:val="00C558F4"/>
    <w:rsid w:val="00C57856"/>
    <w:rsid w:val="00C66BB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57AA4"/>
    <w:rsid w:val="00D629CF"/>
    <w:rsid w:val="00D75D62"/>
    <w:rsid w:val="00D81649"/>
    <w:rsid w:val="00DA65B0"/>
    <w:rsid w:val="00DB1DE8"/>
    <w:rsid w:val="00DD6CC0"/>
    <w:rsid w:val="00DD6F3C"/>
    <w:rsid w:val="00DF05AD"/>
    <w:rsid w:val="00E11C54"/>
    <w:rsid w:val="00E3381A"/>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9A68FE"/>
    <w:rPr>
      <w:color w:val="808080"/>
      <w:bdr w:space="0" w:sz="0" w:color="auto" w:val="none"/>
      <w:shd w:fill="auto" w:color="auto" w:val="clear"/>
    </w:rPr>
  </w:style>
  <w:style w:customStyle="true" w:styleId="eSPISCCParagraphDefaultFont" w:type="character">
    <w:name w:val="eSPIS_CC_Paragraph Default Font"/>
    <w:basedOn w:val="Zadanifontodlomka"/>
    <w:rsid w:val="009A68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68FE"/>
    <w:rPr>
      <w:bdr w:space="0" w:sz="0" w:color="auto" w:val="none"/>
      <w:shd w:fill="FFFFCC" w:color="auto" w:val="clear"/>
      <w:lang w:val="hr-HR"/>
    </w:rPr>
  </w:style>
  <w:style w:customStyle="true" w:styleId="PozadinaSvijetloCrvena" w:type="character">
    <w:name w:val="Pozadina_SvijetloCrvena"/>
    <w:basedOn w:val="eSPISCCParagraphDefaultFont"/>
    <w:rsid w:val="009A68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68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9A68FE"/>
    <w:rPr>
      <w:color w:val="808080"/>
      <w:bdr w:color="auto" w:space="0" w:sz="0" w:val="none"/>
      <w:shd w:color="auto" w:fill="auto" w:val="clear"/>
    </w:rPr>
  </w:style>
  <w:style w:customStyle="1" w:styleId="eSPISCCParagraphDefaultFont" w:type="character">
    <w:name w:val="eSPIS_CC_Paragraph Default Font"/>
    <w:basedOn w:val="Zadanifontodlomka"/>
    <w:rsid w:val="009A68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68FE"/>
    <w:rPr>
      <w:bdr w:color="auto" w:space="0" w:sz="0" w:val="none"/>
      <w:shd w:color="auto" w:fill="FFFFCC" w:val="clear"/>
      <w:lang w:val="hr-HR"/>
    </w:rPr>
  </w:style>
  <w:style w:customStyle="1" w:styleId="PozadinaSvijetloCrvena" w:type="character">
    <w:name w:val="Pozadina_SvijetloCrvena"/>
    <w:basedOn w:val="eSPISCCParagraphDefaultFont"/>
    <w:rsid w:val="009A68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68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St-78/2015</izvorni_sadrzaj>
    <derivirana_varijabla naziv="DomainObject.Predmet.OznakaBroj_1">St-78/2015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BULLO, društvo s ograničenom odgovornošću za trgovinu i građenje</izvorni_sadrzaj>
    <derivirana_varijabla naziv="DomainObject.Predmet.ProtustrankaFormated_1">  BULLO, društvo s ograničenom odgovornošću za trgovinu i građenje</derivirana_varijabla>
  </DomainObject.Predmet.ProtustrankaFormated>
  <DomainObject.Predmet.ProtustrankaFormatedOIB>
    <izvorni_sadrzaj>  BULLO, društvo s ograničenom odgovornošću za trgovinu i građenje, OIB 55965931781</izvorni_sadrzaj>
    <derivirana_varijabla naziv="DomainObject.Predmet.ProtustrankaFormatedOIB_1">  BULLO, društvo s ograničenom odgovornošću za trgovinu i građenje, OIB 55965931781</derivirana_varijabla>
  </DomainObject.Predmet.ProtustrankaFormatedOIB>
  <DomainObject.Predmet.ProtustrankaFormatedWithAdress>
    <izvorni_sadrzaj> BULLO, društvo s ograničenom odgovornošću za trgovinu i građenje, Ivana Gorana Kovačića 22, Biograd Na Moru</izvorni_sadrzaj>
    <derivirana_varijabla naziv="DomainObject.Predmet.ProtustrankaFormatedWithAdress_1"> BULLO, društvo s ograničenom odgovornošću za trgovinu i građenje, Ivana Gorana Kovačića 22, Biograd Na Moru</derivirana_varijabla>
  </DomainObject.Predmet.ProtustrankaFormatedWithAdress>
  <DomainObject.Predmet.ProtustrankaFormatedWithAdressOIB>
    <izvorni_sadrzaj> BULLO, društvo s ograničenom odgovornošću za trgovinu i građenje, OIB 55965931781, Ivana Gorana Kovačića 22, Biograd Na Moru</izvorni_sadrzaj>
    <derivirana_varijabla naziv="DomainObject.Predmet.ProtustrankaFormatedWithAdressOIB_1"> BULLO, društvo s ograničenom odgovornošću za trgovinu i građenje, OIB 55965931781, Ivana Gorana Kovačića 22, Biograd Na Moru</derivirana_varijabla>
  </DomainObject.Predmet.ProtustrankaFormatedWithAdressOIB>
  <DomainObject.Predmet.ProtustrankaWithAdress>
    <izvorni_sadrzaj>BULLO, društvo s ograničenom odgovornošću za trgovinu i građenje Ivana Gorana Kovačića 22, Biograd Na Moru</izvorni_sadrzaj>
    <derivirana_varijabla naziv="DomainObject.Predmet.ProtustrankaWithAdress_1">BULLO, društvo s ograničenom odgovornošću za trgovinu i građenje Ivana Gorana Kovačića 22, Biograd Na Moru</derivirana_varijabla>
  </DomainObject.Predmet.ProtustrankaWithAdress>
  <DomainObject.Predmet.ProtustrankaWithAdressOIB>
    <izvorni_sadrzaj>BULLO, društvo s ograničenom odgovornošću za trgovinu i građenje, OIB 55965931781, Ivana Gorana Kovačića 22, Biograd Na Moru</izvorni_sadrzaj>
    <derivirana_varijabla naziv="DomainObject.Predmet.ProtustrankaWithAdressOIB_1">BULLO, društvo s ograničenom odgovornošću za trgovinu i građenje, OIB 55965931781, Ivana Gorana Kovačića 22, Biograd Na Moru</derivirana_varijabla>
  </DomainObject.Predmet.ProtustrankaWithAdressOIB>
  <DomainObject.Predmet.ProtustrankaNazivFormated>
    <izvorni_sadrzaj>BULLO, društvo s ograničenom odgovornošću za trgovinu i građenje</izvorni_sadrzaj>
    <derivirana_varijabla naziv="DomainObject.Predmet.ProtustrankaNazivFormated_1">BULLO, društvo s ograničenom odgovornošću za trgovinu i građenje</derivirana_varijabla>
  </DomainObject.Predmet.ProtustrankaNazivFormated>
  <DomainObject.Predmet.ProtustrankaNazivFormatedOIB>
    <izvorni_sadrzaj>BULLO, društvo s ograničenom odgovornošću za trgovinu i građenje, OIB 55965931781</izvorni_sadrzaj>
    <derivirana_varijabla naziv="DomainObject.Predmet.ProtustrankaNazivFormatedOIB_1">BULLO, društvo s ograničenom odgovornošću za trgovinu i građenje, OIB 55965931781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PU, PODRUČNI URED ZADAR; Boris Marketin zastupanog po punomoćniku Branimir Zorica</izvorni_sadrzaj>
    <derivirana_varijabla naziv="DomainObject.Predmet.StrankaFormated_1">  MF - PU, PODRUČNI URED ZADAR; Boris Marketin zastupanog po punomoćniku Branimir Zorica</derivirana_varijabla>
  </DomainObject.Predmet.StrankaFormated>
  <DomainObject.Predmet.StrankaFormatedOIB>
    <izvorni_sadrzaj>  MF - PU, PODRUČNI URED ZADAR, OIB 18683136487; Boris Marketin, OIB 83776046542 zastupanog po punomoćniku Branimir Zorica</izvorni_sadrzaj>
    <derivirana_varijabla naziv="DomainObject.Predmet.StrankaFormatedOIB_1">  MF - PU, PODRUČNI URED ZADAR, OIB 18683136487; Boris Marketin, OIB 83776046542 zastupanog po punomoćniku Branimir Zorica</derivirana_varijabla>
  </DomainObject.Predmet.StrankaFormatedOIB>
  <DomainObject.Predmet.StrankaFormatedWithAdress>
    <izvorni_sadrzaj> MF - PU, PODRUČNI URED ZADAR; Boris Marketin, Ivana Gorana Kovačića 22, 23210 Biograd Na Moru zastupanog po punomoćniku Branimir Zorica</izvorni_sadrzaj>
    <derivirana_varijabla naziv="DomainObject.Predmet.StrankaFormatedWithAdress_1"> MF - PU, PODRUČNI URED ZADAR; Boris Marketin, Ivana Gorana Kovačića 22, 23210 Biograd Na Moru zastupanog po punomoćniku Branimir Zorica</derivirana_varijabla>
  </DomainObject.Predmet.StrankaFormatedWithAdress>
  <DomainObject.Predmet.StrankaFormatedWithAdressOIB>
    <izvorni_sadrzaj> MF - PU, PODRUČNI URED ZADAR, OIB 18683136487; Boris Marketin, OIB 83776046542, Ivana Gorana Kovačića 22, 23210 Biograd Na Moru zastupanog po punomoćniku Branimir Zorica</izvorni_sadrzaj>
    <derivirana_varijabla naziv="DomainObject.Predmet.StrankaFormatedWithAdressOIB_1"> MF - PU, PODRUČNI URED ZADAR, OIB 18683136487; Boris Marketin, OIB 83776046542, Ivana Gorana Kovačića 22, 23210 Biograd Na Moru zastupanog po punomoćniku Branimir Zorica</derivirana_varijabla>
  </DomainObject.Predmet.StrankaFormatedWithAdressOIB>
  <DomainObject.Predmet.StrankaWithAdress>
    <izvorni_sadrzaj>MF - PU, PODRUČNI URED ZADAR ,Boris Marketin Ivana Gorana Kovačića 22,23210 Biograd Na Moru</izvorni_sadrzaj>
    <derivirana_varijabla naziv="DomainObject.Predmet.StrankaWithAdress_1">MF - PU, PODRUČNI URED ZADAR ,Boris Marketin Ivana Gorana Kovačića 22,23210 Biograd Na Moru</derivirana_varijabla>
  </DomainObject.Predmet.StrankaWithAdress>
  <DomainObject.Predmet.StrankaWithAdressOIB>
    <izvorni_sadrzaj>MF - PU, PODRUČNI URED ZADAR, OIB 18683136487,Boris Marketin, OIB 83776046542, Ivana Gorana Kovačića 22,23210 Biograd Na Moru</izvorni_sadrzaj>
    <derivirana_varijabla naziv="DomainObject.Predmet.StrankaWithAdressOIB_1">MF - PU, PODRUČNI URED ZADAR, OIB 18683136487,Boris Marketin, OIB 83776046542, Ivana Gorana Kovačića 22,23210 Biograd Na Moru</derivirana_varijabla>
  </DomainObject.Predmet.StrankaWithAdressOIB>
  <DomainObject.Predmet.StrankaNazivFormated>
    <izvorni_sadrzaj>MF - PU, PODRUČNI URED ZADAR,Boris Marketin</izvorni_sadrzaj>
    <derivirana_varijabla naziv="DomainObject.Predmet.StrankaNazivFormated_1">MF - PU, PODRUČNI URED ZADAR,Boris Marketin</derivirana_varijabla>
  </DomainObject.Predmet.StrankaNazivFormated>
  <DomainObject.Predmet.StrankaNazivFormatedOIB>
    <izvorni_sadrzaj>MF - PU, PODRUČNI URED ZADAR, OIB 18683136487,Boris Marketin, OIB 83776046542</izvorni_sadrzaj>
    <derivirana_varijabla naziv="DomainObject.Predmet.StrankaNazivFormatedOIB_1">MF - PU, PODRUČNI URED ZADAR, OIB 18683136487,Boris Marketin, OIB 83776046542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MF - PU, PODRUČNI URED ZADAR</item>
      <item>Boris Marketin zastupanog po punomoćniku Branimir Zorica</item>
    </izvorni_sadrzaj>
    <derivirana_varijabla naziv="DomainObject.Predmet.StrankaListFormated_1">
      <item>MF - PU, PODRUČNI URED ZADAR</item>
      <item>Boris Marketin zastupanog po punomoćniku Branimir Zorica</item>
    </derivirana_varijabla>
  </DomainObject.Predmet.StrankaListFormated>
  <DomainObject.Predmet.StrankaListFormatedOIB>
    <izvorni_sadrzaj>
      <item>MF - PU, PODRUČNI URED ZADAR, OIB 18683136487</item>
      <item>Boris Marketin, OIB 83776046542 zastupanog po punomoćniku Branimir Zorica</item>
    </izvorni_sadrzaj>
    <derivirana_varijabla naziv="DomainObject.Predmet.StrankaListFormatedOIB_1">
      <item>MF - PU, PODRUČNI URED ZADAR, OIB 18683136487</item>
      <item>Boris Marketin, OIB 83776046542 zastupanog po punomoćniku Branimir Zorica</item>
    </derivirana_varijabla>
  </DomainObject.Predmet.StrankaListFormatedOIB>
  <DomainObject.Predmet.StrankaListFormatedWithAdress>
    <izvorni_sadrzaj>
      <item>MF - PU, PODRUČNI URED ZADAR</item>
      <item>Boris Marketin, Ivana Gorana Kovačića 22, 23210 Biograd Na Moru zastupanog po punomoćniku Branimir Zorica</item>
    </izvorni_sadrzaj>
    <derivirana_varijabla naziv="DomainObject.Predmet.StrankaListFormatedWithAdress_1">
      <item>MF - PU, PODRUČNI URED ZADAR</item>
      <item>Boris Marketin, Ivana Gorana Kovačića 22, 23210 Biograd Na Moru zastupanog po punomoćniku Branimir Zorica</item>
    </derivirana_varijabla>
  </DomainObject.Predmet.StrankaListFormatedWithAdress>
  <DomainObject.Predmet.StrankaListFormatedWithAdressOIB>
    <izvorni_sadrzaj>
      <item>MF - PU, PODRUČNI URED ZADAR, OIB 18683136487</item>
      <item>Boris Marketin, OIB 83776046542, Ivana Gorana Kovačića 22, 23210 Biograd Na Moru zastupanog po punomoćniku Branimir Zorica</item>
    </izvorni_sadrzaj>
    <derivirana_varijabla naziv="DomainObject.Predmet.StrankaListFormatedWithAdressOIB_1">
      <item>MF - PU, PODRUČNI URED ZADAR, OIB 18683136487</item>
      <item>Boris Marketin, OIB 83776046542, Ivana Gorana Kovačića 22, 23210 Biograd Na Moru zastupanog po punomoćniku Branimir Zorica</item>
    </derivirana_varijabla>
  </DomainObject.Predmet.StrankaListFormatedWithAdressOIB>
  <DomainObject.Predmet.StrankaListNazivFormated>
    <izvorni_sadrzaj>
      <item>MF - PU, PODRUČNI URED ZADAR</item>
      <item>Boris Marketin</item>
    </izvorni_sadrzaj>
    <derivirana_varijabla naziv="DomainObject.Predmet.StrankaListNazivFormated_1">
      <item>MF - PU, PODRUČNI URED ZADAR</item>
      <item>Boris Marketin</item>
    </derivirana_varijabla>
  </DomainObject.Predmet.StrankaListNazivFormated>
  <DomainObject.Predmet.StrankaListNazivFormatedOIB>
    <izvorni_sadrzaj>
      <item>MF - PU, PODRUČNI URED ZADAR, OIB 18683136487</item>
      <item>Boris Marketin, OIB 83776046542</item>
    </izvorni_sadrzaj>
    <derivirana_varijabla naziv="DomainObject.Predmet.StrankaListNazivFormatedOIB_1">
      <item>MF - PU, PODRUČNI URED ZADAR, OIB 18683136487</item>
      <item>Boris Marketin, OIB 83776046542</item>
    </derivirana_varijabla>
  </DomainObject.Predmet.StrankaListNazivFormatedOIB>
  <DomainObject.Predmet.ProtuStrankaListFormated>
    <izvorni_sadrzaj>
      <item>BULLO, društvo s ograničenom odgovornošću za trgovinu i građenje</item>
    </izvorni_sadrzaj>
    <derivirana_varijabla naziv="DomainObject.Predmet.ProtuStrankaListFormated_1">
      <item>BULLO, društvo s ograničenom odgovornošću za trgovinu i građenje</item>
    </derivirana_varijabla>
  </DomainObject.Predmet.ProtuStrankaListFormated>
  <DomainObject.Predmet.ProtuStrankaListFormatedOIB>
    <izvorni_sadrzaj>
      <item>BULLO, društvo s ograničenom odgovornošću za trgovinu i građenje, OIB 55965931781</item>
    </izvorni_sadrzaj>
    <derivirana_varijabla naziv="DomainObject.Predmet.ProtuStrankaListFormatedOIB_1">
      <item>BULLO, društvo s ograničenom odgovornošću za trgovinu i građenje, OIB 55965931781</item>
    </derivirana_varijabla>
  </DomainObject.Predmet.ProtuStrankaListFormatedOIB>
  <DomainObject.Predmet.ProtuStrankaListFormatedWithAdress>
    <izvorni_sadrzaj>
      <item>BULLO, društvo s ograničenom odgovornošću za trgovinu i građenje, Ivana Gorana Kovačića 22, Biograd Na Moru</item>
    </izvorni_sadrzaj>
    <derivirana_varijabla naziv="DomainObject.Predmet.ProtuStrankaListFormatedWithAdress_1">
      <item>BULLO, društvo s ograničenom odgovornošću za trgovinu i građenje, Ivana Gorana Kovačića 22, Biograd Na Moru</item>
    </derivirana_varijabla>
  </DomainObject.Predmet.ProtuStrankaListFormatedWithAdress>
  <DomainObject.Predmet.ProtuStrankaListFormatedWithAdressOIB>
    <izvorni_sadrzaj>
      <item>BULLO, društvo s ograničenom odgovornošću za trgovinu i građenje, OIB 55965931781, Ivana Gorana Kovačića 22, Biograd Na Moru</item>
    </izvorni_sadrzaj>
    <derivirana_varijabla naziv="DomainObject.Predmet.ProtuStrankaListFormatedWithAdressOIB_1">
      <item>BULLO, društvo s ograničenom odgovornošću za trgovinu i građenje, OIB 55965931781, Ivana Gorana Kovačića 22, Biograd Na Moru</item>
    </derivirana_varijabla>
  </DomainObject.Predmet.ProtuStrankaListFormatedWithAdressOIB>
  <DomainObject.Predmet.ProtuStrankaListNazivFormated>
    <izvorni_sadrzaj>
      <item>BULLO, društvo s ograničenom odgovornošću za trgovinu i građenje</item>
    </izvorni_sadrzaj>
    <derivirana_varijabla naziv="DomainObject.Predmet.ProtuStrankaListNazivFormated_1">
      <item>BULLO, društvo s ograničenom odgovornošću za trgovinu i građenje</item>
    </derivirana_varijabla>
  </DomainObject.Predmet.ProtuStrankaListNazivFormated>
  <DomainObject.Predmet.ProtuStrankaListNazivFormatedOIB>
    <izvorni_sadrzaj>
      <item>BULLO, društvo s ograničenom odgovornošću za trgovinu i građenje, OIB 55965931781</item>
    </izvorni_sadrzaj>
    <derivirana_varijabla naziv="DomainObject.Predmet.ProtuStrankaListNazivFormatedOIB_1">
      <item>BULLO, društvo s ograničenom odgovornošću za trgovinu i građenje, OIB 55965931781</item>
    </derivirana_varijabla>
  </DomainObject.Predmet.ProtuStrankaListNazivFormatedOIB>
  <DomainObject.Predmet.OstaliListFormated>
    <izvorni_sadrzaj>
      <item>Ivanka Bosotina</item>
      <item>Branimir Zorica punomoćnik sudionika u postupku Boris Marketin</item>
    </izvorni_sadrzaj>
    <derivirana_varijabla naziv="DomainObject.Predmet.OstaliListFormated_1">
      <item>Ivanka Bosotina</item>
      <item>Branimir Zorica punomoćnik sudionika u postupku Boris Marketin</item>
    </derivirana_varijabla>
  </DomainObject.Predmet.OstaliListFormated>
  <DomainObject.Predmet.OstaliListFormatedOIB>
    <izvorni_sadrzaj>
      <item>Ivanka Bosotina, OIB 81654623800</item>
      <item>Branimir Zorica, OIB 36820405243 punomoćnik sudionika u postupku Boris Marketin</item>
    </izvorni_sadrzaj>
    <derivirana_varijabla naziv="DomainObject.Predmet.OstaliListFormatedOIB_1">
      <item>Ivanka Bosotina, OIB 81654623800</item>
      <item>Branimir Zorica, OIB 36820405243 punomoćnik sudionika u postupku Boris Marketin</item>
    </derivirana_varijabla>
  </DomainObject.Predmet.OstaliListFormatedOIB>
  <DomainObject.Predmet.OstaliListFormatedWithAdress>
    <izvorni_sadrzaj>
      <item>Ivanka Bosotina</item>
      <item>Branimir Zorica, Široka ulica 14/II, 23000 Zadar punomoćnik sudionika u postupku Boris Marketin</item>
    </izvorni_sadrzaj>
    <derivirana_varijabla naziv="DomainObject.Predmet.OstaliListFormatedWithAdress_1">
      <item>Ivanka Bosotina</item>
      <item>Branimir Zorica, Široka ulica 14/II, 23000 Zadar punomoćnik sudionika u postupku Boris Marketin</item>
    </derivirana_varijabla>
  </DomainObject.Predmet.OstaliListFormatedWithAdress>
  <DomainObject.Predmet.OstaliListFormatedWithAdressOIB>
    <izvorni_sadrzaj>
      <item>Ivanka Bosotina, OIB 81654623800</item>
      <item>Branimir Zorica, OIB 36820405243, Široka ulica 14/II, 23000 Zadar punomoćnik sudionika u postupku Boris Marketin</item>
    </izvorni_sadrzaj>
    <derivirana_varijabla naziv="DomainObject.Predmet.OstaliListFormatedWithAdressOIB_1">
      <item>Ivanka Bosotina, OIB 81654623800</item>
      <item>Branimir Zorica, OIB 36820405243, Široka ulica 14/II, 23000 Zadar punomoćnik sudionika u postupku Boris Marketin</item>
    </derivirana_varijabla>
  </DomainObject.Predmet.OstaliListFormatedWithAdressOIB>
  <DomainObject.Predmet.OstaliListNazivFormated>
    <izvorni_sadrzaj>
      <item>Ivanka Bosotina</item>
      <item>Branimir Zorica</item>
    </izvorni_sadrzaj>
    <derivirana_varijabla naziv="DomainObject.Predmet.OstaliListNazivFormated_1">
      <item>Ivanka Bosotina</item>
      <item>Branimir Zorica</item>
    </derivirana_varijabla>
  </DomainObject.Predmet.OstaliListNazivFormated>
  <DomainObject.Predmet.OstaliListNazivFormatedOIB>
    <izvorni_sadrzaj>
      <item>Ivanka Bosotina, OIB 81654623800</item>
      <item>Branimir Zorica, OIB 36820405243</item>
    </izvorni_sadrzaj>
    <derivirana_varijabla naziv="DomainObject.Predmet.OstaliListNazivFormatedOIB_1">
      <item>Ivanka Bosotina, OIB 81654623800</item>
      <item>Branimir Zorica, OIB 36820405243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MF - PU, PODRUČNI URED ZADAR i dr.</izvorni_sadrzaj>
    <derivirana_varijabla naziv="DomainObject.Predmet.StrankaIDrugi_1">MF - PU, PODRUČNI URED ZADAR i dr.</derivirana_varijabla>
  </DomainObject.Predmet.StrankaIDrugi>
  <DomainObject.Predmet.ProtustrankaIDrugi>
    <izvorni_sadrzaj>BULLO, društvo s ograničenom odgovornošću za trgovinu i građenje</izvorni_sadrzaj>
    <derivirana_varijabla naziv="DomainObject.Predmet.ProtustrankaIDrugi_1">BULLO, društvo s ograničenom odgovornošću za trgovinu i građenje</derivirana_varijabla>
  </DomainObject.Predmet.ProtustrankaIDrugi>
  <DomainObject.Predmet.StrankaIDrugiAdressOIB>
    <izvorni_sadrzaj>MF - PU, PODRUČNI URED ZADAR, OIB 18683136487 i dr.</izvorni_sadrzaj>
    <derivirana_varijabla naziv="DomainObject.Predmet.StrankaIDrugiAdressOIB_1">MF - PU, PODRUČNI URED ZADAR, OIB 18683136487 i dr.</derivirana_varijabla>
  </DomainObject.Predmet.StrankaIDrugiAdressOIB>
  <DomainObject.Predmet.ProtustrankaIDrugiAdressOIB>
    <izvorni_sadrzaj>BULLO, društvo s ograničenom odgovornošću za trgovinu i građenje, OIB 55965931781, Ivana Gorana Kovačića 22, Biograd Na Moru</izvorni_sadrzaj>
    <derivirana_varijabla naziv="DomainObject.Predmet.ProtustrankaIDrugiAdressOIB_1">BULLO, društvo s ograničenom odgovornošću za trgovinu i građenje, OIB 55965931781, Ivana Gorana Kovačića 22,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Ivanka Bosotina</item>
      <item>BULLO, društvo s ograničenom odgovornošću za trgovinu i građenje</item>
      <item>MF - PU, PODRUČNI URED ZADAR</item>
      <item>Boris Marketin</item>
      <item>Branimir Zorica</item>
    </izvorni_sadrzaj>
    <derivirana_varijabla naziv="DomainObject.Predmet.SudioniciListNaziv_1">
      <item>Ivanka Bosotina</item>
      <item>BULLO, društvo s ograničenom odgovornošću za trgovinu i građenje</item>
      <item>MF - PU, PODRUČNI URED ZADAR</item>
      <item>Boris Marketin</item>
      <item>Branimir Zorica</item>
    </derivirana_varijabla>
  </DomainObject.Predmet.SudioniciListNaziv>
  <DomainObject.Predmet.SudioniciListAdressOIB>
    <izvorni_sadrzaj>
      <item>Ivanka Bosotina, OIB 81654623800</item>
      <item>BULLO, društvo s ograničenom odgovornošću za trgovinu i građenje, OIB 55965931781, Ivana Gorana Kovačića 22,Biograd Na Moru</item>
      <item>MF - PU, PODRUČNI URED ZADAR, OIB 18683136487</item>
      <item>Boris Marketin, OIB 83776046542, Ivana Gorana Kovačića 22,23210 Biograd Na Moru</item>
      <item>Branimir Zorica, OIB 36820405243, Široka ulica 14/II,23000 Zadar</item>
    </izvorni_sadrzaj>
    <derivirana_varijabla naziv="DomainObject.Predmet.SudioniciListAdressOIB_1">
      <item>Ivanka Bosotina, OIB 81654623800</item>
      <item>BULLO, društvo s ograničenom odgovornošću za trgovinu i građenje, OIB 55965931781, Ivana Gorana Kovačića 22,Biograd Na Moru</item>
      <item>MF - PU, PODRUČNI URED ZADAR, OIB 18683136487</item>
      <item>Boris Marketin, OIB 83776046542, Ivana Gorana Kovačića 22,23210 Biograd Na Moru</item>
      <item>Branimir Zorica, OIB 36820405243, Široka ulica 14/II,23000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81654623800</item>
      <item>, OIB 55965931781</item>
      <item>, OIB 18683136487</item>
      <item>, OIB 83776046542</item>
      <item>, OIB 36820405243</item>
    </izvorni_sadrzaj>
    <derivirana_varijabla naziv="DomainObject.Predmet.SudioniciListNazivOIB_1">
      <item>, OIB 81654623800</item>
      <item>, OIB 55965931781</item>
      <item>, OIB 18683136487</item>
      <item>, OIB 83776046542</item>
      <item>, OIB 36820405243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A43AAB-EC75-42B5-8E31-10035E527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438</properties:Words>
  <properties:Characters>2260</properties:Characters>
  <properties:Lines>71</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2016-10-11T07:57:00Z</dcterms:created>
  <dc:creator>Ardena Bajlo</dc:creator>
  <cp:lastModifiedBy>wsadmin</cp:lastModifiedBy>
  <cp:lastPrinted>2016-10-07T09:05:00Z</cp:lastPrinted>
  <dcterms:modified xmlns:xsi="http://www.w3.org/2001/XMLSchema-instance" xsi:type="dcterms:W3CDTF">2016-10-13T09:42:00Z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