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9669" w14:paraId="a9c966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63D39">
        <w:t xml:space="preserve"> pod poslovnim brojem St-5198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63D39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C63D39" w:rsidRPr="00C63D39">
        <w:t>EMA ANĐELI j.d.o.o. OIB: 35141442062, MBS: 0808788</w:t>
      </w:r>
      <w:r w:rsidR="00C63D39">
        <w:t>34 iz Zagreba, Domitrovićeva 5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63D39">
        <w:t xml:space="preserve">23.459,49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D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13A6C"/>
    <w:rsid w:val="00B82F18"/>
    <w:rsid w:val="00C63D39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90B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B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B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B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B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B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B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5198</izvorni_sadrzaj>
    <derivirana_varijabla naziv="DomainObject.Predmet.Broj_1">5198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St-5198/2015</izvorni_sadrzaj>
    <derivirana_varijabla naziv="DomainObject.Predmet.OznakaBroj_1">St-5198/2015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ANĐELI j.d.o.o. za ugostiteljstvo zastupanog po punomoćniku Domagoj Emanović</izvorni_sadrzaj>
    <derivirana_varijabla naziv="DomainObject.Predmet.ProtustrankaFormated_1">  EMA ANĐELI j.d.o.o. za ugostiteljstvo zastupanog po punomoćniku Domagoj Emanović</derivirana_varijabla>
  </DomainObject.Predmet.ProtustrankaFormated>
  <DomainObject.Predmet.ProtustrankaFormatedOIB>
    <izvorni_sadrzaj>  EMA ANĐELI j.d.o.o. za ugostiteljstvo, OIB 35141442062 zastupanog po punomoćniku Domagoj Emanović</izvorni_sadrzaj>
    <derivirana_varijabla naziv="DomainObject.Predmet.ProtustrankaFormatedOIB_1">  EMA ANĐELI j.d.o.o. za ugostiteljstvo, OIB 35141442062 zastupanog po punomoćniku Domagoj Emanović</derivirana_varijabla>
  </DomainObject.Predmet.ProtustrankaFormatedOIB>
  <DomainObject.Predmet.ProtustrankaFormatedWithAdress>
    <izvorni_sadrzaj> EMA ANĐELI j.d.o.o. za ugostiteljstvo, Domitrovićeva 5, 10000 Zagreb zastupanog po punomoćniku Domagoj Emanović</izvorni_sadrzaj>
    <derivirana_varijabla naziv="DomainObject.Predmet.ProtustrankaFormatedWithAdress_1"> EMA ANĐELI j.d.o.o. za ugostiteljstvo, Domitrovićeva 5, 10000 Zagreb zastupanog po punomoćniku Domagoj Emanović</derivirana_varijabla>
  </DomainObject.Predmet.ProtustrankaFormatedWithAdress>
  <DomainObject.Predmet.ProtustrankaFormatedWithAdressOIB>
    <izvorni_sadrzaj> EMA ANĐELI j.d.o.o. za ugostiteljstvo, OIB 35141442062, Domitrovićeva 5, 10000 Zagreb zastupanog po punomoćniku Domagoj Emanović</izvorni_sadrzaj>
    <derivirana_varijabla naziv="DomainObject.Predmet.ProtustrankaFormatedWithAdressOIB_1"> EMA ANĐELI j.d.o.o. za ugostiteljstvo, OIB 35141442062, Domitrovićeva 5, 10000 Zagreb zastupanog po punomoćniku Domagoj Emanović</derivirana_varijabla>
  </DomainObject.Predmet.ProtustrankaFormatedWithAdressOIB>
  <DomainObject.Predmet.ProtustrankaWithAdress>
    <izvorni_sadrzaj>EMA ANĐELI j.d.o.o. za ugostiteljstvo Domitrovićeva 5, 10000 Zagreb</izvorni_sadrzaj>
    <derivirana_varijabla naziv="DomainObject.Predmet.ProtustrankaWithAdress_1">EMA ANĐELI j.d.o.o. za ugostiteljstvo Domitrovićeva 5, 10000 Zagreb</derivirana_varijabla>
  </DomainObject.Predmet.ProtustrankaWithAdress>
  <DomainObject.Predmet.ProtustrankaWithAdressOIB>
    <izvorni_sadrzaj>EMA ANĐELI j.d.o.o. za ugostiteljstvo, OIB 35141442062, Domitrovićeva 5, 10000 Zagreb</izvorni_sadrzaj>
    <derivirana_varijabla naziv="DomainObject.Predmet.ProtustrankaWithAdressOIB_1">EMA ANĐELI j.d.o.o. za ugostiteljstvo, OIB 35141442062, Domitrovićeva 5, 10000 Zagreb</derivirana_varijabla>
  </DomainObject.Predmet.ProtustrankaWithAdressOIB>
  <DomainObject.Predmet.ProtustrankaNazivFormated>
    <izvorni_sadrzaj>EMA ANĐELI j.d.o.o. za ugostiteljstvo</izvorni_sadrzaj>
    <derivirana_varijabla naziv="DomainObject.Predmet.ProtustrankaNazivFormated_1">EMA ANĐELI j.d.o.o. za ugostiteljstvo</derivirana_varijabla>
  </DomainObject.Predmet.ProtustrankaNazivFormated>
  <DomainObject.Predmet.ProtustrankaNazivFormatedOIB>
    <izvorni_sadrzaj>EMA ANĐELI j.d.o.o. za ugostiteljstvo, OIB 35141442062</izvorni_sadrzaj>
    <derivirana_varijabla naziv="DomainObject.Predmet.ProtustrankaNazivFormatedOIB_1">EMA ANĐELI j.d.o.o. za ugostiteljstvo, OIB 35141442062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ANĐELI j.d.o.o. za ugostiteljstvo zastupanog po punomoćniku Domagoj Emanović</item>
    </izvorni_sadrzaj>
    <derivirana_varijabla naziv="DomainObject.Predmet.ProtuStrankaListFormated_1">
      <item>EMA ANĐELI j.d.o.o. za ugostiteljstvo zastupanog po punomoćniku Domagoj Emanović</item>
    </derivirana_varijabla>
  </DomainObject.Predmet.ProtuStrankaListFormated>
  <DomainObject.Predmet.ProtuStrankaListFormatedOIB>
    <izvorni_sadrzaj>
      <item>EMA ANĐELI j.d.o.o. za ugostiteljstvo, OIB 35141442062 zastupanog po punomoćniku Domagoj Emanović</item>
    </izvorni_sadrzaj>
    <derivirana_varijabla naziv="DomainObject.Predmet.ProtuStrankaListFormatedOIB_1">
      <item>EMA ANĐELI j.d.o.o. za ugostiteljstvo, OIB 35141442062 zastupanog po punomoćniku Domagoj Emanović</item>
    </derivirana_varijabla>
  </DomainObject.Predmet.ProtuStrankaListFormatedOIB>
  <DomainObject.Predmet.ProtuStrankaListFormatedWithAdress>
    <izvorni_sadrzaj>
      <item>EMA ANĐELI j.d.o.o. za ugostiteljstvo, Domitrovićeva 5, 10000 Zagreb zastupanog po punomoćniku Domagoj Emanović</item>
    </izvorni_sadrzaj>
    <derivirana_varijabla naziv="DomainObject.Predmet.ProtuStrankaListFormatedWithAdress_1">
      <item>EMA ANĐELI j.d.o.o. za ugostiteljstvo, Domitrovićeva 5, 10000 Zagreb zastupanog po punomoćniku Domagoj Emanović</item>
    </derivirana_varijabla>
  </DomainObject.Predmet.ProtuStrankaListFormatedWithAdress>
  <DomainObject.Predmet.ProtuStrankaListFormatedWithAdressOIB>
    <izvorni_sadrzaj>
      <item>EMA ANĐELI j.d.o.o. za ugostiteljstvo, OIB 35141442062, Domitrovićeva 5, 10000 Zagreb zastupanog po punomoćniku Domagoj Emanović</item>
    </izvorni_sadrzaj>
    <derivirana_varijabla naziv="DomainObject.Predmet.ProtuStrankaListFormatedWithAdressOIB_1">
      <item>EMA ANĐELI j.d.o.o. za ugostiteljstvo, OIB 35141442062, Domitrovićeva 5, 10000 Zagreb zastupanog po punomoćniku Domagoj Emanović</item>
    </derivirana_varijabla>
  </DomainObject.Predmet.ProtuStrankaListFormatedWithAdressOIB>
  <DomainObject.Predmet.ProtuStrankaListNazivFormated>
    <izvorni_sadrzaj>
      <item>EMA ANĐELI j.d.o.o. za ugostiteljstvo</item>
    </izvorni_sadrzaj>
    <derivirana_varijabla naziv="DomainObject.Predmet.ProtuStrankaListNazivFormated_1">
      <item>EMA ANĐELI j.d.o.o. za ugostiteljstvo</item>
    </derivirana_varijabla>
  </DomainObject.Predmet.ProtuStrankaListNazivFormated>
  <DomainObject.Predmet.ProtuStrankaListNazivFormatedOIB>
    <izvorni_sadrzaj>
      <item>EMA ANĐELI j.d.o.o. za ugostiteljstvo, OIB 35141442062</item>
    </izvorni_sadrzaj>
    <derivirana_varijabla naziv="DomainObject.Predmet.ProtuStrankaListNazivFormatedOIB_1">
      <item>EMA ANĐELI j.d.o.o. za ugostiteljstvo, OIB 35141442062</item>
    </derivirana_varijabla>
  </DomainObject.Predmet.ProtuStrankaListNazivFormatedOIB>
  <DomainObject.Predmet.OstaliListFormated>
    <izvorni_sadrzaj>
      <item>Domagoj Emanović punomoćnik sudionika u postupku EMA ANĐELI j.d.o.o. za ugostiteljstvo</item>
    </izvorni_sadrzaj>
    <derivirana_varijabla naziv="DomainObject.Predmet.OstaliListFormated_1">
      <item>Domagoj Emanović punomoćnik sudionika u postupku EMA ANĐELI j.d.o.o. za ugostiteljstvo</item>
    </derivirana_varijabla>
  </DomainObject.Predmet.OstaliListFormated>
  <DomainObject.Predmet.OstaliListFormatedOIB>
    <izvorni_sadrzaj>
      <item>Domagoj Emanović, OIB 72085197103 punomoćnik sudionika u postupku EMA ANĐELI j.d.o.o. za ugostiteljstvo</item>
    </izvorni_sadrzaj>
    <derivirana_varijabla naziv="DomainObject.Predmet.OstaliListFormatedOIB_1">
      <item>Domagoj Emanović, OIB 72085197103 punomoćnik sudionika u postupku EMA ANĐELI j.d.o.o. za ugostiteljstvo</item>
    </derivirana_varijabla>
  </DomainObject.Predmet.OstaliListFormatedOIB>
  <DomainObject.Predmet.OstaliListFormatedWithAdress>
    <izvorni_sadrzaj>
      <item>Domagoj Emanović, Lastovska Ulica 22, Zagreb punomoćnik sudionika u postupku EMA ANĐELI j.d.o.o. za ugostiteljstvo</item>
    </izvorni_sadrzaj>
    <derivirana_varijabla naziv="DomainObject.Predmet.OstaliListFormatedWithAdress_1">
      <item>Domagoj Emanović, Lastovska Ulica 22, Zagreb punomoćnik sudionika u postupku EMA ANĐELI j.d.o.o. za ugostiteljstvo</item>
    </derivirana_varijabla>
  </DomainObject.Predmet.OstaliListFormatedWithAdress>
  <DomainObject.Predmet.OstaliListFormatedWithAdressOIB>
    <izvorni_sadrzaj>
      <item>Domagoj Emanović, OIB 72085197103, Lastovska Ulica 22, Zagreb punomoćnik sudionika u postupku EMA ANĐELI j.d.o.o. za ugostiteljstvo</item>
    </izvorni_sadrzaj>
    <derivirana_varijabla naziv="DomainObject.Predmet.OstaliListFormatedWithAdressOIB_1">
      <item>Domagoj Emanović, OIB 72085197103, Lastovska Ulica 22, Zagreb punomoćnik sudionika u postupku EMA ANĐELI j.d.o.o. za ugostiteljstvo</item>
    </derivirana_varijabla>
  </DomainObject.Predmet.OstaliListFormatedWithAdressOIB>
  <DomainObject.Predmet.OstaliListNazivFormated>
    <izvorni_sadrzaj>
      <item>Domagoj Emanović</item>
    </izvorni_sadrzaj>
    <derivirana_varijabla naziv="DomainObject.Predmet.OstaliListNazivFormated_1">
      <item>Domagoj Emanović</item>
    </derivirana_varijabla>
  </DomainObject.Predmet.OstaliListNazivFormated>
  <DomainObject.Predmet.OstaliListNazivFormatedOIB>
    <izvorni_sadrzaj>
      <item>Domagoj Emanović, OIB 72085197103</item>
    </izvorni_sadrzaj>
    <derivirana_varijabla naziv="DomainObject.Predmet.OstaliListNazivFormatedOIB_1">
      <item>Domagoj Emanović, OIB 72085197103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ANĐELI j.d.o.o. za ugostiteljstvo</izvorni_sadrzaj>
    <derivirana_varijabla naziv="DomainObject.Predmet.ProtustrankaIDrugi_1">EMA ANĐELI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EMA ANĐELI j.d.o.o. za ugostiteljstvo, OIB 35141442062, Domitrovićeva 5, 10000 Zagreb</izvorni_sadrzaj>
    <derivirana_varijabla naziv="DomainObject.Predmet.ProtustrankaIDrugiAdressOIB_1">EMA ANĐELI j.d.o.o. za ugostiteljstvo, OIB 35141442062, Domitrovićeva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ANĐELI j.d.o.o. za ugostiteljstvo</item>
      <item>Domagoj Emanović</item>
    </izvorni_sadrzaj>
    <derivirana_varijabla naziv="DomainObject.Predmet.SudioniciListNaziv_1">
      <item>FINA Regionalni centar Zagreb</item>
      <item>EMA ANĐELI j.d.o.o. za ugostiteljstvo</item>
      <item>Domagoj Emanović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ANĐELI j.d.o.o. za ugostiteljstvo, OIB 35141442062, Domitrovićeva 5,10000 Zagreb</item>
      <item>Domagoj Emanović, OIB 72085197103, Lastovska Ulica 22,Zagreb</item>
    </izvorni_sadrzaj>
    <derivirana_varijabla naziv="DomainObject.Predmet.SudioniciListAdressOIB_1">
      <item>FINA Regionalni centar Zagreb, OIB 85821130368, Trg svibanjskih žrtava 1995. Br. 1,10000 Zagreb</item>
      <item>EMA ANĐELI j.d.o.o. za ugostiteljstvo, OIB 35141442062, Domitrovićeva 5,10000 Zagreb</item>
      <item>Domagoj Emanović, OIB 72085197103, Lastovska Ulica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35141442062</item>
      <item>, OIB 72085197103</item>
    </izvorni_sadrzaj>
    <derivirana_varijabla naziv="DomainObject.Predmet.SudioniciListNazivOIB_1">
      <item>, OIB 85821130368</item>
      <item>, OIB 35141442062</item>
      <item>, OIB 72085197103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2015-12-01T09:58:00Z</dcterms:created>
  <dc:creator>ilukac</dc:creator>
  <cp:lastModifiedBy>Višnja Svečak</cp:lastModifiedBy>
  <cp:lastPrinted>2015-11-24T13:05:00Z</cp:lastPrinted>
  <dcterms:modified xmlns:xsi="http://www.w3.org/2001/XMLSchema-instance" xsi:type="dcterms:W3CDTF">2015-12-01T10:50:00Z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