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3a10" w14:paraId="7d23a10" w:rsidRDefault="000260CF" w:rsidP="000260CF" w:rsidR="000260CF" w:rsidRPr="003F544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54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353" w:rsidP="00A50353" w:rsidR="00A50353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A50353" w:rsidP="00A50353" w:rsidR="00A50353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A50353" w:rsidP="00A50353" w:rsidR="00A50353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5324/16-33</w:t>
      </w:r>
    </w:p>
    <w:p w:rsidRDefault="00A50353" w:rsidP="00A50353" w:rsidR="00A50353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50353" w:rsidP="00A50353" w:rsidR="00A50353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A50353" w:rsidP="00A50353" w:rsidR="00A50353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A50353" w:rsidP="00A50353" w:rsidR="00A50353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50353" w:rsidP="00A50353" w:rsidR="00A50353" w:rsidRPr="00284DF3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284DF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Pr="00BA43A0">
        <w:rPr>
          <w:rFonts w:hAnsi="Times New Roman" w:ascii="Times New Roman"/>
          <w:szCs w:val="24"/>
        </w:rPr>
        <w:t>TERRAMANIA j. d. o. o., Zagreb, Kneginečka 10, OIB 53676363893</w:t>
      </w:r>
      <w:r w:rsidRPr="00284DF3">
        <w:rPr>
          <w:rFonts w:hAnsi="Times New Roman" w:ascii="Times New Roman"/>
          <w:sz w:val="24"/>
          <w:szCs w:val="24"/>
        </w:rPr>
        <w:t>, 9. listopada 2017.</w:t>
      </w:r>
    </w:p>
    <w:p w:rsidRDefault="000260CF" w:rsidP="00EE6E80" w:rsidR="000260CF" w:rsidRPr="003F5444">
      <w:pPr>
        <w:rPr>
          <w:szCs w:val="24"/>
        </w:rPr>
      </w:pPr>
    </w:p>
    <w:p w:rsidRDefault="004D1904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F54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>Stjepan Lović, Zagreb, Preradovićeva 13, OIB 25964288839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3F54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9. listopad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00EE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00EEF" w:rsidP="00AB7A2F" w:rsidR="00700EEF" w:rsidRPr="00700EE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00EEF" w:rsidP="00995CE9" w:rsidR="00700EEF" w:rsidRPr="00700EE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EE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3F544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3F544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0EEF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E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61270A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61270A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</w:p>
  <w:p w:rsidRDefault="00700EEF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444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70A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EEF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2F5A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353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E80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eastAsia="Calibri" w:hAnsi="Calibri" w:asci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70A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0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EE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EE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EE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EE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ascii="Calibri" w:eastAsia="Calibri" w:hAns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70A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0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E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EE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E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E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St-5324/2016</izvorni_sadrzaj>
    <derivirana_varijabla naziv="DomainObject.Predmet.OznakaBroj_1">St-5324/2016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Kiš; vjerovnici</izvorni_sadrzaj>
    <derivirana_varijabla naziv="DomainObject.Predmet.StrankaFormated_1">  FINA Regionalni centar Zagreb; Ivan Kiš; vjerovnici</derivirana_varijabla>
  </DomainObject.Predmet.StrankaFormated>
  <DomainObject.Predmet.StrankaFormatedOIB>
    <izvorni_sadrzaj>  FINA Regionalni centar Zagreb, OIB 85821130368; Ivan Kiš, OIB 22545609829; vjerovnici</izvorni_sadrzaj>
    <derivirana_varijabla naziv="DomainObject.Predmet.StrankaFormatedOIB_1">  FINA Regionalni centar Zagreb, OIB 85821130368; Ivan Kiš, OIB 22545609829; vjerovnici</derivirana_varijabla>
  </DomainObject.Predmet.StrankaFormatedOIB>
  <DomainObject.Predmet.StrankaFormatedWithAdress>
    <izvorni_sadrzaj> FINA Regionalni centar Zagreb, Trg svibanjskih žrtava 1995. 1, 10000 Zagreb; Ivan Kiš, Kneginečka Ulica 10, 10000 Zagreb; vjerovnici</izvorni_sadrzaj>
    <derivirana_varijabla naziv="DomainObject.Predmet.StrankaFormatedWithAdress_1"> FINA Regionalni centar Zagreb, Trg svibanjskih žrtava 1995. 1, 10000 Zagreb; Ivan Kiš, Kneginečka Ulica 10, 10000 Zagreb; vjerovnici</derivirana_varijabla>
  </DomainObject.Predmet.StrankaFormatedWithAdress>
  <DomainObject.Predmet.StrankaFormatedWithAdressOIB>
    <izvorni_sadrzaj> FINA Regionalni centar Zagreb, OIB 85821130368, Trg svibanjskih žrtava 1995. 1, 10000 Zagreb; Ivan Kiš, OIB 22545609829, Kneginečka Ulica 10, 10000 Zagreb; vjerovnici</izvorni_sadrzaj>
    <derivirana_varijabla naziv="DomainObject.Predmet.StrankaFormatedWithAdressOIB_1"> FINA Regionalni centar Zagreb, OIB 85821130368, Trg svibanjskih žrtava 1995. 1, 10000 Zagreb; Ivan Kiš, OIB 22545609829, Kneginečka Ulica 10, 10000 Zagreb; vjerovnici</derivirana_varijabla>
  </DomainObject.Predmet.StrankaFormatedWithAdressOIB>
  <DomainObject.Predmet.StrankaWithAdress>
    <izvorni_sadrzaj>FINA Regionalni centar Zagreb Trg svibanjskih žrtava 1995. 1,10000 Zagreb,Ivan Kiš Kneginečka Ulica 10,10000 Zagreb,vjerovnici </izvorni_sadrzaj>
    <derivirana_varijabla naziv="DomainObject.Predmet.StrankaWithAdress_1">FINA Regionalni centar Zagreb Trg svibanjskih žrtava 1995. 1,10000 Zagreb,Ivan Kiš Kneginečka Ulica 10,10000 Zagreb,vjerovnici </derivirana_varijabla>
  </DomainObject.Predmet.StrankaWithAdress>
  <DomainObject.Predmet.StrankaWithAdressOIB>
    <izvorni_sadrzaj>FINA Regionalni centar Zagreb, OIB 85821130368, Trg svibanjskih žrtava 1995. 1,10000 Zagreb,Ivan Kiš, OIB 22545609829, Kneginečka Ulica 10,10000 Zagreb,vjerovnici</izvorni_sadrzaj>
    <derivirana_varijabla naziv="DomainObject.Predmet.StrankaWithAdressOIB_1">FINA Regionalni centar Zagreb, OIB 85821130368, Trg svibanjskih žrtava 1995. 1,10000 Zagreb,Ivan Kiš, OIB 22545609829, Kneginečka Ulica 10,10000 Zagreb,vjerovnici</derivirana_varijabla>
  </DomainObject.Predmet.StrankaWithAdressOIB>
  <DomainObject.Predmet.StrankaNazivFormated>
    <izvorni_sadrzaj>FINA Regionalni centar Zagreb,Ivan Kiš,vjerovnici</izvorni_sadrzaj>
    <derivirana_varijabla naziv="DomainObject.Predmet.StrankaNazivFormated_1">FINA Regionalni centar Zagreb,Ivan Kiš,vjerovnici</derivirana_varijabla>
  </DomainObject.Predmet.StrankaNazivFormated>
  <DomainObject.Predmet.StrankaNazivFormatedOIB>
    <izvorni_sadrzaj>FINA Regionalni centar Zagreb, OIB 85821130368,Ivan Kiš, OIB 22545609829,vjerovnici</izvorni_sadrzaj>
    <derivirana_varijabla naziv="DomainObject.Predmet.StrankaNazivFormatedOIB_1">FINA Regionalni centar Zagreb, OIB 85821130368,Ivan Kiš, OIB 22545609829,vjerovnici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Kiš</item>
      <item>vjerovnici</item>
    </izvorni_sadrzaj>
    <derivirana_varijabla naziv="DomainObject.Predmet.StrankaListFormated_1">
      <item>FINA Regionalni centar Zagreb</item>
      <item>Ivan Kiš</item>
      <item>vjerovnici</item>
    </derivirana_varijabla>
  </DomainObject.Predmet.StrankaListFormated>
  <DomainObject.Predmet.StrankaListFormatedOIB>
    <izvorni_sadrzaj>
      <item>FINA Regionalni centar Zagreb, OIB 85821130368</item>
      <item>Ivan Kiš, OIB 22545609829</item>
      <item>vjerovnici</item>
    </izvorni_sadrzaj>
    <derivirana_varijabla naziv="DomainObject.Predmet.StrankaListFormatedOIB_1">
      <item>FINA Regionalni centar Zagreb, OIB 85821130368</item>
      <item>Ivan Kiš, OIB 22545609829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Ivan Kiš, Kneginečka Ulica 10, 10000 Zagreb</item>
      <item>vjerovnici</item>
    </izvorni_sadrzaj>
    <derivirana_varijabla naziv="DomainObject.Predmet.StrankaListFormatedWithAdress_1">
      <item>FINA Regionalni centar Zagreb, Trg svibanjskih žrtava 1995. 1, 10000 Zagreb</item>
      <item>Ivan Kiš, Kneginečka Ulica 10,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Kiš, OIB 22545609829, Kneginečka Ulica 10,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Ivan Kiš, OIB 22545609829, Kneginečka Ulica 10, 10000 Zagreb</item>
      <item>vjerovnici</item>
    </derivirana_varijabla>
  </DomainObject.Predmet.StrankaListFormatedWithAdressOIB>
  <DomainObject.Predmet.StrankaListNazivFormated>
    <izvorni_sadrzaj>
      <item>FINA Regionalni centar Zagreb</item>
      <item>Ivan Kiš</item>
      <item>vjerovnici</item>
    </izvorni_sadrzaj>
    <derivirana_varijabla naziv="DomainObject.Predmet.StrankaListNazivFormated_1">
      <item>FINA Regionalni centar Zagreb</item>
      <item>Ivan Kiš</item>
      <item>vjerovnici</item>
    </derivirana_varijabla>
  </DomainObject.Predmet.StrankaListNazivFormated>
  <DomainObject.Predmet.StrankaListNazivFormatedOIB>
    <izvorni_sadrzaj>
      <item>FINA Regionalni centar Zagreb, OIB 85821130368</item>
      <item>Ivan Kiš, OIB 22545609829</item>
      <item>vjerovnici</item>
    </izvorni_sadrzaj>
    <derivirana_varijabla naziv="DomainObject.Predmet.StrankaListNazivFormatedOIB_1">
      <item>FINA Regionalni centar Zagreb, OIB 85821130368</item>
      <item>Ivan Kiš, OIB 22545609829</item>
      <item>vjerovnici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>
      <item>Ivan Kiš</item>
      <item>Stjepan Lović</item>
    </izvorni_sadrzaj>
    <derivirana_varijabla naziv="DomainObject.Predmet.OstaliListFormated_1">
      <item>Ivan Kiš</item>
      <item>Stjepan Lović</item>
    </derivirana_varijabla>
  </DomainObject.Predmet.OstaliListFormated>
  <DomainObject.Predmet.OstaliListFormatedOIB>
    <izvorni_sadrzaj>
      <item>Ivan Kiš, OIB 22545609829</item>
      <item>Stjepan Lović, OIB 25964288839</item>
    </izvorni_sadrzaj>
    <derivirana_varijabla naziv="DomainObject.Predmet.OstaliListFormatedOIB_1">
      <item>Ivan Kiš, OIB 22545609829</item>
      <item>Stjepan Lović, OIB 25964288839</item>
    </derivirana_varijabla>
  </DomainObject.Predmet.OstaliListFormatedOIB>
  <DomainObject.Predmet.OstaliListFormatedWithAdress>
    <izvorni_sadrzaj>
      <item>Ivan Kiš, Kneginečka Ulica 10, 10000 Zagreb</item>
      <item>Stjepan Lović, Pantovčak 8, 10000 Zagreb</item>
    </izvorni_sadrzaj>
    <derivirana_varijabla naziv="DomainObject.Predmet.OstaliListFormatedWithAdress_1">
      <item>Ivan Kiš, Kneginečka Ulica 10, 10000 Zagreb</item>
      <item>Stjepan Lović, Pantovčak 8, 10000 Zagreb</item>
    </derivirana_varijabla>
  </DomainObject.Predmet.OstaliListFormatedWithAdress>
  <DomainObject.Predmet.OstaliListFormatedWithAdressOIB>
    <izvorni_sadrzaj>
      <item>Ivan Kiš, OIB 22545609829, Kneginečka Ulica 10, 10000 Zagreb</item>
      <item>Stjepan Lović, OIB 25964288839, Pantovčak 8, 10000 Zagreb</item>
    </izvorni_sadrzaj>
    <derivirana_varijabla naziv="DomainObject.Predmet.OstaliListFormatedWithAdressOIB_1">
      <item>Ivan Kiš, OIB 22545609829, Kneginečka Ulica 10, 10000 Zagreb</item>
      <item>Stjepan Lović, OIB 25964288839, Pantovčak 8, 10000 Zagreb</item>
    </derivirana_varijabla>
  </DomainObject.Predmet.OstaliListFormatedWithAdressOIB>
  <DomainObject.Predmet.OstaliListNazivFormated>
    <izvorni_sadrzaj>
      <item>Ivan Kiš</item>
      <item>Stjepan Lović</item>
    </izvorni_sadrzaj>
    <derivirana_varijabla naziv="DomainObject.Predmet.OstaliListNazivFormated_1">
      <item>Ivan Kiš</item>
      <item>Stjepan Lović</item>
    </derivirana_varijabla>
  </DomainObject.Predmet.OstaliListNazivFormated>
  <DomainObject.Predmet.OstaliListNazivFormatedOIB>
    <izvorni_sadrzaj>
      <item>Ivan Kiš, OIB 22545609829</item>
      <item>Stjepan Lović, OIB 25964288839</item>
    </izvorni_sadrzaj>
    <derivirana_varijabla naziv="DomainObject.Predmet.OstaliListNazivFormatedOIB_1">
      <item>Ivan Kiš, OIB 22545609829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TERRAMANIA j.d.o.o.</item>
      <item>FINA Regionalni centar Zagreb</item>
      <item>Ivan Kiš</item>
      <item>Ivan Kiš</item>
      <item>Stjepan Lović</item>
      <item>vjerovnici</item>
    </izvorni_sadrzaj>
    <derivirana_varijabla naziv="DomainObject.Predmet.SudioniciListNaziv_1">
      <item>TERRAMANIA j.d.o.o.</item>
      <item>FINA Regionalni centar Zagreb</item>
      <item>Ivan Kiš</item>
      <item>Ivan Kiš</item>
      <item>Stjepan Lović</item>
      <item>vjerovnici</item>
    </derivirana_varijabla>
  </DomainObject.Predmet.SudioniciListNaziv>
  <DomainObject.Predmet.SudioniciListAdressOIB>
    <izvorni_sadrzaj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  <item>Stjepan Lović, OIB 25964288839, Pantovčak 8,10000 Zagreb</item>
      <item>vjerovnici</item>
    </izvorni_sadrzaj>
    <derivirana_varijabla naziv="DomainObject.Predmet.SudioniciListAdressOIB_1"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  <item>Stjepan Lović, OIB 25964288839, Pantovčak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53676363893</item>
      <item>, OIB 85821130368</item>
      <item>, OIB 22545609829</item>
      <item>, OIB 22545609829</item>
      <item>, OIB 25964288839</item>
      <item>, OIB null</item>
    </izvorni_sadrzaj>
    <derivirana_varijabla naziv="DomainObject.Predmet.SudioniciListNazivOIB_1">
      <item>, OIB 53676363893</item>
      <item>, OIB 85821130368</item>
      <item>, OIB 22545609829</item>
      <item>, OIB 22545609829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1380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2017-10-09T12:24:00Z</dcterms:created>
  <dc:creator>malenicav</dc:creator>
  <cp:lastModifiedBy>Kristina Švajger</cp:lastModifiedBy>
  <cp:lastPrinted>2017-10-09T12:37:00Z</cp:lastPrinted>
  <dcterms:modified xmlns:xsi="http://www.w3.org/2001/XMLSchema-instance" xsi:type="dcterms:W3CDTF">2017-10-09T12:37:00Z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