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dd9f" w14:paraId="fb6dd9f" w:rsidRDefault="00187085" w:rsidP="00187085" w:rsidR="00187085">
      <w:pPr>
        <w:jc w:val="center"/>
        <w15:collapsed w:val="false"/>
      </w:pPr>
      <w:bookmarkStart w:name="_GoBack" w:id="0"/>
      <w:bookmarkEnd w:id="0"/>
      <w:r>
        <w:t xml:space="preserve">O G L A S </w:t>
      </w:r>
    </w:p>
    <w:p w:rsidRDefault="00187085" w:rsidP="00187085" w:rsidR="00187085">
      <w:pPr>
        <w:jc w:val="center"/>
      </w:pPr>
    </w:p>
    <w:p w:rsidRDefault="00187085" w:rsidP="00187085" w:rsidR="00187085">
      <w:pPr>
        <w:jc w:val="both"/>
      </w:pPr>
      <w:r>
        <w:t>Trgovački sud u Splitu objavljuje da je u stečajnom postupku koji se vodi  kod ovog suda, pod poslovnim brojem 4 St-</w:t>
      </w:r>
      <w:r w:rsidR="00143D3C">
        <w:t>276</w:t>
      </w:r>
      <w:r>
        <w:t xml:space="preserve">/2013, </w:t>
      </w:r>
      <w:r w:rsidR="00CD34D2">
        <w:t xml:space="preserve">nad imovinom stečajnog dužnika </w:t>
      </w:r>
      <w:r w:rsidR="00143D3C">
        <w:t>JUPITER MMP d.o.o. – u stečaju, OIB: 90719782111, Split, Slavonska 1</w:t>
      </w:r>
      <w:r>
        <w:t>,  Rješenjem ovog suda  posl. broj: br. 4. St-</w:t>
      </w:r>
      <w:r w:rsidR="00143D3C">
        <w:t>276</w:t>
      </w:r>
      <w:r>
        <w:t xml:space="preserve">/2013 od  </w:t>
      </w:r>
      <w:r w:rsidR="00143D3C">
        <w:t>03. rujna</w:t>
      </w:r>
      <w:r w:rsidR="002754DC">
        <w:t xml:space="preserve"> 2015</w:t>
      </w:r>
      <w:r>
        <w:t xml:space="preserve">. godine obustavljen  </w:t>
      </w:r>
      <w:r>
        <w:rPr>
          <w:bCs/>
        </w:rPr>
        <w:t xml:space="preserve">stečajni postupak  </w:t>
      </w:r>
      <w:r w:rsidR="00CD34D2">
        <w:t xml:space="preserve">nad imovinom stečajnog dužnika </w:t>
      </w:r>
      <w:r w:rsidR="00143D3C">
        <w:t>JUPITER MMP d.o.o. – u stečaju, OIB: 90719782111, Split, Slavonska 1</w:t>
      </w:r>
      <w:r>
        <w:t xml:space="preserve">, zbog nedostatnosti stečajne mase za pokriće troškova stečajnog postupka. </w:t>
      </w:r>
    </w:p>
    <w:p w:rsidRDefault="00187085" w:rsidP="00187085" w:rsidR="00187085"/>
    <w:p w:rsidRDefault="00187085" w:rsidP="00187085" w:rsidR="00187085">
      <w:pPr>
        <w:jc w:val="both"/>
        <w:rPr>
          <w:bCs/>
        </w:rPr>
      </w:pPr>
      <w:r>
        <w:rPr>
          <w:bCs/>
        </w:rPr>
        <w:t xml:space="preserve">Istim rješenjem stečajni postupak je zaključen te određeno brisanje stečajnog dužnika iz sudskog registra po pravomoćnosti rješenje. </w:t>
      </w:r>
    </w:p>
    <w:p w:rsidRDefault="00187085" w:rsidP="00187085" w:rsidR="00187085"/>
    <w:p w:rsidRDefault="00187085" w:rsidP="00187085" w:rsidR="00187085" w:rsidRPr="001477E9">
      <w:pPr>
        <w:jc w:val="both"/>
        <w:rPr>
          <w:bCs/>
        </w:rPr>
      </w:pPr>
      <w:r>
        <w:rPr>
          <w:bCs/>
        </w:rPr>
        <w:t>Stečajn</w:t>
      </w:r>
      <w:r w:rsidR="002754DC">
        <w:rPr>
          <w:bCs/>
        </w:rPr>
        <w:t>a</w:t>
      </w:r>
      <w:r>
        <w:rPr>
          <w:bCs/>
        </w:rPr>
        <w:t xml:space="preserve"> upravitelj</w:t>
      </w:r>
      <w:r w:rsidR="002754DC">
        <w:rPr>
          <w:bCs/>
        </w:rPr>
        <w:t>ica</w:t>
      </w:r>
      <w:r>
        <w:rPr>
          <w:bCs/>
        </w:rPr>
        <w:t xml:space="preserve"> </w:t>
      </w:r>
      <w:r w:rsidR="002754DC">
        <w:t>Mira Hajdić, Split, Smiljanićeva 2</w:t>
      </w:r>
      <w:r w:rsidR="002754DC">
        <w:rPr>
          <w:bCs/>
        </w:rPr>
        <w:t xml:space="preserve">, </w:t>
      </w:r>
      <w:r w:rsidR="00143D3C">
        <w:rPr>
          <w:bCs/>
        </w:rPr>
        <w:t>može</w:t>
      </w:r>
      <w:r w:rsidR="002754DC">
        <w:rPr>
          <w:bCs/>
        </w:rPr>
        <w:t xml:space="preserve"> i nakon obustave i  zaključenja stečajnog postupka u ime i za račun stečajne mase   stečajnog dužnika  </w:t>
      </w:r>
      <w:r w:rsidR="00CD34D2">
        <w:t>nad imovinom stečajnog dužnika NENAD ANIČIĆ, OIB: 01330646530, vl. U.O. AMOR u stečaju, Podstrana, Kralja Zvonimira 49</w:t>
      </w:r>
      <w:r>
        <w:t>,  nastaviti  s  unovčenjem imovine dužnika i s ostvarenim sredstvima postupiti prema odredbi iz članka 63. st. 5. Stečajnog zakona, te poduzimanja radnji radi ostvarivanja prava stečajnog dužnika koja bi mogla predstavljati stečajnu masu.</w:t>
      </w:r>
    </w:p>
    <w:p w:rsidRDefault="00187085" w:rsidP="00187085" w:rsidR="00187085"/>
    <w:p w:rsidRDefault="00187085" w:rsidP="00187085" w:rsidR="00187085">
      <w:r>
        <w:t>U pisarnici Trgovačkog  suda u Splitu može se izvršiti uvid u potpuni tekst rješenja.</w:t>
      </w:r>
    </w:p>
    <w:p w:rsidRDefault="00187085" w:rsidP="00187085" w:rsidR="00187085"/>
    <w:p w:rsidRDefault="00187085" w:rsidP="002754DC" w:rsidR="00187085">
      <w:pPr>
        <w:pStyle w:val="Tijeloteksta"/>
        <w:jc w:val="both"/>
      </w:pPr>
      <w:r>
        <w:t xml:space="preserve">Protiv naprijed navedenog  rješenja dopuštena je žalba. Žalba se podnosi Visokom trgovačkom sudu Republike Hrvatske u Zagrebu. Žalba se podnosi putem Trgovačkog sud u Splitu, u dva primjerka, u roku od 8 dana. </w:t>
      </w:r>
    </w:p>
    <w:p w:rsidRDefault="00187085" w:rsidP="00187085" w:rsidR="00187085"/>
    <w:p w:rsidRDefault="00187085" w:rsidP="00187085" w:rsidR="00187085">
      <w:pPr>
        <w:jc w:val="center"/>
      </w:pPr>
      <w:r>
        <w:t>( 4. St-</w:t>
      </w:r>
      <w:r w:rsidR="00143D3C">
        <w:t>276</w:t>
      </w:r>
      <w:r>
        <w:t xml:space="preserve">/2013  od  </w:t>
      </w:r>
      <w:r w:rsidR="00143D3C">
        <w:t>03.09</w:t>
      </w:r>
      <w:r w:rsidR="002754DC">
        <w:t>.2015</w:t>
      </w:r>
      <w:r>
        <w:t>.g. )</w:t>
      </w:r>
    </w:p>
    <w:p w:rsidRDefault="00187085" w:rsidP="00187085" w:rsidR="00187085"/>
    <w:p w:rsidRDefault="00187085" w:rsidP="00187085" w:rsidR="00187085">
      <w:pPr>
        <w:jc w:val="both"/>
      </w:pPr>
    </w:p>
    <w:p w:rsidRDefault="00187085" w:rsidP="00187085" w:rsidR="00187085">
      <w:pPr>
        <w:jc w:val="both"/>
      </w:pPr>
    </w:p>
    <w:p w:rsidRDefault="00187085" w:rsidP="00187085" w:rsidR="00187085">
      <w:pPr>
        <w:jc w:val="both"/>
      </w:pPr>
    </w:p>
    <w:p w:rsidRDefault="00F5351A" w:rsidP="00187085" w:rsidR="00F5351A" w:rsidRPr="00187085"/>
    <w:sectPr w:rsidSect="00651071" w:rsidR="00F5351A" w:rsidRPr="00187085">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68F" w:rsidR="00D0572D">
      <w:r>
        <w:separator/>
      </w:r>
    </w:p>
  </w:endnote>
  <w:endnote w:id="0" w:type="continuationSeparator">
    <w:p w:rsidRDefault="00C1668F" w:rsidR="00D057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68F" w:rsidR="00D0572D">
      <w:r>
        <w:separator/>
      </w:r>
    </w:p>
  </w:footnote>
  <w:footnote w:id="0" w:type="continuationSeparator">
    <w:p w:rsidRDefault="00C1668F" w:rsidR="00D057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51071" w:rsidR="006510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R="00651071">
    <w:pPr>
      <w:pStyle w:val="Zaglavlje"/>
    </w:pPr>
    <w:r>
      <w:tab/>
      <w:t xml:space="preserve">                                                                                                                           4. St-169/2013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71" w:rsidP="00651071" w:rsidR="00651071">
    <w:pPr>
      <w:pStyle w:val="Zaglavlje"/>
      <w:jc w:val="right"/>
    </w:pPr>
    <w:r>
      <w:t>4. St-</w:t>
    </w:r>
    <w:r w:rsidR="00143D3C">
      <w:t>276</w:t>
    </w:r>
    <w:r>
      <w:t>/2013</w:t>
    </w:r>
  </w:p>
  <w:p w:rsidRDefault="00651071" w:rsidR="006510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E482D"/>
    <w:multiLevelType w:val="multilevel"/>
    <w:tmpl w:val="BA30477C"/>
    <w:lvl w:ilvl="0">
      <w:start w:val="1"/>
      <w:numFmt w:val="upperRoman"/>
      <w:lvlText w:val="%1."/>
      <w:lvlJc w:val="left"/>
      <w:pPr>
        <w:tabs>
          <w:tab w:pos="1440" w:val="num"/>
        </w:tabs>
        <w:ind w:hanging="720" w:left="1440"/>
      </w:pPr>
      <w:rPr>
        <w:rFonts w:hint="default"/>
        <w:b/>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13746B66"/>
    <w:multiLevelType w:val="hybridMultilevel"/>
    <w:tmpl w:val="BA30477C"/>
    <w:lvl w:tplc="237A66F8"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B423E87"/>
    <w:multiLevelType w:val="hybridMultilevel"/>
    <w:tmpl w:val="1388C5FA"/>
    <w:lvl w:tplc="F816F81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097E"/>
    <w:rsid w:val="0003795B"/>
    <w:rsid w:val="00061AED"/>
    <w:rsid w:val="00064220"/>
    <w:rsid w:val="00067234"/>
    <w:rsid w:val="000A39C7"/>
    <w:rsid w:val="000C1B8D"/>
    <w:rsid w:val="000D766A"/>
    <w:rsid w:val="000D7CAA"/>
    <w:rsid w:val="000E010A"/>
    <w:rsid w:val="000E6A13"/>
    <w:rsid w:val="001261F4"/>
    <w:rsid w:val="00126F50"/>
    <w:rsid w:val="001326CA"/>
    <w:rsid w:val="001418CC"/>
    <w:rsid w:val="00143077"/>
    <w:rsid w:val="00143D3C"/>
    <w:rsid w:val="001523E2"/>
    <w:rsid w:val="001662FE"/>
    <w:rsid w:val="00180868"/>
    <w:rsid w:val="00183269"/>
    <w:rsid w:val="00185C0C"/>
    <w:rsid w:val="00187085"/>
    <w:rsid w:val="00191872"/>
    <w:rsid w:val="001A60AC"/>
    <w:rsid w:val="001B2ECC"/>
    <w:rsid w:val="001C2B40"/>
    <w:rsid w:val="001E1679"/>
    <w:rsid w:val="001E4BCD"/>
    <w:rsid w:val="001E5F7B"/>
    <w:rsid w:val="00213A41"/>
    <w:rsid w:val="002252B8"/>
    <w:rsid w:val="00230F12"/>
    <w:rsid w:val="002754DC"/>
    <w:rsid w:val="00276F93"/>
    <w:rsid w:val="002D0E40"/>
    <w:rsid w:val="002F1738"/>
    <w:rsid w:val="002F4CC7"/>
    <w:rsid w:val="00303659"/>
    <w:rsid w:val="00312AE6"/>
    <w:rsid w:val="00314584"/>
    <w:rsid w:val="00321F3A"/>
    <w:rsid w:val="00353A8D"/>
    <w:rsid w:val="003632C3"/>
    <w:rsid w:val="0036627F"/>
    <w:rsid w:val="0038599D"/>
    <w:rsid w:val="003E0CB1"/>
    <w:rsid w:val="004015AC"/>
    <w:rsid w:val="00403CAE"/>
    <w:rsid w:val="0043086D"/>
    <w:rsid w:val="00446FB8"/>
    <w:rsid w:val="00454221"/>
    <w:rsid w:val="00462521"/>
    <w:rsid w:val="0047123F"/>
    <w:rsid w:val="0047184D"/>
    <w:rsid w:val="00485770"/>
    <w:rsid w:val="004A097E"/>
    <w:rsid w:val="004A75CD"/>
    <w:rsid w:val="004D2FE5"/>
    <w:rsid w:val="004E5013"/>
    <w:rsid w:val="004E50D5"/>
    <w:rsid w:val="00502E82"/>
    <w:rsid w:val="0051255B"/>
    <w:rsid w:val="00514452"/>
    <w:rsid w:val="00524B31"/>
    <w:rsid w:val="005628EC"/>
    <w:rsid w:val="005724C5"/>
    <w:rsid w:val="0057765E"/>
    <w:rsid w:val="00586A81"/>
    <w:rsid w:val="005C6CF0"/>
    <w:rsid w:val="005D1D8A"/>
    <w:rsid w:val="005D3B99"/>
    <w:rsid w:val="005F2BB1"/>
    <w:rsid w:val="005F5933"/>
    <w:rsid w:val="00602A20"/>
    <w:rsid w:val="00612AE3"/>
    <w:rsid w:val="00651071"/>
    <w:rsid w:val="00662B13"/>
    <w:rsid w:val="006C3F79"/>
    <w:rsid w:val="006D5EA6"/>
    <w:rsid w:val="006F5C2E"/>
    <w:rsid w:val="00702967"/>
    <w:rsid w:val="00703371"/>
    <w:rsid w:val="00711908"/>
    <w:rsid w:val="00737F88"/>
    <w:rsid w:val="00747E4C"/>
    <w:rsid w:val="00753FC5"/>
    <w:rsid w:val="007646FF"/>
    <w:rsid w:val="00772ECF"/>
    <w:rsid w:val="007771AD"/>
    <w:rsid w:val="00777EA5"/>
    <w:rsid w:val="00790403"/>
    <w:rsid w:val="007A3E18"/>
    <w:rsid w:val="007A79F6"/>
    <w:rsid w:val="007C0EF4"/>
    <w:rsid w:val="007C3EF6"/>
    <w:rsid w:val="007D7266"/>
    <w:rsid w:val="007F2B4D"/>
    <w:rsid w:val="007F7672"/>
    <w:rsid w:val="00805F82"/>
    <w:rsid w:val="0081305B"/>
    <w:rsid w:val="008257E8"/>
    <w:rsid w:val="00841BEC"/>
    <w:rsid w:val="008538D0"/>
    <w:rsid w:val="00853A0E"/>
    <w:rsid w:val="00872D3B"/>
    <w:rsid w:val="00881942"/>
    <w:rsid w:val="008A6977"/>
    <w:rsid w:val="008D264D"/>
    <w:rsid w:val="008E5428"/>
    <w:rsid w:val="008F6341"/>
    <w:rsid w:val="009129D7"/>
    <w:rsid w:val="00915F81"/>
    <w:rsid w:val="00920A89"/>
    <w:rsid w:val="009306A0"/>
    <w:rsid w:val="00947A6D"/>
    <w:rsid w:val="009523D8"/>
    <w:rsid w:val="009538FC"/>
    <w:rsid w:val="00954A1A"/>
    <w:rsid w:val="009865BB"/>
    <w:rsid w:val="00987A57"/>
    <w:rsid w:val="00994623"/>
    <w:rsid w:val="009A537F"/>
    <w:rsid w:val="009B5B1F"/>
    <w:rsid w:val="009C6680"/>
    <w:rsid w:val="009E2F44"/>
    <w:rsid w:val="009F35F0"/>
    <w:rsid w:val="00A35503"/>
    <w:rsid w:val="00A7161D"/>
    <w:rsid w:val="00A829A6"/>
    <w:rsid w:val="00A85985"/>
    <w:rsid w:val="00A85F76"/>
    <w:rsid w:val="00A95C11"/>
    <w:rsid w:val="00AA489F"/>
    <w:rsid w:val="00AA64DB"/>
    <w:rsid w:val="00AD694E"/>
    <w:rsid w:val="00AE291A"/>
    <w:rsid w:val="00B007CA"/>
    <w:rsid w:val="00B05ADE"/>
    <w:rsid w:val="00B36AC2"/>
    <w:rsid w:val="00B4337E"/>
    <w:rsid w:val="00B52AF6"/>
    <w:rsid w:val="00B53C85"/>
    <w:rsid w:val="00B72B79"/>
    <w:rsid w:val="00B75DC5"/>
    <w:rsid w:val="00B8675C"/>
    <w:rsid w:val="00B87A9C"/>
    <w:rsid w:val="00B941E4"/>
    <w:rsid w:val="00BB2AF4"/>
    <w:rsid w:val="00BE78B8"/>
    <w:rsid w:val="00BF0C9E"/>
    <w:rsid w:val="00BF5249"/>
    <w:rsid w:val="00BF6EF0"/>
    <w:rsid w:val="00C13C82"/>
    <w:rsid w:val="00C14B4F"/>
    <w:rsid w:val="00C1668F"/>
    <w:rsid w:val="00C35A8B"/>
    <w:rsid w:val="00C4411B"/>
    <w:rsid w:val="00C62AB1"/>
    <w:rsid w:val="00C710A0"/>
    <w:rsid w:val="00C84052"/>
    <w:rsid w:val="00CB5CEF"/>
    <w:rsid w:val="00CC76E5"/>
    <w:rsid w:val="00CD34D2"/>
    <w:rsid w:val="00D0555D"/>
    <w:rsid w:val="00D0572D"/>
    <w:rsid w:val="00D1321B"/>
    <w:rsid w:val="00D13F47"/>
    <w:rsid w:val="00D21EDC"/>
    <w:rsid w:val="00D37780"/>
    <w:rsid w:val="00D407F8"/>
    <w:rsid w:val="00D474D7"/>
    <w:rsid w:val="00D52147"/>
    <w:rsid w:val="00D56292"/>
    <w:rsid w:val="00D93A22"/>
    <w:rsid w:val="00D95270"/>
    <w:rsid w:val="00D95F43"/>
    <w:rsid w:val="00DC0597"/>
    <w:rsid w:val="00DD3986"/>
    <w:rsid w:val="00DE197D"/>
    <w:rsid w:val="00DE3C3D"/>
    <w:rsid w:val="00DF07E7"/>
    <w:rsid w:val="00E01E46"/>
    <w:rsid w:val="00E07194"/>
    <w:rsid w:val="00E4700B"/>
    <w:rsid w:val="00E501BC"/>
    <w:rsid w:val="00E54026"/>
    <w:rsid w:val="00E54D08"/>
    <w:rsid w:val="00E9760D"/>
    <w:rsid w:val="00EA4FA8"/>
    <w:rsid w:val="00ED1657"/>
    <w:rsid w:val="00EE7C23"/>
    <w:rsid w:val="00EF64D4"/>
    <w:rsid w:val="00F061FB"/>
    <w:rsid w:val="00F23569"/>
    <w:rsid w:val="00F3028D"/>
    <w:rsid w:val="00F5351A"/>
    <w:rsid w:val="00F565DE"/>
    <w:rsid w:val="00F65C6A"/>
    <w:rsid w:val="00F670B4"/>
    <w:rsid w:val="00F83FE8"/>
    <w:rsid w:val="00FA3C38"/>
    <w:rsid w:val="00FB535B"/>
    <w:rsid w:val="00FB5B35"/>
    <w:rsid w:val="00FC6719"/>
    <w:rsid w:val="00FE0D0F"/>
    <w:rsid w:val="00FE4B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3371"/>
    <w:rPr>
      <w:rFonts w:cs="Tahoma" w:hAnsi="Tahoma" w:asci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true"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true"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true"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314584"/>
    <w:rPr>
      <w:color w:val="808080"/>
      <w:bdr w:space="0" w:sz="0" w:color="auto" w:val="none"/>
      <w:shd w:fill="auto" w:color="auto" w:val="clear"/>
    </w:rPr>
  </w:style>
  <w:style w:customStyle="true" w:styleId="eSPISCCParagraphDefaultFont" w:type="character">
    <w:name w:val="eSPIS_CC_Paragraph Default Font"/>
    <w:basedOn w:val="Zadanifontodlomka"/>
    <w:rsid w:val="003145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4584"/>
    <w:rPr>
      <w:bdr w:space="0" w:sz="0" w:color="auto" w:val="none"/>
      <w:shd w:fill="FFFFCC" w:color="auto" w:val="clear"/>
      <w:lang w:val="hr-HR"/>
    </w:rPr>
  </w:style>
  <w:style w:customStyle="true" w:styleId="PozadinaSvijetloCrvena" w:type="character">
    <w:name w:val="Pozadina_SvijetloCrvena"/>
    <w:basedOn w:val="eSPISCCParagraphDefaultFont"/>
    <w:rsid w:val="003145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45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F3028D"/>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3371"/>
    <w:rPr>
      <w:rFonts w:ascii="Tahoma" w:cs="Tahoma" w:hAnsi="Tahoma"/>
      <w:sz w:val="16"/>
      <w:szCs w:val="16"/>
    </w:rPr>
  </w:style>
  <w:style w:styleId="Tijeloteksta-uvlaka3" w:type="paragraph">
    <w:name w:val="Body Text Indent 3"/>
    <w:basedOn w:val="Normal"/>
    <w:rsid w:val="00321F3A"/>
    <w:pPr>
      <w:spacing w:after="120"/>
      <w:ind w:left="283"/>
    </w:pPr>
    <w:rPr>
      <w:sz w:val="16"/>
      <w:szCs w:val="16"/>
      <w:lang w:eastAsia="hr-HR" w:val="hr-HR"/>
    </w:rPr>
  </w:style>
  <w:style w:styleId="Odlomakpopisa" w:type="paragraph">
    <w:name w:val="List Paragraph"/>
    <w:basedOn w:val="Normal"/>
    <w:uiPriority w:val="34"/>
    <w:qFormat/>
    <w:rsid w:val="008F6341"/>
    <w:pPr>
      <w:ind w:left="720"/>
      <w:contextualSpacing/>
    </w:pPr>
    <w:rPr>
      <w:rFonts w:eastAsia="Calibri"/>
      <w:szCs w:val="22"/>
      <w:lang w:val="hr-HR"/>
    </w:rPr>
  </w:style>
  <w:style w:styleId="Tijeloteksta" w:type="paragraph">
    <w:name w:val="Body Text"/>
    <w:basedOn w:val="Normal"/>
    <w:link w:val="TijelotekstaChar"/>
    <w:rsid w:val="00187085"/>
    <w:pPr>
      <w:spacing w:after="120"/>
    </w:pPr>
  </w:style>
  <w:style w:customStyle="1" w:styleId="TijelotekstaChar" w:type="character">
    <w:name w:val="Tijelo teksta Char"/>
    <w:link w:val="Tijeloteksta"/>
    <w:rsid w:val="00187085"/>
    <w:rPr>
      <w:sz w:val="24"/>
      <w:szCs w:val="24"/>
      <w:lang w:eastAsia="en-US" w:val="en-US"/>
    </w:rPr>
  </w:style>
  <w:style w:styleId="Zaglavlje" w:type="paragraph">
    <w:name w:val="header"/>
    <w:basedOn w:val="Normal"/>
    <w:link w:val="ZaglavljeChar"/>
    <w:uiPriority w:val="99"/>
    <w:rsid w:val="00187085"/>
    <w:pPr>
      <w:tabs>
        <w:tab w:pos="4536" w:val="center"/>
        <w:tab w:pos="9072" w:val="right"/>
      </w:tabs>
    </w:pPr>
    <w:rPr>
      <w:lang w:eastAsia="hr-HR" w:val="hr-HR"/>
    </w:rPr>
  </w:style>
  <w:style w:customStyle="1" w:styleId="ZaglavljeChar" w:type="character">
    <w:name w:val="Zaglavlje Char"/>
    <w:link w:val="Zaglavlje"/>
    <w:uiPriority w:val="99"/>
    <w:rsid w:val="00187085"/>
    <w:rPr>
      <w:sz w:val="24"/>
      <w:szCs w:val="24"/>
    </w:rPr>
  </w:style>
  <w:style w:styleId="Brojstranice" w:type="character">
    <w:name w:val="page number"/>
    <w:rsid w:val="00187085"/>
  </w:style>
  <w:style w:styleId="Podnoje" w:type="paragraph">
    <w:name w:val="footer"/>
    <w:basedOn w:val="Normal"/>
    <w:link w:val="PodnojeChar"/>
    <w:rsid w:val="002754DC"/>
    <w:pPr>
      <w:tabs>
        <w:tab w:pos="4536" w:val="center"/>
        <w:tab w:pos="9072" w:val="right"/>
      </w:tabs>
    </w:pPr>
  </w:style>
  <w:style w:customStyle="1" w:styleId="PodnojeChar" w:type="character">
    <w:name w:val="Podnožje Char"/>
    <w:basedOn w:val="Zadanifontodlomka"/>
    <w:link w:val="Podnoje"/>
    <w:rsid w:val="002754DC"/>
    <w:rPr>
      <w:sz w:val="24"/>
      <w:szCs w:val="24"/>
      <w:lang w:eastAsia="en-US" w:val="en-US"/>
    </w:rPr>
  </w:style>
  <w:style w:styleId="Tekstrezerviranogmjesta" w:type="character">
    <w:name w:val="Placeholder Text"/>
    <w:basedOn w:val="Zadanifontodlomka"/>
    <w:uiPriority w:val="99"/>
    <w:semiHidden/>
    <w:rsid w:val="00314584"/>
    <w:rPr>
      <w:color w:val="808080"/>
      <w:bdr w:color="auto" w:space="0" w:sz="0" w:val="none"/>
      <w:shd w:color="auto" w:fill="auto" w:val="clear"/>
    </w:rPr>
  </w:style>
  <w:style w:customStyle="1" w:styleId="eSPISCCParagraphDefaultFont" w:type="character">
    <w:name w:val="eSPIS_CC_Paragraph Default Font"/>
    <w:basedOn w:val="Zadanifontodlomka"/>
    <w:rsid w:val="003145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4584"/>
    <w:rPr>
      <w:bdr w:color="auto" w:space="0" w:sz="0" w:val="none"/>
      <w:shd w:color="auto" w:fill="FFFFCC" w:val="clear"/>
      <w:lang w:val="hr-HR"/>
    </w:rPr>
  </w:style>
  <w:style w:customStyle="1" w:styleId="PozadinaSvijetloCrvena" w:type="character">
    <w:name w:val="Pozadina_SvijetloCrvena"/>
    <w:basedOn w:val="eSPISCCParagraphDefaultFont"/>
    <w:rsid w:val="003145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45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St-276/2013</izvorni_sadrzaj>
    <derivirana_varijabla naziv="DomainObject.Predmet.OznakaBroj_1">St-276/2013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JUPITER-MMP d.o.o. za proizvodnju, trgovinu i usluge</izvorni_sadrzaj>
    <derivirana_varijabla naziv="DomainObject.Predmet.ProtustrankaFormated_1">  JUPITER-MMP d.o.o. za proizvodnju, trgovinu i usluge</derivirana_varijabla>
  </DomainObject.Predmet.ProtustrankaFormated>
  <DomainObject.Predmet.ProtustrankaFormatedOIB>
    <izvorni_sadrzaj>  JUPITER-MMP d.o.o. za proizvodnju, trgovinu i usluge, OIB 90719782111</izvorni_sadrzaj>
    <derivirana_varijabla naziv="DomainObject.Predmet.ProtustrankaFormatedOIB_1">  JUPITER-MMP d.o.o. za proizvodnju, trgovinu i usluge, OIB 90719782111</derivirana_varijabla>
  </DomainObject.Predmet.ProtustrankaFormatedOIB>
  <DomainObject.Predmet.ProtustrankaFormatedWithAdress>
    <izvorni_sadrzaj> JUPITER-MMP d.o.o. za proizvodnju, trgovinu i usluge, Slavonska Ulica 1, Split</izvorni_sadrzaj>
    <derivirana_varijabla naziv="DomainObject.Predmet.ProtustrankaFormatedWithAdress_1"> JUPITER-MMP d.o.o. za proizvodnju, trgovinu i usluge, Slavonska Ulica 1, Split</derivirana_varijabla>
  </DomainObject.Predmet.ProtustrankaFormatedWithAdress>
  <DomainObject.Predmet.ProtustrankaFormatedWithAdressOIB>
    <izvorni_sadrzaj> JUPITER-MMP d.o.o. za proizvodnju, trgovinu i usluge, OIB 90719782111, Slavonska Ulica 1, Split</izvorni_sadrzaj>
    <derivirana_varijabla naziv="DomainObject.Predmet.ProtustrankaFormatedWithAdressOIB_1"> JUPITER-MMP d.o.o. za proizvodnju, trgovinu i usluge, OIB 90719782111, Slavonska Ulica 1, Split</derivirana_varijabla>
  </DomainObject.Predmet.ProtustrankaFormatedWithAdressOIB>
  <DomainObject.Predmet.ProtustrankaWithAdress>
    <izvorni_sadrzaj>JUPITER-MMP d.o.o. za proizvodnju, trgovinu i usluge Slavonska Ulica 1, Split</izvorni_sadrzaj>
    <derivirana_varijabla naziv="DomainObject.Predmet.ProtustrankaWithAdress_1">JUPITER-MMP d.o.o. za proizvodnju, trgovinu i usluge Slavonska Ulica 1, Split</derivirana_varijabla>
  </DomainObject.Predmet.ProtustrankaWithAdress>
  <DomainObject.Predmet.ProtustrankaWithAdressOIB>
    <izvorni_sadrzaj>JUPITER-MMP d.o.o. za proizvodnju, trgovinu i usluge, OIB 90719782111, Slavonska Ulica 1, Split</izvorni_sadrzaj>
    <derivirana_varijabla naziv="DomainObject.Predmet.ProtustrankaWithAdressOIB_1">JUPITER-MMP d.o.o. za proizvodnju, trgovinu i usluge, OIB 90719782111, Slavonska Ulica 1, Split</derivirana_varijabla>
  </DomainObject.Predmet.ProtustrankaWithAdressOIB>
  <DomainObject.Predmet.ProtustrankaNazivFormated>
    <izvorni_sadrzaj>JUPITER-MMP d.o.o. za proizvodnju, trgovinu i usluge</izvorni_sadrzaj>
    <derivirana_varijabla naziv="DomainObject.Predmet.ProtustrankaNazivFormated_1">JUPITER-MMP d.o.o. za proizvodnju, trgovinu i usluge</derivirana_varijabla>
  </DomainObject.Predmet.ProtustrankaNazivFormated>
  <DomainObject.Predmet.ProtustrankaNazivFormatedOIB>
    <izvorni_sadrzaj>JUPITER-MMP d.o.o. za proizvodnju, trgovinu i usluge, OIB 90719782111</izvorni_sadrzaj>
    <derivirana_varijabla naziv="DomainObject.Predmet.ProtustrankaNazivFormatedOIB_1">JUPITER-MMP d.o.o. za proizvodnju, trgovinu i usluge, OIB 90719782111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OTP banka Hrvatska dioničko društvo zastupanog po punomoćniku Frane Grbić; EUROHERC osiguranje - dioničko društvo za osiguranje imovine i osoba i druge poslove osiguranja; FINANCIJSKA AGENCIJA; JADRANSKO OSIGURANJE dioničko društvo; TRIGLAV OSIGURANJE d. d.; GRAD SPLIT; Ministarstvo financija RH, Porezna uprava Split zastupanog po punomoćniku Županijsko državno odvjetništvo u Splitu</izvorni_sadrzaj>
    <derivirana_varijabla naziv="DomainObject.Predmet.StrankaFormated_1">  FINA Split; OTP banka Hrvatska dioničko društvo zastupanog po punomoćniku Frane Grbić; EUROHERC osiguranje - dioničko društvo za osiguranje imovine i osoba i druge poslove osiguranja; FINANCIJSKA AGENCIJA; JADRANSKO OSIGURANJE dioničko društvo; TRIGLAV OSIGURANJE d. d.; GRAD SPLIT; Ministarstvo financija RH, Porezna uprava Split zastupanog po punomoćniku Županijsko državno odvjetništvo u Splitu</derivirana_varijabla>
  </DomainObject.Predmet.StrankaFormated>
  <DomainObject.Predmet.StrankaFormatedOIB>
    <izvorni_sadrzaj>  FINA Split; OTP banka Hrvatska dioničko društvo, OIB 52508873833 zastupanog po punomoćniku Frane Grbić; EUROHERC osiguranje - dioničko društvo za osiguranje imovine i osoba i druge poslove osiguranja, OIB 22694857747; FINANCIJSKA AGENCIJA, OIB 85821130368; JADRANSKO OSIGURANJE dioničko društvo, OIB 94472454976; TRIGLAV OSIGURANJE d. d., OIB 29743547503; GRAD SPLIT, OIB 78755598868; Ministarstvo financija RH, Porezna uprava Split zastupanog po punomoćniku Županijsko državno odvjetništvo u Splitu</izvorni_sadrzaj>
    <derivirana_varijabla naziv="DomainObject.Predmet.StrankaFormatedOIB_1">  FINA Split; OTP banka Hrvatska dioničko društvo, OIB 52508873833 zastupanog po punomoćniku Frane Grbić; EUROHERC osiguranje - dioničko društvo za osiguranje imovine i osoba i druge poslove osiguranja, OIB 22694857747; FINANCIJSKA AGENCIJA, OIB 85821130368; JADRANSKO OSIGURANJE dioničko društvo, OIB 94472454976; TRIGLAV OSIGURANJE d. d., OIB 29743547503; GRAD SPLIT, OIB 78755598868; Ministarstvo financija RH, Porezna uprava Split zastupanog po punomoćniku Županijsko državno odvjetništvo u Splitu</derivirana_varijabla>
  </DomainObject.Predmet.StrankaFormatedOIB>
  <DomainObject.Predmet.StrankaFormatedWithAdress>
    <izvorni_sadrzaj> FINA Split, Mažuranovićevo šetalište 24 b, 21000 Split; OTP banka Hrvatska dioničko društvo, Ulica Domovinskog rata 3, 23000 Zadar zastupanog po punomoćniku Frane Grbić; EUROHERC osiguranje - dioničko društvo za osiguranje imovine i osoba i druge poslove osiguranja, Ulica grada Vukovara 282, Zagreb; FINANCIJSKA AGENCIJA, Vrtni put 3, 10000 Zagreb; JADRANSKO OSIGURANJE dioničko društvo, Varaždinska 54, 21000 Split; TRIGLAV OSIGURANJE d. d., Antuna Heinza 4, Zagreb; GRAD SPLIT, Branimirova obala 17, 21000 Split; Ministarstvo financija RH, Porezna uprava Split zastupanog po punomoćniku Županijsko državno odvjetništvo u Splitu</izvorni_sadrzaj>
    <derivirana_varijabla naziv="DomainObject.Predmet.StrankaFormatedWithAdress_1"> FINA Split, Mažuranovićevo šetalište 24 b, 21000 Split; OTP banka Hrvatska dioničko društvo, Ulica Domovinskog rata 3, 23000 Zadar zastupanog po punomoćniku Frane Grbić; EUROHERC osiguranje - dioničko društvo za osiguranje imovine i osoba i druge poslove osiguranja, Ulica grada Vukovara 282, Zagreb; FINANCIJSKA AGENCIJA, Vrtni put 3, 10000 Zagreb; JADRANSKO OSIGURANJE dioničko društvo, Varaždinska 54, 21000 Split; TRIGLAV OSIGURANJE d. d., Antuna Heinza 4, Zagreb; GRAD SPLIT, Branimirova obala 17, 21000 Split; Ministarstvo financija RH, Porezna uprava Split zastupanog po punomoćniku Županijsko državno odvjetništvo u Splitu</derivirana_varijabla>
  </DomainObject.Predmet.StrankaFormatedWithAdress>
  <DomainObject.Predmet.StrankaFormatedWithAdressOIB>
    <izvorni_sadrzaj> FINA Split, Mažuranovićevo šetalište 24 b, 21000 Split; OTP banka Hrvatska dioničko društvo, OIB 52508873833, Ulica Domovinskog rata 3, 23000 Zadar zastupanog po punomoćniku Frane Grbić; EUROHERC osiguranje - dioničko društvo za osiguranje imovine i osoba i druge poslove osiguranja, OIB 22694857747, Ulica grada Vukovara 282, Zagreb; FINANCIJSKA AGENCIJA, OIB 85821130368, Vrtni put 3, 10000 Zagreb; JADRANSKO OSIGURANJE dioničko društvo, OIB 94472454976, Varaždinska 54, 21000 Split; TRIGLAV OSIGURANJE d. d., OIB 29743547503, Antuna Heinza 4, Zagreb; GRAD SPLIT, OIB 78755598868, Branimirova obala 17, 21000 Split; Ministarstvo financija RH, Porezna uprava Split zastupanog po punomoćniku Županijsko državno odvjetništvo u Splitu</izvorni_sadrzaj>
    <derivirana_varijabla naziv="DomainObject.Predmet.StrankaFormatedWithAdressOIB_1"> FINA Split, Mažuranovićevo šetalište 24 b, 21000 Split; OTP banka Hrvatska dioničko društvo, OIB 52508873833, Ulica Domovinskog rata 3, 23000 Zadar zastupanog po punomoćniku Frane Grbić; EUROHERC osiguranje - dioničko društvo za osiguranje imovine i osoba i druge poslove osiguranja, OIB 22694857747, Ulica grada Vukovara 282, Zagreb; FINANCIJSKA AGENCIJA, OIB 85821130368, Vrtni put 3, 10000 Zagreb; JADRANSKO OSIGURANJE dioničko društvo, OIB 94472454976, Varaždinska 54, 21000 Split; TRIGLAV OSIGURANJE d. d., OIB 29743547503, Antuna Heinza 4, Zagreb; GRAD SPLIT, OIB 78755598868, Branimirova obala 17, 21000 Split; Ministarstvo financija RH, Porezna uprava Split zastupanog po punomoćniku Županijsko državno odvjetništvo u Splitu</derivirana_varijabla>
  </DomainObject.Predmet.StrankaFormatedWithAdressOIB>
  <DomainObject.Predmet.StrankaWithAdress>
    <izvorni_sadrzaj>FINA Split Mažuranovićevo šetalište 24 b,21000 Split,OTP banka Hrvatska dioničko društvo Ulica Domovinskog rata 3,23000 Zadar,EUROHERC osiguranje - dioničko društvo za osiguranje imovine i osoba i druge poslove osiguranja Ulica grada Vukovara 282,Zagreb,FINANCIJSKA AGENCIJA Vrtni put 3,10000 Zagreb,JADRANSKO OSIGURANJE dioničko društvo Varaždinska 54,21000 Split,TRIGLAV OSIGURANJE d. d. Antuna Heinza 4,Zagreb,GRAD SPLIT Branimirova obala 17,21000 Split,Ministarstvo financija RH, Porezna uprava Split </izvorni_sadrzaj>
    <derivirana_varijabla naziv="DomainObject.Predmet.StrankaWithAdress_1">FINA Split Mažuranovićevo šetalište 24 b,21000 Split,OTP banka Hrvatska dioničko društvo Ulica Domovinskog rata 3,23000 Zadar,EUROHERC osiguranje - dioničko društvo za osiguranje imovine i osoba i druge poslove osiguranja Ulica grada Vukovara 282,Zagreb,FINANCIJSKA AGENCIJA Vrtni put 3,10000 Zagreb,JADRANSKO OSIGURANJE dioničko društvo Varaždinska 54,21000 Split,TRIGLAV OSIGURANJE d. d. Antuna Heinza 4,Zagreb,GRAD SPLIT Branimirova obala 17,21000 Split,Ministarstvo financija RH, Porezna uprava Split </derivirana_varijabla>
  </DomainObject.Predmet.StrankaWithAdress>
  <DomainObject.Predmet.StrankaWithAdressOIB>
    <izvorni_sadrzaj>FINA Split, Mažuranovićevo šetalište 24 b,21000 Split,OTP banka Hrvatska dioničko društvo, OIB 52508873833, Ulica Domovinskog rata 3,23000 Zadar,EUROHERC osiguranje - dioničko društvo za osiguranje imovine i osoba i druge poslove osiguranja, OIB 22694857747, Ulica grada Vukovara 282,Zagreb,FINANCIJSKA AGENCIJA, OIB 85821130368, Vrtni put 3,10000 Zagreb,JADRANSKO OSIGURANJE dioničko društvo, OIB 94472454976, Varaždinska 54,21000 Split,TRIGLAV OSIGURANJE d. d., OIB 29743547503, Antuna Heinza 4,Zagreb,GRAD SPLIT, OIB 78755598868, Branimirova obala 17,21000 Split,Ministarstvo financija RH, Porezna uprava Split</izvorni_sadrzaj>
    <derivirana_varijabla naziv="DomainObject.Predmet.StrankaWithAdressOIB_1">FINA Split, Mažuranovićevo šetalište 24 b,21000 Split,OTP banka Hrvatska dioničko društvo, OIB 52508873833, Ulica Domovinskog rata 3,23000 Zadar,EUROHERC osiguranje - dioničko društvo za osiguranje imovine i osoba i druge poslove osiguranja, OIB 22694857747, Ulica grada Vukovara 282,Zagreb,FINANCIJSKA AGENCIJA, OIB 85821130368, Vrtni put 3,10000 Zagreb,JADRANSKO OSIGURANJE dioničko društvo, OIB 94472454976, Varaždinska 54,21000 Split,TRIGLAV OSIGURANJE d. d., OIB 29743547503, Antuna Heinza 4,Zagreb,GRAD SPLIT, OIB 78755598868, Branimirova obala 17,21000 Split,Ministarstvo financija RH, Porezna uprava Split</derivirana_varijabla>
  </DomainObject.Predmet.StrankaWithAdressOIB>
  <DomainObject.Predmet.StrankaNazivFormated>
    <izvorni_sadrzaj>FINA Split,OTP banka Hrvatska dioničko društvo,EUROHERC osiguranje - dioničko društvo za osiguranje imovine i osoba i druge poslove osiguranja,FINANCIJSKA AGENCIJA,JADRANSKO OSIGURANJE dioničko društvo,TRIGLAV OSIGURANJE d. d.,GRAD SPLIT,Ministarstvo financija RH, Porezna uprava Split</izvorni_sadrzaj>
    <derivirana_varijabla naziv="DomainObject.Predmet.StrankaNazivFormated_1">FINA Split,OTP banka Hrvatska dioničko društvo,EUROHERC osiguranje - dioničko društvo za osiguranje imovine i osoba i druge poslove osiguranja,FINANCIJSKA AGENCIJA,JADRANSKO OSIGURANJE dioničko društvo,TRIGLAV OSIGURANJE d. d.,GRAD SPLIT,Ministarstvo financija RH, Porezna uprava Split</derivirana_varijabla>
  </DomainObject.Predmet.StrankaNazivFormated>
  <DomainObject.Predmet.StrankaNazivFormatedOIB>
    <izvorni_sadrzaj>FINA Split,OTP banka Hrvatska dioničko društvo, OIB 52508873833,EUROHERC osiguranje - dioničko društvo za osiguranje imovine i osoba i druge poslove osiguranja, OIB 22694857747,FINANCIJSKA AGENCIJA, OIB 85821130368,JADRANSKO OSIGURANJE dioničko društvo, OIB 94472454976,TRIGLAV OSIGURANJE d. d., OIB 29743547503,GRAD SPLIT, OIB 78755598868,Ministarstvo financija RH, Porezna uprava Split</izvorni_sadrzaj>
    <derivirana_varijabla naziv="DomainObject.Predmet.StrankaNazivFormatedOIB_1">FINA Split,OTP banka Hrvatska dioničko društvo, OIB 52508873833,EUROHERC osiguranje - dioničko društvo za osiguranje imovine i osoba i druge poslove osiguranja, OIB 22694857747,FINANCIJSKA AGENCIJA, OIB 85821130368,JADRANSKO OSIGURANJE dioničko društvo, OIB 94472454976,TRIGLAV OSIGURANJE d. d., OIB 29743547503,GRAD SPLIT, OIB 78755598868,Ministarstvo financija RH, Porezna uprava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OTP banka Hrvatska dioničko društvo zastupanog po punomoćniku Frane Grbić</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 zastupanog po punomoćniku Županijsko državno odvjetništvo u Splitu</item>
    </izvorni_sadrzaj>
    <derivirana_varijabla naziv="DomainObject.Predmet.StrankaListFormated_1">
      <item>FINA Split</item>
      <item>OTP banka Hrvatska dioničko društvo zastupanog po punomoćniku Frane Grbić</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 zastupanog po punomoćniku Županijsko državno odvjetništvo u Splitu</item>
    </derivirana_varijabla>
  </DomainObject.Predmet.StrankaListFormated>
  <DomainObject.Predmet.StrankaListFormatedOIB>
    <izvorni_sadrzaj>
      <item>FINA Split</item>
      <item>OTP banka Hrvatska dioničko društvo, OIB 52508873833 zastupanog po punomoćniku Frane Grbić</item>
      <item>EUROHERC osiguranje - dioničko društvo za osiguranje imovine i osoba i druge poslove osiguranja, OIB 22694857747</item>
      <item>FINANCIJSKA AGENCIJA, OIB 85821130368</item>
      <item>JADRANSKO OSIGURANJE dioničko društvo, OIB 94472454976</item>
      <item>TRIGLAV OSIGURANJE d. d., OIB 29743547503</item>
      <item>GRAD SPLIT, OIB 78755598868</item>
      <item>Ministarstvo financija RH, Porezna uprava Split zastupanog po punomoćniku Županijsko državno odvjetništvo u Splitu</item>
    </izvorni_sadrzaj>
    <derivirana_varijabla naziv="DomainObject.Predmet.StrankaListFormatedOIB_1">
      <item>FINA Split</item>
      <item>OTP banka Hrvatska dioničko društvo, OIB 52508873833 zastupanog po punomoćniku Frane Grbić</item>
      <item>EUROHERC osiguranje - dioničko društvo za osiguranje imovine i osoba i druge poslove osiguranja, OIB 22694857747</item>
      <item>FINANCIJSKA AGENCIJA, OIB 85821130368</item>
      <item>JADRANSKO OSIGURANJE dioničko društvo, OIB 94472454976</item>
      <item>TRIGLAV OSIGURANJE d. d., OIB 29743547503</item>
      <item>GRAD SPLIT, OIB 78755598868</item>
      <item>Ministarstvo financija RH, Porezna uprava Split zastupanog po punomoćniku Županijsko državno odvjetništvo u Splitu</item>
    </derivirana_varijabla>
  </DomainObject.Predmet.StrankaListFormatedOIB>
  <DomainObject.Predmet.StrankaListFormatedWithAdress>
    <izvorni_sadrzaj>
      <item>FINA Split, Mažuranovićevo šetalište 24 b, 21000 Split</item>
      <item>OTP banka Hrvatska dioničko društvo, Ulica Domovinskog rata 3, 23000 Zadar zastupanog po punomoćniku Frane Grbić</item>
      <item>EUROHERC osiguranje - dioničko društvo za osiguranje imovine i osoba i druge poslove osiguranja, Ulica grada Vukovara 282, Zagreb</item>
      <item>FINANCIJSKA AGENCIJA, Vrtni put 3, 10000 Zagreb</item>
      <item>JADRANSKO OSIGURANJE dioničko društvo, Varaždinska 54, 21000 Split</item>
      <item>TRIGLAV OSIGURANJE d. d., Antuna Heinza 4, Zagreb</item>
      <item>GRAD SPLIT, Branimirova obala 17, 21000 Split</item>
      <item>Ministarstvo financija RH, Porezna uprava Split zastupanog po punomoćniku Županijsko državno odvjetništvo u Splitu</item>
    </izvorni_sadrzaj>
    <derivirana_varijabla naziv="DomainObject.Predmet.StrankaListFormatedWithAdress_1">
      <item>FINA Split, Mažuranovićevo šetalište 24 b, 21000 Split</item>
      <item>OTP banka Hrvatska dioničko društvo, Ulica Domovinskog rata 3, 23000 Zadar zastupanog po punomoćniku Frane Grbić</item>
      <item>EUROHERC osiguranje - dioničko društvo za osiguranje imovine i osoba i druge poslove osiguranja, Ulica grada Vukovara 282, Zagreb</item>
      <item>FINANCIJSKA AGENCIJA, Vrtni put 3, 10000 Zagreb</item>
      <item>JADRANSKO OSIGURANJE dioničko društvo, Varaždinska 54, 21000 Split</item>
      <item>TRIGLAV OSIGURANJE d. d., Antuna Heinza 4, Zagreb</item>
      <item>GRAD SPLIT, Branimirova obala 17, 21000 Split</item>
      <item>Ministarstvo financija RH, Porezna uprava Split zastupanog po punomoćniku Županijsko državno odvjetništvo u Splitu</item>
    </derivirana_varijabla>
  </DomainObject.Predmet.StrankaListFormatedWithAdress>
  <DomainObject.Predmet.StrankaListFormatedWithAdressOIB>
    <izvorni_sadrzaj>
      <item>FINA Split, Mažuranovićevo šetalište 24 b, 21000 Split</item>
      <item>OTP banka Hrvatska dioničko društvo, OIB 52508873833, Ulica Domovinskog rata 3, 23000 Zadar zastupanog po punomoćniku Frane Grbić</item>
      <item>EUROHERC osiguranje - dioničko društvo za osiguranje imovine i osoba i druge poslove osiguranja, OIB 22694857747, Ulica grada Vukovara 282, Zagreb</item>
      <item>FINANCIJSKA AGENCIJA, OIB 85821130368, Vrtni put 3, 10000 Zagreb</item>
      <item>JADRANSKO OSIGURANJE dioničko društvo, OIB 94472454976, Varaždinska 54, 21000 Split</item>
      <item>TRIGLAV OSIGURANJE d. d., OIB 29743547503, Antuna Heinza 4, Zagreb</item>
      <item>GRAD SPLIT, OIB 78755598868, Branimirova obala 17, 21000 Split</item>
      <item>Ministarstvo financija RH, Porezna uprava Split zastupanog po punomoćniku Županijsko državno odvjetništvo u Splitu</item>
    </izvorni_sadrzaj>
    <derivirana_varijabla naziv="DomainObject.Predmet.StrankaListFormatedWithAdressOIB_1">
      <item>FINA Split, Mažuranovićevo šetalište 24 b, 21000 Split</item>
      <item>OTP banka Hrvatska dioničko društvo, OIB 52508873833, Ulica Domovinskog rata 3, 23000 Zadar zastupanog po punomoćniku Frane Grbić</item>
      <item>EUROHERC osiguranje - dioničko društvo za osiguranje imovine i osoba i druge poslove osiguranja, OIB 22694857747, Ulica grada Vukovara 282, Zagreb</item>
      <item>FINANCIJSKA AGENCIJA, OIB 85821130368, Vrtni put 3, 10000 Zagreb</item>
      <item>JADRANSKO OSIGURANJE dioničko društvo, OIB 94472454976, Varaždinska 54, 21000 Split</item>
      <item>TRIGLAV OSIGURANJE d. d., OIB 29743547503, Antuna Heinza 4, Zagreb</item>
      <item>GRAD SPLIT, OIB 78755598868, Branimirova obala 17, 21000 Split</item>
      <item>Ministarstvo financija RH, Porezna uprava Split zastupanog po punomoćniku Županijsko državno odvjetništvo u Splitu</item>
    </derivirana_varijabla>
  </DomainObject.Predmet.StrankaListFormatedWithAdressOIB>
  <DomainObject.Predmet.StrankaListNazivFormated>
    <izvorni_sadrzaj>
      <item>FINA Split</item>
      <item>OTP banka Hrvatska dioničko društvo</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item>
    </izvorni_sadrzaj>
    <derivirana_varijabla naziv="DomainObject.Predmet.StrankaListNazivFormated_1">
      <item>FINA Split</item>
      <item>OTP banka Hrvatska dioničko društvo</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item>
    </derivirana_varijabla>
  </DomainObject.Predmet.StrankaListNazivFormated>
  <DomainObject.Predmet.StrankaListNazivFormatedOIB>
    <izvorni_sadrzaj>
      <item>FINA Split</item>
      <item>OTP banka Hrvatska dioničko društvo, OIB 52508873833</item>
      <item>EUROHERC osiguranje - dioničko društvo za osiguranje imovine i osoba i druge poslove osiguranja, OIB 22694857747</item>
      <item>FINANCIJSKA AGENCIJA, OIB 85821130368</item>
      <item>JADRANSKO OSIGURANJE dioničko društvo, OIB 94472454976</item>
      <item>TRIGLAV OSIGURANJE d. d., OIB 29743547503</item>
      <item>GRAD SPLIT, OIB 78755598868</item>
      <item>Ministarstvo financija RH, Porezna uprava Split</item>
    </izvorni_sadrzaj>
    <derivirana_varijabla naziv="DomainObject.Predmet.StrankaListNazivFormatedOIB_1">
      <item>FINA Split</item>
      <item>OTP banka Hrvatska dioničko društvo, OIB 52508873833</item>
      <item>EUROHERC osiguranje - dioničko društvo za osiguranje imovine i osoba i druge poslove osiguranja, OIB 22694857747</item>
      <item>FINANCIJSKA AGENCIJA, OIB 85821130368</item>
      <item>JADRANSKO OSIGURANJE dioničko društvo, OIB 94472454976</item>
      <item>TRIGLAV OSIGURANJE d. d., OIB 29743547503</item>
      <item>GRAD SPLIT, OIB 78755598868</item>
      <item>Ministarstvo financija RH, Porezna uprava Split</item>
    </derivirana_varijabla>
  </DomainObject.Predmet.StrankaListNazivFormatedOIB>
  <DomainObject.Predmet.ProtuStrankaListFormated>
    <izvorni_sadrzaj>
      <item>JUPITER-MMP d.o.o. za proizvodnju, trgovinu i usluge</item>
    </izvorni_sadrzaj>
    <derivirana_varijabla naziv="DomainObject.Predmet.ProtuStrankaListFormated_1">
      <item>JUPITER-MMP d.o.o. za proizvodnju, trgovinu i usluge</item>
    </derivirana_varijabla>
  </DomainObject.Predmet.ProtuStrankaListFormated>
  <DomainObject.Predmet.ProtuStrankaListFormatedOIB>
    <izvorni_sadrzaj>
      <item>JUPITER-MMP d.o.o. za proizvodnju, trgovinu i usluge, OIB 90719782111</item>
    </izvorni_sadrzaj>
    <derivirana_varijabla naziv="DomainObject.Predmet.ProtuStrankaListFormatedOIB_1">
      <item>JUPITER-MMP d.o.o. za proizvodnju, trgovinu i usluge, OIB 90719782111</item>
    </derivirana_varijabla>
  </DomainObject.Predmet.ProtuStrankaListFormatedOIB>
  <DomainObject.Predmet.ProtuStrankaListFormatedWithAdress>
    <izvorni_sadrzaj>
      <item>JUPITER-MMP d.o.o. za proizvodnju, trgovinu i usluge, Slavonska Ulica 1, Split</item>
    </izvorni_sadrzaj>
    <derivirana_varijabla naziv="DomainObject.Predmet.ProtuStrankaListFormatedWithAdress_1">
      <item>JUPITER-MMP d.o.o. za proizvodnju, trgovinu i usluge, Slavonska Ulica 1, Split</item>
    </derivirana_varijabla>
  </DomainObject.Predmet.ProtuStrankaListFormatedWithAdress>
  <DomainObject.Predmet.ProtuStrankaListFormatedWithAdressOIB>
    <izvorni_sadrzaj>
      <item>JUPITER-MMP d.o.o. za proizvodnju, trgovinu i usluge, OIB 90719782111, Slavonska Ulica 1, Split</item>
    </izvorni_sadrzaj>
    <derivirana_varijabla naziv="DomainObject.Predmet.ProtuStrankaListFormatedWithAdressOIB_1">
      <item>JUPITER-MMP d.o.o. za proizvodnju, trgovinu i usluge, OIB 90719782111, Slavonska Ulica 1, Split</item>
    </derivirana_varijabla>
  </DomainObject.Predmet.ProtuStrankaListFormatedWithAdressOIB>
  <DomainObject.Predmet.ProtuStrankaListNazivFormated>
    <izvorni_sadrzaj>
      <item>JUPITER-MMP d.o.o. za proizvodnju, trgovinu i usluge</item>
    </izvorni_sadrzaj>
    <derivirana_varijabla naziv="DomainObject.Predmet.ProtuStrankaListNazivFormated_1">
      <item>JUPITER-MMP d.o.o. za proizvodnju, trgovinu i usluge</item>
    </derivirana_varijabla>
  </DomainObject.Predmet.ProtuStrankaListNazivFormated>
  <DomainObject.Predmet.ProtuStrankaListNazivFormatedOIB>
    <izvorni_sadrzaj>
      <item>JUPITER-MMP d.o.o. za proizvodnju, trgovinu i usluge, OIB 90719782111</item>
    </izvorni_sadrzaj>
    <derivirana_varijabla naziv="DomainObject.Predmet.ProtuStrankaListNazivFormatedOIB_1">
      <item>JUPITER-MMP d.o.o. za proizvodnju, trgovinu i usluge, OIB 90719782111</item>
    </derivirana_varijabla>
  </DomainObject.Predmet.ProtuStrankaListNazivFormatedOIB>
  <DomainObject.Predmet.OstaliListFormated>
    <izvorni_sadrzaj>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Frane Grbić punomoćnik sudionika u postupku OTP banka Hrvatska dioničko društvo</item>
      <item>Županijsko državno odvjetništvo u Splitu punomoćnik sudionika u postupku Ministarstvo financija RH, Porezna uprava Split</item>
    </izvorni_sadrzaj>
    <derivirana_varijabla naziv="DomainObject.Predmet.OstaliListFormated_1">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Frane Grbić punomoćnik sudionika u postupku OTP banka Hrvatska dioničko društvo</item>
      <item>Županijsko državno odvjetništvo u Splitu punomoćnik sudionika u postupku Ministarstvo financija RH, Porezna uprava Split</item>
    </derivirana_varijabla>
  </DomainObject.Predmet.OstaliListFormated>
  <DomainObject.Predmet.OstaliListFormatedOIB>
    <izvorni_sadrzaj>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 OIB 64546066176</item>
      <item>Financijska agencija, OIB 85821130368</item>
      <item>Trgovački sud Split Ured predsjenika suda</item>
      <item>Marko Prančević</item>
      <item>steč. upravitelj MIRA HAJDIĆ, OIB 33624188331</item>
      <item>Frane Grbić, OIB 18394307203 punomoćnik sudionika u postupku OTP banka Hrvatska dioničko društvo</item>
      <item>Županijsko državno odvjetništvo u Splitu punomoćnik sudionika u postupku Ministarstvo financija RH, Porezna uprava Split</item>
    </izvorni_sadrzaj>
    <derivirana_varijabla naziv="DomainObject.Predmet.OstaliListFormatedOIB_1">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 OIB 64546066176</item>
      <item>Financijska agencija, OIB 85821130368</item>
      <item>Trgovački sud Split Ured predsjenika suda</item>
      <item>Marko Prančević</item>
      <item>steč. upravitelj MIRA HAJDIĆ, OIB 33624188331</item>
      <item>Frane Grbić, OIB 18394307203 punomoćnik sudionika u postupku OTP banka Hrvatska dioničko društvo</item>
      <item>Županijsko državno odvjetništvo u Splitu punomoćnik sudionika u postupku Ministarstvo financija RH, Porezna uprava Split</item>
    </derivirana_varijabla>
  </DomainObject.Predmet.OstaliListFormatedOIB>
  <DomainObject.Predmet.OstaliListFormatedWithAdress>
    <izvorni_sadrzaj>
      <item>Trgovački sud Split Ovršni odjel, Sukoišanska 6, 21000 Split</item>
      <item>Trgovački sud Split Registarski odjel, Sukoišanska 6, 21000 Split</item>
      <item>Trgovački sud Split Oglasna ploča, Sukoišanska 6, 21000 Split</item>
      <item>Trgovački sud Split Pisarnica, Sukoišanska 6, 21000 Split</item>
      <item>Trgovački sud Split Računovodstvo,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predsjenika suda, Sukoišanska 6, 21000 Split</item>
      <item>Marko Prančević, Kroz Smrdečac, 21000 Split</item>
      <item>steč. upravitelj MIRA HAJDIĆ, Smiljanića 2, 21000 Split</item>
      <item>Frane Grbić, Domovinskog rata 3, 23000 Zadar punomoćnik sudionika u postupku OTP banka Hrvatska dioničko društvo</item>
      <item>Županijsko državno odvjetništvo u Splitu, Gundulićeva 29a, 21000 Split punomoćnik sudionika u postupku Ministarstvo financija RH, Porezna uprava Split</item>
    </izvorni_sadrzaj>
    <derivirana_varijabla naziv="DomainObject.Predmet.OstaliListFormatedWithAdress_1">
      <item>Trgovački sud Split Ovršni odjel, Sukoišanska 6, 21000 Split</item>
      <item>Trgovački sud Split Registarski odjel, Sukoišanska 6, 21000 Split</item>
      <item>Trgovački sud Split Oglasna ploča, Sukoišanska 6, 21000 Split</item>
      <item>Trgovački sud Split Pisarnica, Sukoišanska 6, 21000 Split</item>
      <item>Trgovački sud Split Računovodstvo,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predsjenika suda, Sukoišanska 6, 21000 Split</item>
      <item>Marko Prančević, Kroz Smrdečac, 21000 Split</item>
      <item>steč. upravitelj MIRA HAJDIĆ, Smiljanića 2, 21000 Split</item>
      <item>Frane Grbić, Domovinskog rata 3, 23000 Zadar punomoćnik sudionika u postupku OTP banka Hrvatska dioničko društvo</item>
      <item>Županijsko državno odvjetništvo u Splitu, Gundulićeva 29a, 21000 Split punomoćnik sudionika u postupku Ministarstvo financija RH, Porezna uprava Split</item>
    </derivirana_varijabla>
  </DomainObject.Predmet.OstaliListFormatedWithAdress>
  <DomainObject.Predmet.OstaliListFormatedWithAdressOIB>
    <izvorni_sadrzaj>
      <item>Trgovački sud Split Ovršni odjel, Sukoišanska 6, 21000 Split</item>
      <item>Trgovački sud Split Registarski odjel, Sukoišanska 6, 21000 Split</item>
      <item>Trgovački sud Split Oglasna ploča, Sukoišanska 6, 21000 Split</item>
      <item>Trgovački sud Split Pisarnica, Sukoišanska 6, 21000 Split</item>
      <item>Trgovački sud Split Računovodstvo,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predsjenika suda, Sukoišanska 6, 21000 Split</item>
      <item>Marko Prančević, Kroz Smrdečac, 21000 Split</item>
      <item>steč. upravitelj MIRA HAJDIĆ, OIB 33624188331, Smiljanića 2, 21000 Split</item>
      <item>Frane Grbić, OIB 18394307203, Domovinskog rata 3, 23000 Zadar punomoćnik sudionika u postupku OTP banka Hrvatska dioničko društvo</item>
      <item>Županijsko državno odvjetništvo u Splitu, Gundulićeva 29a, 21000 Split punomoćnik sudionika u postupku Ministarstvo financija RH, Porezna uprava Split</item>
    </izvorni_sadrzaj>
    <derivirana_varijabla naziv="DomainObject.Predmet.OstaliListFormatedWithAdressOIB_1">
      <item>Trgovački sud Split Ovršni odjel, Sukoišanska 6, 21000 Split</item>
      <item>Trgovački sud Split Registarski odjel, Sukoišanska 6, 21000 Split</item>
      <item>Trgovački sud Split Oglasna ploča, Sukoišanska 6, 21000 Split</item>
      <item>Trgovački sud Split Pisarnica, Sukoišanska 6, 21000 Split</item>
      <item>Trgovački sud Split Računovodstvo,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predsjenika suda, Sukoišanska 6, 21000 Split</item>
      <item>Marko Prančević, Kroz Smrdečac, 21000 Split</item>
      <item>steč. upravitelj MIRA HAJDIĆ, OIB 33624188331, Smiljanića 2, 21000 Split</item>
      <item>Frane Grbić, OIB 18394307203, Domovinskog rata 3, 23000 Zadar punomoćnik sudionika u postupku OTP banka Hrvatska dioničko društvo</item>
      <item>Županijsko državno odvjetništvo u Splitu, Gundulićeva 29a, 21000 Split punomoćnik sudionika u postupku Ministarstvo financija RH, Porezna uprava Split</item>
    </derivirana_varijabla>
  </DomainObject.Predmet.OstaliListFormatedWithAdressOIB>
  <DomainObject.Predmet.OstaliListNazivFormated>
    <izvorni_sadrzaj>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Frane Grbić</item>
      <item>Županijsko državno odvjetništvo u Splitu</item>
    </izvorni_sadrzaj>
    <derivirana_varijabla naziv="DomainObject.Predmet.OstaliListNazivFormated_1">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Frane Grbić</item>
      <item>Županijsko državno odvjetništvo u Splitu</item>
    </derivirana_varijabla>
  </DomainObject.Predmet.OstaliListNazivFormated>
  <DomainObject.Predmet.OstaliListNazivFormatedOIB>
    <izvorni_sadrzaj>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 OIB 64546066176</item>
      <item>Financijska agencija, OIB 85821130368</item>
      <item>Trgovački sud Split Ured predsjenika suda</item>
      <item>Marko Prančević</item>
      <item>steč. upravitelj MIRA HAJDIĆ, OIB 33624188331</item>
      <item>Frane Grbić, OIB 18394307203</item>
      <item>Županijsko državno odvjetništvo u Splitu</item>
    </izvorni_sadrzaj>
    <derivirana_varijabla naziv="DomainObject.Predmet.OstaliListNazivFormatedOIB_1">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 OIB 64546066176</item>
      <item>Financijska agencija, OIB 85821130368</item>
      <item>Trgovački sud Split Ured predsjenika suda</item>
      <item>Marko Prančević</item>
      <item>steč. upravitelj MIRA HAJDIĆ, OIB 33624188331</item>
      <item>Frane Grbić, OIB 18394307203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JUPITER-MMP d.o.o. za proizvodnju, trgovinu i usluge</izvorni_sadrzaj>
    <derivirana_varijabla naziv="DomainObject.Predmet.ProtustrankaIDrugi_1">JUPITER-MMP d.o.o. za proizvodnju, trgovinu i usluge</derivirana_varijabla>
  </DomainObject.Predmet.ProtustrankaIDrugi>
  <DomainObject.Predmet.StrankaIDrugiAdressOIB>
    <izvorni_sadrzaj>FINA Split, Mažuranovićevo šetalište 24 b, 21000 Split i dr.</izvorni_sadrzaj>
    <derivirana_varijabla naziv="DomainObject.Predmet.StrankaIDrugiAdressOIB_1">FINA Split, Mažuranovićevo šetalište 24 b, 21000 Split i dr.</derivirana_varijabla>
  </DomainObject.Predmet.StrankaIDrugiAdressOIB>
  <DomainObject.Predmet.ProtustrankaIDrugiAdressOIB>
    <izvorni_sadrzaj>JUPITER-MMP d.o.o. za proizvodnju, trgovinu i usluge, OIB 90719782111, Slavonska Ulica 1, Split</izvorni_sadrzaj>
    <derivirana_varijabla naziv="DomainObject.Predmet.ProtustrankaIDrugiAdressOIB_1">JUPITER-MMP d.o.o. za proizvodnju, trgovinu i usluge, OIB 90719782111, Slavonska Ulica 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JUPITER-MMP d.o.o. za proizvodnju, trgovinu i usluge</item>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OTP banka Hrvatska dioničko društvo</item>
      <item>Frane Grbić</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item>
      <item>Županijsko državno odvjetništvo u Splitu</item>
    </izvorni_sadrzaj>
    <derivirana_varijabla naziv="DomainObject.Predmet.SudioniciListNaziv_1">
      <item>FINA Split</item>
      <item>JUPITER-MMP d.o.o. za proizvodnju, trgovinu i usluge</item>
      <item>Trgovački sud Split Ovršni odjel</item>
      <item>Trgovački sud Split Registarski odjel</item>
      <item>Trgovački sud Split Oglasna ploča</item>
      <item>Trgovački sud Split Pisarnica</item>
      <item>Trgovački sud Split Računovodstvo</item>
      <item>NARODNE NOVINE, dioničko društvo za izdavanje i tiskanje Službenog lista Republike Hrvatske, službenih i drugih obrazaca te </item>
      <item>Financijska agencija</item>
      <item>Trgovački sud Split Ured predsjenika suda</item>
      <item>Marko Prančević</item>
      <item>steč. upravitelj MIRA HAJDIĆ</item>
      <item>OTP banka Hrvatska dioničko društvo</item>
      <item>Frane Grbić</item>
      <item>EUROHERC osiguranje - dioničko društvo za osiguranje imovine i osoba i druge poslove osiguranja</item>
      <item>FINANCIJSKA AGENCIJA</item>
      <item>JADRANSKO OSIGURANJE dioničko društvo</item>
      <item>TRIGLAV OSIGURANJE d. d.</item>
      <item>GRAD SPLIT</item>
      <item>Ministarstvo financija RH, Porezna uprava Split</item>
      <item>Županijsko državno odvjetništvo u Splitu</item>
    </derivirana_varijabla>
  </DomainObject.Predmet.SudioniciListNaziv>
  <DomainObject.Predmet.SudioniciListAdressOIB>
    <izvorni_sadrzaj>
      <item>FINA Split, Mažuranovićevo šetalište 24 b,21000 Split</item>
      <item>JUPITER-MMP d.o.o. za proizvodnju, trgovinu i usluge, OIB 90719782111, Slavonska Ulica 1,Split</item>
      <item>Trgovački sud Split Ovršni odjel, Sukoišanska 6,21000 Split</item>
      <item>Trgovački sud Split Registarski odjel, Sukoišanska 6,21000 Split</item>
      <item>Trgovački sud Split Oglasna ploča, Sukoišanska 6,21000 Split</item>
      <item>Trgovački sud Split Pisarnica, Sukoišanska 6,21000 Split</item>
      <item>Trgovački sud Split Računovodstvo,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predsjenika suda, Sukoišanska 6,21000 Split</item>
      <item>Marko Prančević, Kroz Smrdečac,21000 Split</item>
      <item>steč. upravitelj MIRA HAJDIĆ, OIB 33624188331, Smiljanića 2,21000 Split</item>
      <item>OTP banka Hrvatska dioničko društvo, OIB 52508873833, Ulica Domovinskog rata 3,23000 Zadar</item>
      <item>Frane Grbić, OIB 18394307203, Domovinskog rata 3,23000 Zadar</item>
      <item>EUROHERC osiguranje - dioničko društvo za osiguranje imovine i osoba i druge poslove osiguranja, OIB 22694857747, Ulica grada Vukovara 282,Zagreb</item>
      <item>FINANCIJSKA AGENCIJA, OIB 85821130368, Vrtni put 3,10000 Zagreb</item>
      <item>JADRANSKO OSIGURANJE dioničko društvo, OIB 94472454976, Varaždinska 54,21000 Split</item>
      <item>TRIGLAV OSIGURANJE d. d., OIB 29743547503, Antuna Heinza 4,Zagreb</item>
      <item>GRAD SPLIT, OIB 78755598868, Branimirova obala 17,21000 Split</item>
      <item>Ministarstvo financija RH, Porezna uprava Split</item>
      <item>Županijsko državno odvjetništvo u Splitu, Gundulićeva 29a,21000 Split</item>
    </izvorni_sadrzaj>
    <derivirana_varijabla naziv="DomainObject.Predmet.SudioniciListAdressOIB_1">
      <item>FINA Split, Mažuranovićevo šetalište 24 b,21000 Split</item>
      <item>JUPITER-MMP d.o.o. za proizvodnju, trgovinu i usluge, OIB 90719782111, Slavonska Ulica 1,Split</item>
      <item>Trgovački sud Split Ovršni odjel, Sukoišanska 6,21000 Split</item>
      <item>Trgovački sud Split Registarski odjel, Sukoišanska 6,21000 Split</item>
      <item>Trgovački sud Split Oglasna ploča, Sukoišanska 6,21000 Split</item>
      <item>Trgovački sud Split Pisarnica, Sukoišanska 6,21000 Split</item>
      <item>Trgovački sud Split Računovodstvo,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predsjenika suda, Sukoišanska 6,21000 Split</item>
      <item>Marko Prančević, Kroz Smrdečac,21000 Split</item>
      <item>steč. upravitelj MIRA HAJDIĆ, OIB 33624188331, Smiljanića 2,21000 Split</item>
      <item>OTP banka Hrvatska dioničko društvo, OIB 52508873833, Ulica Domovinskog rata 3,23000 Zadar</item>
      <item>Frane Grbić, OIB 18394307203, Domovinskog rata 3,23000 Zadar</item>
      <item>EUROHERC osiguranje - dioničko društvo za osiguranje imovine i osoba i druge poslove osiguranja, OIB 22694857747, Ulica grada Vukovara 282,Zagreb</item>
      <item>FINANCIJSKA AGENCIJA, OIB 85821130368, Vrtni put 3,10000 Zagreb</item>
      <item>JADRANSKO OSIGURANJE dioničko društvo, OIB 94472454976, Varaždinska 54,21000 Split</item>
      <item>TRIGLAV OSIGURANJE d. d., OIB 29743547503, Antuna Heinza 4,Zagreb</item>
      <item>GRAD SPLIT, OIB 78755598868, Branimirova obala 17,21000 Split</item>
      <item>Ministarstvo financija RH, Porezna uprava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90719782111</item>
      <item>, OIB null</item>
      <item>, OIB null</item>
      <item>, OIB null</item>
      <item>, OIB null</item>
      <item>, OIB null</item>
      <item>, OIB 64546066176</item>
      <item>, OIB 85821130368</item>
      <item>, OIB null</item>
      <item>, OIB null</item>
      <item>, OIB 33624188331</item>
      <item>, OIB 52508873833</item>
      <item>, OIB 18394307203</item>
      <item>, OIB 22694857747</item>
      <item>, OIB 85821130368</item>
      <item>, OIB 94472454976</item>
      <item>, OIB 29743547503</item>
      <item>, OIB 78755598868</item>
      <item>, OIB null</item>
      <item>, OIB null</item>
    </izvorni_sadrzaj>
    <derivirana_varijabla naziv="DomainObject.Predmet.SudioniciListNazivOIB_1">
      <item>, OIB null</item>
      <item>, OIB 90719782111</item>
      <item>, OIB null</item>
      <item>, OIB null</item>
      <item>, OIB null</item>
      <item>, OIB null</item>
      <item>, OIB null</item>
      <item>, OIB 64546066176</item>
      <item>, OIB 85821130368</item>
      <item>, OIB null</item>
      <item>, OIB null</item>
      <item>, OIB 33624188331</item>
      <item>, OIB 52508873833</item>
      <item>, OIB 18394307203</item>
      <item>, OIB 22694857747</item>
      <item>, OIB 85821130368</item>
      <item>, OIB 94472454976</item>
      <item>, OIB 29743547503</item>
      <item>, OIB 78755598868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223</properties:Words>
  <properties:Characters>1273</properties:Characters>
  <properties:Lines>31</properties:Lines>
  <properties:Paragraphs>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2015-02-09T12:18:00Z</dcterms:created>
  <dc:creator>Ivan Basić</dc:creator>
  <cp:lastModifiedBy>Katarina Mikulić</cp:lastModifiedBy>
  <cp:lastPrinted>2015-03-10T13:14:00Z</cp:lastPrinted>
  <dcterms:modified xmlns:xsi="http://www.w3.org/2001/XMLSchema-instance" xsi:type="dcterms:W3CDTF">2015-09-04T06:03:00Z</dcterms:modified>
  <cp:revision>7</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