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422f" w14:paraId="cf5422f" w:rsidRDefault="00810548" w:rsidP="00910611" w:rsidR="008105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548" w:rsidP="00910611" w:rsidR="00810548">
      <w:r>
        <w:rPr>
          <w:rFonts w:eastAsia="MS Mincho"/>
        </w:rPr>
        <w:t>REPUBLIKA HRVATSKA</w:t>
      </w:r>
    </w:p>
    <w:p w:rsidRDefault="00810548" w:rsidP="00910611" w:rsidR="00810548">
      <w:r>
        <w:rPr>
          <w:rFonts w:eastAsia="MS Mincho"/>
        </w:rPr>
        <w:t>TRGOVAČKI SUD U RIJECI</w:t>
      </w:r>
    </w:p>
    <w:p w:rsidRDefault="00810548" w:rsidR="008105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67CBF" w:rsidR="00067CBF">
      <w:pPr>
        <w:jc w:val="center"/>
        <w:rPr>
          <w:rFonts w:hAnsi="Times New Roman" w:ascii="Times New Roman"/>
          <w:b w:val="false"/>
          <w:bCs/>
        </w:rPr>
      </w:pPr>
    </w:p>
    <w:p w:rsidRDefault="00067CBF" w:rsidR="00067CBF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067CBF" w:rsidR="00067CBF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BE6589" w:rsidRPr="00BE6589">
        <w:rPr>
          <w:rFonts w:hAnsi="Times New Roman" w:ascii="Times New Roman"/>
          <w:b w:val="false"/>
          <w:bCs/>
        </w:rPr>
        <w:t>BRUN</w:t>
      </w:r>
      <w:r w:rsidR="00BE6589" w:rsidRPr="00BE6589">
        <w:rPr>
          <w:rFonts w:hAnsi="Times New Roman" w:ascii="Times New Roman"/>
          <w:b w:val="false"/>
        </w:rPr>
        <w:t xml:space="preserve"> društvo s ograničenom odgovornošću za ugostiteljstvo Rijeka, Ivana Zajca 2, OIB: </w:t>
      </w:r>
      <w:r w:rsidR="00BE6589" w:rsidRPr="00BE6589">
        <w:rPr>
          <w:rFonts w:hAnsi="Times New Roman" w:ascii="Times New Roman"/>
          <w:b w:val="false"/>
          <w:bCs/>
        </w:rPr>
        <w:t>70675013613</w:t>
      </w:r>
      <w:r w:rsidR="00BE6589" w:rsidRPr="00BE6589">
        <w:rPr>
          <w:rFonts w:hAnsi="Times New Roman" w:ascii="Times New Roman"/>
          <w:b w:val="false"/>
        </w:rPr>
        <w:t>, MBS: 040263497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BE6589">
        <w:rPr>
          <w:rFonts w:hAnsi="Times New Roman" w:ascii="Times New Roman"/>
          <w:b w:val="false"/>
        </w:rPr>
        <w:t>Berislav Maksimović, OIB: 57300759557, Hrašćica, Braće Radić 1, Varaždin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BE6589" w:rsidRPr="00BE6589">
        <w:rPr>
          <w:rFonts w:hAnsi="Times New Roman" w:ascii="Times New Roman"/>
          <w:b w:val="false"/>
          <w:bCs/>
        </w:rPr>
        <w:t>BRUN</w:t>
      </w:r>
      <w:r w:rsidR="00BE6589" w:rsidRPr="00BE6589">
        <w:rPr>
          <w:rFonts w:hAnsi="Times New Roman" w:ascii="Times New Roman"/>
          <w:b w:val="false"/>
        </w:rPr>
        <w:t xml:space="preserve"> društvo s ograničenom odgovornošću za ugostiteljstvo Rijeka, Ivana Zajca 2, OIB: </w:t>
      </w:r>
      <w:r w:rsidR="00BE6589" w:rsidRPr="00BE6589">
        <w:rPr>
          <w:rFonts w:hAnsi="Times New Roman" w:ascii="Times New Roman"/>
          <w:b w:val="false"/>
          <w:bCs/>
        </w:rPr>
        <w:t>70675013613</w:t>
      </w:r>
      <w:r w:rsidR="00BE6589" w:rsidRPr="00BE6589">
        <w:rPr>
          <w:rFonts w:hAnsi="Times New Roman" w:ascii="Times New Roman"/>
          <w:b w:val="false"/>
        </w:rPr>
        <w:t>, MBS: 040263497</w:t>
      </w:r>
      <w:r w:rsidR="00BE6589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740E1F">
        <w:rPr>
          <w:rFonts w:eastAsia="Calibri" w:hAnsi="Times New Roman" w:ascii="Times New Roman"/>
          <w:b w:val="false"/>
        </w:rPr>
        <w:t xml:space="preserve">12. </w:t>
      </w:r>
      <w:r w:rsidR="00BE6589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067CBF" w:rsidR="00067CB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067CBF" w:rsidR="00067CBF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067CBF" w:rsidR="00067CBF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E77" w:rsidR="00001E77">
      <w:r>
        <w:separator/>
      </w:r>
    </w:p>
  </w:endnote>
  <w:endnote w:id="0" w:type="continuationSeparator">
    <w:p w:rsidRDefault="00001E77" w:rsidR="0000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5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E77" w:rsidR="00001E77">
      <w:r>
        <w:separator/>
      </w:r>
    </w:p>
  </w:footnote>
  <w:footnote w:id="0" w:type="continuationSeparator">
    <w:p w:rsidRDefault="00001E77" w:rsidR="0000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E6589">
      <w:rPr>
        <w:rFonts w:hAnsi="Times New Roman" w:ascii="Times New Roman"/>
        <w:b w:val="false"/>
      </w:rPr>
      <w:t>990</w:t>
    </w:r>
    <w:r w:rsidR="0019243A">
      <w:rPr>
        <w:rFonts w:hAnsi="Times New Roman" w:ascii="Times New Roman"/>
        <w:b w:val="false"/>
      </w:rPr>
      <w:t>/2016</w:t>
    </w:r>
    <w:r w:rsidR="00067CB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E77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CBF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6C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548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371</properties:Words>
  <properties:Characters>1978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2017-01-27T08:42:00Z</dcterms:created>
  <dc:creator>korlevicd</dc:creator>
  <cp:lastModifiedBy>Danijela Fumić</cp:lastModifiedBy>
  <cp:lastPrinted>2017-01-27T08:42:00Z</cp:lastPrinted>
  <dcterms:modified xmlns:xsi="http://www.w3.org/2001/XMLSchema-instance" xsi:type="dcterms:W3CDTF">2017-01-27T08:42:00Z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