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f943" w14:paraId="f28f943" w:rsidRDefault="00B24B9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4B92" w:rsidP="00B24B92" w:rsidR="00AE649C">
      <w:pPr>
        <w:pStyle w:val="NormaleSPIS"/>
        <w:spacing w:after="0"/>
      </w:pPr>
      <w:r>
        <w:t xml:space="preserve">        Republika Hrvatska</w:t>
      </w:r>
    </w:p>
    <w:p w:rsidRDefault="00B24B92" w:rsidP="00B24B92" w:rsidR="00B24B92">
      <w:pPr>
        <w:pStyle w:val="NormaleSPIS"/>
        <w:spacing w:after="0"/>
      </w:pPr>
      <w:r>
        <w:t xml:space="preserve">     Trgovački sud u Bjelovaru</w:t>
      </w:r>
    </w:p>
    <w:p w:rsidRDefault="00B24B92" w:rsidP="004F27AE" w:rsidR="00B24B92" w:rsidRPr="00B76F3C">
      <w:pPr>
        <w:pStyle w:val="NormaleSPIS"/>
      </w:pPr>
      <w:r>
        <w:t>Bjelovar, Šetalište dr.I.Lebovića 42.</w:t>
      </w:r>
    </w:p>
    <w:p w:rsidRDefault="00B24B92" w:rsidP="00B24B92" w:rsidR="00B24B92">
      <w:pPr>
        <w:jc w:val="right"/>
      </w:pPr>
      <w:r>
        <w:t>Poslovni broj:7 St-45/2018-17</w:t>
      </w:r>
    </w:p>
    <w:p w:rsidRDefault="00B24B92" w:rsidP="00B24B92" w:rsidR="00B24B92">
      <w:pPr>
        <w:spacing w:after="0"/>
        <w:jc w:val="center"/>
        <w:rPr>
          <w:b/>
        </w:rPr>
      </w:pPr>
    </w:p>
    <w:p w:rsidRDefault="00B24B92" w:rsidP="00B24B92" w:rsidR="00B24B92">
      <w:pPr>
        <w:jc w:val="center"/>
      </w:pPr>
      <w:r>
        <w:t>U  I M E  R E P U B L I K E   H R V A T  S K E</w:t>
      </w:r>
    </w:p>
    <w:p w:rsidRDefault="00B24B92" w:rsidP="00B24B92" w:rsidR="00B24B92">
      <w:pPr>
        <w:spacing w:after="0"/>
        <w:jc w:val="center"/>
      </w:pPr>
    </w:p>
    <w:p w:rsidRDefault="00B24B92" w:rsidP="00B24B92" w:rsidR="00B24B92">
      <w:pPr>
        <w:jc w:val="center"/>
      </w:pPr>
      <w:r>
        <w:t xml:space="preserve"> R J E Š E N J E</w:t>
      </w:r>
    </w:p>
    <w:p w:rsidRDefault="00B24B92" w:rsidP="00B24B92" w:rsidR="00B24B92">
      <w:pPr>
        <w:rPr>
          <w:b/>
        </w:rPr>
      </w:pPr>
    </w:p>
    <w:p w:rsidRDefault="00B24B92" w:rsidP="00B24B92" w:rsidR="00B24B92">
      <w:pPr>
        <w:ind w:firstLine="720"/>
        <w:jc w:val="both"/>
      </w:pPr>
      <w:r>
        <w:t xml:space="preserve">Trgovački sud u Bjelovaru, po sucu Tomislavu Mrazović, u stečajnom postupku nad dužnikom IZI PROMET PET d.o.o. za proizvodnju, trgovinu i usluge iz Čakovca, Sportska 6/A, MBS 070143661, OIB 79354491902, 23. siječnja 2019. </w:t>
      </w:r>
    </w:p>
    <w:p w:rsidRDefault="00B24B92" w:rsidP="00B24B92" w:rsidR="00B24B92">
      <w:pPr>
        <w:jc w:val="center"/>
        <w:rPr>
          <w:b/>
        </w:rPr>
      </w:pPr>
      <w:r>
        <w:t>r i j e š i o   j e</w:t>
      </w:r>
    </w:p>
    <w:p w:rsidRDefault="00B24B92" w:rsidP="00B24B92" w:rsidR="00B24B9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IZI PROMET PET d.o.o. za proizvodnju, trgovinu i usluge iz Čakovca, Sportska 6/A, MBS 070143661, OIB 79354491902.</w:t>
      </w:r>
    </w:p>
    <w:p w:rsidRDefault="00B24B92" w:rsidP="00B24B92" w:rsidR="00B24B92">
      <w:pPr>
        <w:ind w:firstLine="851"/>
        <w:jc w:val="both"/>
      </w:pPr>
      <w:r>
        <w:t>2</w:t>
      </w:r>
      <w:r>
        <w:rPr>
          <w:b/>
        </w:rPr>
        <w:t>.</w:t>
      </w:r>
      <w:r>
        <w:t>Za stečajnu upraviteljicu imenuje se</w:t>
      </w:r>
      <w:r>
        <w:rPr>
          <w:noProof/>
        </w:rPr>
        <w:t xml:space="preserve"> Vanda Kovačević Gelenčer iz Virovitice, A.Mihanovića 1/3, OIB 48951193011.</w:t>
      </w:r>
    </w:p>
    <w:p w:rsidRDefault="00B24B92" w:rsidP="00B24B92" w:rsidR="00B24B9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IZI PROMET PET d.o.o. za proizvodnju, trgovinu i usluge iz Čakovca, Sportska 6/A, MBS 070143661, OIB 79354491902.</w:t>
      </w:r>
    </w:p>
    <w:p w:rsidRDefault="00B24B92" w:rsidP="00B24B92" w:rsidR="00B24B92">
      <w:pPr>
        <w:jc w:val="both"/>
        <w:rPr>
          <w:b/>
        </w:rPr>
      </w:pPr>
      <w:r>
        <w:tab/>
        <w:t>4.Stečajni postupak je otvoren i zaključen s danom 23. siječnja 2019. godine u</w:t>
      </w:r>
      <w:r>
        <w:rPr>
          <w:b/>
        </w:rPr>
        <w:t xml:space="preserve"> </w:t>
      </w:r>
      <w:r>
        <w:t>11,10 sati, kada je ovo rješenje stavljeno na e-oglasnu ploču ovog suda.</w:t>
      </w:r>
    </w:p>
    <w:p w:rsidRDefault="00B24B92" w:rsidP="00B24B92" w:rsidR="00B24B92">
      <w:pPr>
        <w:jc w:val="both"/>
      </w:pPr>
      <w:r>
        <w:tab/>
        <w:t>5.Nakon pravomoćnosti ovoga rješenja stečajni dužnik će se brisati iz sudskog registra.</w:t>
      </w:r>
    </w:p>
    <w:p w:rsidRDefault="00B24B92" w:rsidP="00B24B92" w:rsidR="00B24B92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B24B92" w:rsidP="00B24B92" w:rsidR="00B24B92">
      <w:pPr>
        <w:jc w:val="center"/>
      </w:pPr>
      <w:r>
        <w:t>Obrazloženje</w:t>
      </w:r>
    </w:p>
    <w:p w:rsidRDefault="00B24B92" w:rsidP="00B24B92" w:rsidR="00B24B92">
      <w:pPr>
        <w:ind w:firstLine="720"/>
        <w:jc w:val="both"/>
      </w:pPr>
      <w:r>
        <w:t xml:space="preserve">Na prijedlog predlagatelja FINA, RC Zagreb, Podružnica Varaždin, za otvaranje stečajnog postupka nad dužnikom IZI PROMET PET d.o.o. za proizvodnju, trgovinu i usluge iz Čakovca, sud je pokrenuo postupak radi utvrđivanja uvjeta za otvaranje stečajnog postupka nad dužnikom, imenovao privremenu stečajnu upraviteljicu Vandu Kovačević </w:t>
      </w:r>
      <w:proofErr w:type="spellStart"/>
      <w:r>
        <w:t>Gelenčer</w:t>
      </w:r>
      <w:proofErr w:type="spellEnd"/>
      <w:r>
        <w:t xml:space="preserve">, te u tom postupku utvrdio da dužnik nema imovine kojom bi se mogli pokriti troškovi stečajnog postupka, slijedom čega je svojim rješenjem 7 St-45/2018-14 od dana 13.12.2018. godine, pozvao osobe koje imaju pravni interes za provedbu stečajnog postupka nad navedenim stečajnim dužnikom da u roku od 15 dana, računajući od isteka osmog dana od objave ovog </w:t>
      </w:r>
    </w:p>
    <w:p w:rsidRDefault="00B24B92" w:rsidP="00B24B92" w:rsidR="00B24B92">
      <w:pPr>
        <w:spacing w:after="0"/>
        <w:ind w:firstLine="720"/>
        <w:jc w:val="center"/>
      </w:pPr>
      <w:r>
        <w:lastRenderedPageBreak/>
        <w:t>2</w:t>
      </w:r>
    </w:p>
    <w:p w:rsidRDefault="00B24B92" w:rsidP="00B24B92" w:rsidR="00B24B92">
      <w:pPr>
        <w:ind w:firstLine="720"/>
        <w:jc w:val="right"/>
      </w:pPr>
      <w:r>
        <w:t>Poslovni broj:7 St-45/2018-17</w:t>
      </w:r>
    </w:p>
    <w:p w:rsidRDefault="00B24B92" w:rsidP="00B24B92" w:rsidR="00B24B92">
      <w:pPr>
        <w:jc w:val="both"/>
      </w:pPr>
      <w:bookmarkStart w:name="_GoBack" w:id="0"/>
      <w:bookmarkEnd w:id="0"/>
      <w:r>
        <w:t xml:space="preserve">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13.12.2018.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B24B92" w:rsidP="00B24B92" w:rsidR="00B24B92">
      <w:pPr>
        <w:ind w:firstLine="720"/>
        <w:jc w:val="center"/>
      </w:pPr>
      <w:r>
        <w:t xml:space="preserve">Bjelovar 23. siječnja 2019. </w:t>
      </w:r>
    </w:p>
    <w:p w:rsidRDefault="00B24B92" w:rsidP="00B24B92" w:rsidR="00B24B9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B24B92" w:rsidP="00B24B92" w:rsidR="00B24B9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B24B92" w:rsidP="00B24B92" w:rsidR="00B24B9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24B92" w:rsidP="00B24B92" w:rsidR="00B24B92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24B92" w:rsidP="00B24B92" w:rsidR="00B24B9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24B92" w:rsidP="00B24B92" w:rsidR="00B24B92">
      <w:pPr>
        <w:jc w:val="both"/>
      </w:pPr>
    </w:p>
    <w:p w:rsidRDefault="00B24B92" w:rsidP="00B24B92" w:rsidR="00B24B92">
      <w:pPr>
        <w:ind w:firstLine="720"/>
        <w:jc w:val="both"/>
      </w:pPr>
      <w:r>
        <w:tab/>
      </w:r>
    </w:p>
    <w:p w:rsidRDefault="00B24B92" w:rsidP="00B24B92" w:rsidR="00B24B92">
      <w:pPr>
        <w:jc w:val="both"/>
      </w:pPr>
      <w:r>
        <w:tab/>
      </w:r>
    </w:p>
    <w:p w:rsidRDefault="00B24B92" w:rsidP="00B24B92" w:rsidR="00B24B92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B92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4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St-45/2018-17</izvorni_sadrzaj>
    <derivirana_varijabla naziv="DomainObject.Oznaka_1">St-45/2018-17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PROMET PET društvo s ograničenom odgovornošću za proizvodnju, trgovinu i usluge</izvorni_sadrzaj>
    <derivirana_varijabla naziv="DomainObject.Predmet.ProtustrankaFormated_1">  IZI PROMET PET društvo s ograničenom odgovornošću za proizvodnju, trgovinu i usluge</derivirana_varijabla>
  </DomainObject.Predmet.ProtustrankaFormated>
  <DomainObject.Predmet.ProtustrankaFormatedOIB>
    <izvorni_sadrzaj>  IZI PROMET PET društvo s ograničenom odgovornošću za proizvodnju, trgovinu i usluge, OIB 79354491902</izvorni_sadrzaj>
    <derivirana_varijabla naziv="DomainObject.Predmet.ProtustrankaFormatedOIB_1">  IZI PROMET PET društvo s ograničenom odgovornošću za proizvodnju, trgovinu i usluge, OIB 79354491902</derivirana_varijabla>
  </DomainObject.Predmet.ProtustrankaFormatedOIB>
  <DomainObject.Predmet.ProtustrankaFormatedWithAdress>
    <izvorni_sadrzaj> IZI PROMET PET društvo s ograničenom odgovornošću za proizvodnju, trgovinu i usluge, Sportska 6A, 40000 Čakovec</izvorni_sadrzaj>
    <derivirana_varijabla naziv="DomainObject.Predmet.ProtustrankaFormatedWithAdress_1"> IZI PROMET PET društvo s ograničenom odgovornošću za proizvodnju, trgovinu i usluge, Sportska 6A, 40000 Čakovec</derivirana_varijabla>
  </DomainObject.Predmet.ProtustrankaFormatedWithAdress>
  <DomainObject.Predmet.ProtustrankaFormatedWithAdressOIB>
    <izvorni_sadrzaj> IZI PROMET PET društvo s ograničenom odgovornošću za proizvodnju, trgovinu i usluge, OIB 79354491902, Sportska 6A, 40000 Čakovec</izvorni_sadrzaj>
    <derivirana_varijabla naziv="DomainObject.Predmet.ProtustrankaFormatedWithAdressOIB_1"> IZI PROMET PET društvo s ograničenom odgovornošću za proizvodnju, trgovinu i usluge, OIB 79354491902, Sportska 6A, 40000 Čakovec</derivirana_varijabla>
  </DomainObject.Predmet.ProtustrankaFormatedWithAdressOIB>
  <DomainObject.Predmet.ProtustrankaWithAdress>
    <izvorni_sadrzaj>IZI PROMET PET društvo s ograničenom odgovornošću za proizvodnju, trgovinu i usluge Sportska 6A, 40000 Čakovec</izvorni_sadrzaj>
    <derivirana_varijabla naziv="DomainObject.Predmet.ProtustrankaWithAdress_1">IZI PROMET PET društvo s ograničenom odgovornošću za proizvodnju, trgovinu i usluge Sportska 6A, 40000 Čakovec</derivirana_varijabla>
  </DomainObject.Predmet.ProtustrankaWithAdress>
  <DomainObject.Predmet.ProtustrankaWithAdressOIB>
    <izvorni_sadrzaj>IZI PROMET PET društvo s ograničenom odgovornošću za proizvodnju, trgovinu i usluge, OIB 79354491902, Sportska 6A, 40000 Čakovec</izvorni_sadrzaj>
    <derivirana_varijabla naziv="DomainObject.Predmet.ProtustrankaWithAdressOIB_1">IZI PROMET PET društvo s ograničenom odgovornošću za proizvodnju, trgovinu i usluge, OIB 79354491902, Sportska 6A, 40000 Čakovec</derivirana_varijabla>
  </DomainObject.Predmet.ProtustrankaWithAdressOIB>
  <DomainObject.Predmet.ProtustrankaNazivFormated>
    <izvorni_sadrzaj>IZI PROMET PET društvo s ograničenom odgovornošću za proizvodnju, trgovinu i usluge</izvorni_sadrzaj>
    <derivirana_varijabla naziv="DomainObject.Predmet.ProtustrankaNazivFormated_1">IZI PROMET PET društvo s ograničenom odgovornošću za proizvodnju, trgovinu i usluge</derivirana_varijabla>
  </DomainObject.Predmet.ProtustrankaNazivFormated>
  <DomainObject.Predmet.ProtustrankaNazivFormatedOIB>
    <izvorni_sadrzaj>IZI PROMET PET društvo s ograničenom odgovornošću za proizvodnju, trgovinu i usluge, OIB 79354491902</izvorni_sadrzaj>
    <derivirana_varijabla naziv="DomainObject.Predmet.ProtustrankaNazivFormatedOIB_1">IZI PROMET PET društvo s ograničenom odgovornošću za proizvodnju, trgovinu i usluge, OIB 79354491902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PROMET PET društvo s ograničenom odgovornošću za proizvodnju, trgovinu i usluge</item>
    </izvorni_sadrzaj>
    <derivirana_varijabla naziv="DomainObject.Predmet.ProtuStrankaListFormated_1">
      <item>IZI PROMET PET društvo s ograničenom odgovornošću za proizvodnju, trgovinu i usluge</item>
    </derivirana_varijabla>
  </DomainObject.Predmet.ProtuStrankaListFormated>
  <DomainObject.Predmet.ProtuStrankaListFormatedOIB>
    <izvorni_sadrzaj>
      <item>IZI PROMET PET društvo s ograničenom odgovornošću za proizvodnju, trgovinu i usluge, OIB 79354491902</item>
    </izvorni_sadrzaj>
    <derivirana_varijabla naziv="DomainObject.Predmet.ProtuStrankaListFormatedOIB_1">
      <item>IZI PROMET PET društvo s ograničenom odgovornošću za proizvodnju, trgovinu i usluge, OIB 79354491902</item>
    </derivirana_varijabla>
  </DomainObject.Predmet.ProtuStrankaListFormatedOIB>
  <DomainObject.Predmet.ProtuStrankaListFormatedWithAdress>
    <izvorni_sadrzaj>
      <item>IZI PROMET PET društvo s ograničenom odgovornošću za proizvodnju, trgovinu i usluge, Sportska 6A, 40000 Čakovec</item>
    </izvorni_sadrzaj>
    <derivirana_varijabla naziv="DomainObject.Predmet.ProtuStrankaListFormatedWithAdress_1">
      <item>IZI PROMET PET društvo s ograničenom odgovornošću za proizvodnju, trgovinu i usluge, Sportska 6A, 40000 Čakovec</item>
    </derivirana_varijabla>
  </DomainObject.Predmet.ProtuStrankaListFormatedWithAdress>
  <DomainObject.Predmet.ProtuStrankaListFormatedWithAdressOIB>
    <izvorni_sadrzaj>
      <item>IZI PROMET PET društvo s ograničenom odgovornošću za proizvodnju, trgovinu i usluge, OIB 79354491902, Sportska 6A, 40000 Čakovec</item>
    </izvorni_sadrzaj>
    <derivirana_varijabla naziv="DomainObject.Predmet.ProtuStrankaListFormatedWithAdressOIB_1">
      <item>IZI PROMET PET društvo s ograničenom odgovornošću za proizvodnju, trgovinu i usluge, OIB 79354491902, Sportska 6A, 40000 Čakovec</item>
    </derivirana_varijabla>
  </DomainObject.Predmet.ProtuStrankaListFormatedWithAdressOIB>
  <DomainObject.Predmet.ProtuStrankaListNazivFormated>
    <izvorni_sadrzaj>
      <item>IZI PROMET PET društvo s ograničenom odgovornošću za proizvodnju, trgovinu i usluge</item>
    </izvorni_sadrzaj>
    <derivirana_varijabla naziv="DomainObject.Predmet.ProtuStrankaListNazivFormated_1">
      <item>IZI PROMET PET društvo s ograničenom odgovornošću za proizvodnju, trgovinu i usluge</item>
    </derivirana_varijabla>
  </DomainObject.Predmet.ProtuStrankaListNazivFormated>
  <DomainObject.Predmet.ProtuStrankaListNazivFormatedOIB>
    <izvorni_sadrzaj>
      <item>IZI PROMET PET društvo s ograničenom odgovornošću za proizvodnju, trgovinu i usluge, OIB 79354491902</item>
    </izvorni_sadrzaj>
    <derivirana_varijabla naziv="DomainObject.Predmet.ProtuStrankaListNazivFormatedOIB_1">
      <item>IZI PROMET PET društvo s ograničenom odgovornošću za proizvodnju, trgovinu i usluge, OIB 79354491902</item>
    </derivirana_varijabla>
  </DomainObject.Predmet.ProtuStrankaListNazivFormatedOIB>
  <DomainObject.Predmet.OstaliListFormated>
    <izvorni_sadrzaj>
      <item>Jana Turk</item>
      <item>Ivan Mikulić</item>
      <item>Sudski registar</item>
    </izvorni_sadrzaj>
    <derivirana_varijabla naziv="DomainObject.Predmet.OstaliListFormated_1">
      <item>Jana Turk</item>
      <item>Ivan Mikulić</item>
      <item>Sudski registar</item>
    </derivirana_varijabla>
  </DomainObject.Predmet.OstaliListFormated>
  <DomainObject.Predmet.OstaliListFormatedOIB>
    <izvorni_sadrzaj>
      <item>Jana Turk, OIB 50428108526</item>
      <item>Ivan Mikulić, OIB 56771083355</item>
      <item>Sudski registar</item>
    </izvorni_sadrzaj>
    <derivirana_varijabla naziv="DomainObject.Predmet.OstaliListFormatedOIB_1">
      <item>Jana Turk, OIB 50428108526</item>
      <item>Ivan Mikulić, OIB 56771083355</item>
      <item>Sudski registar</item>
    </derivirana_varijabla>
  </DomainObject.Predmet.OstaliListFormatedOIB>
  <DomainObject.Predmet.OstaliListFormatedWithAdress>
    <izvorni_sadrzaj>
      <item>Jana Turk, Ivana Pl. Zajca 6, 40315 Mursko Središće</item>
      <item>Ivan Mikulić, Frankopanska 39, 40315 Peklenica</item>
      <item>Sudski registar</item>
    </izvorni_sadrzaj>
    <derivirana_varijabla naziv="DomainObject.Predmet.OstaliListFormatedWithAdress_1">
      <item>Jana Turk, Ivana Pl. Zajca 6, 40315 Mursko Središće</item>
      <item>Ivan Mikulić, Frankopanska 39, 40315 Peklenica</item>
      <item>Sudski registar</item>
    </derivirana_varijabla>
  </DomainObject.Predmet.OstaliListFormatedWithAdress>
  <DomainObject.Predmet.OstaliListFormatedWithAdressOIB>
    <izvorni_sadrzaj>
      <item>Jana Turk, OIB 50428108526, Ivana Pl. Zajca 6, 40315 Mursko Središće</item>
      <item>Ivan Mikulić, OIB 56771083355, Frankopanska 39, 40315 Peklenica</item>
      <item>Sudski registar</item>
    </izvorni_sadrzaj>
    <derivirana_varijabla naziv="DomainObject.Predmet.OstaliListFormatedWithAdressOIB_1">
      <item>Jana Turk, OIB 50428108526, Ivana Pl. Zajca 6, 40315 Mursko Središće</item>
      <item>Ivan Mikulić, OIB 56771083355, Frankopanska 39, 40315 Peklenica</item>
      <item>Sudski registar</item>
    </derivirana_varijabla>
  </DomainObject.Predmet.OstaliListFormatedWithAdressOIB>
  <DomainObject.Predmet.OstaliListNazivFormated>
    <izvorni_sadrzaj>
      <item>Jana Turk</item>
      <item>Ivan Mikulić</item>
      <item>Sudski registar</item>
    </izvorni_sadrzaj>
    <derivirana_varijabla naziv="DomainObject.Predmet.OstaliListNazivFormated_1">
      <item>Jana Turk</item>
      <item>Ivan Mikulić</item>
      <item>Sudski registar</item>
    </derivirana_varijabla>
  </DomainObject.Predmet.OstaliListNazivFormated>
  <DomainObject.Predmet.OstaliListNazivFormatedOIB>
    <izvorni_sadrzaj>
      <item>Jana Turk, OIB 50428108526</item>
      <item>Ivan Mikulić, OIB 56771083355</item>
      <item>Sudski registar</item>
    </izvorni_sadrzaj>
    <derivirana_varijabla naziv="DomainObject.Predmet.OstaliListNazivFormatedOIB_1">
      <item>Jana Turk, OIB 50428108526</item>
      <item>Ivan Mikulić, OIB 56771083355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St-45/2018-17</izvorni_sadrzaj>
    <derivirana_varijabla naziv="DomainObject.PoslovniBrojDokumenta_1">St-45/2018-17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PROMET PET društvo s ograničenom odgovornošću za proizvodnju, trgovinu i usluge</izvorni_sadrzaj>
    <derivirana_varijabla naziv="DomainObject.Predmet.ProtustrankaIDrugi_1">IZI PROMET PET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 PROMET PET društvo s ograničenom odgovornošću za proizvodnju, trgovinu i usluge, OIB 79354491902, Sportska 6A, 40000 Čakovec</izvorni_sadrzaj>
    <derivirana_varijabla naziv="DomainObject.Predmet.ProtustrankaIDrugiAdressOIB_1">IZI PROMET PET društvo s ograničenom odgovornošću za proizvodnju, trgovinu i usluge, OIB 79354491902,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 PROMET PET društvo s ograničenom odgovornošću za proizvodnju, trgovinu i usluge</item>
      <item>Financijska agencija</item>
      <item>Jana Turk</item>
      <item>Ivan Mikulić</item>
      <item>Sudski registar</item>
    </izvorni_sadrzaj>
    <derivirana_varijabla naziv="DomainObject.Predmet.SudioniciListNaziv_1">
      <item>IZI PROMET PET društvo s ograničenom odgovornošću za proizvodnju, trgovinu i usluge</item>
      <item>Financijska agencija</item>
      <item>Jana Turk</item>
      <item>Ivan Mikulić</item>
      <item>Sudski registar</item>
    </derivirana_varijabla>
  </DomainObject.Predmet.SudioniciListNaziv>
  <DomainObject.Predmet.SudioniciListAdressOIB>
    <izvorni_sadrzaj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izvorni_sadrzaj>
    <derivirana_varijabla naziv="DomainObject.Predmet.SudioniciListAdressOIB_1"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CDB0F-DDF9-4EB2-A710-CB99EE5D5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2805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2019-01-23T10:06:00Z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