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1f36" w14:paraId="53e1f3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F6F8E">
        <w:rPr>
          <w:color w:themeColor="text1" w:val="000000"/>
        </w:rPr>
        <w:t>BARCELO DESTINATION SERVICES d.o.o. "u likvidaciji", OIB: 64581433177, Split, R. Boškovića 20 II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F6F8E">
        <w:rPr>
          <w:color w:themeColor="text1" w:val="000000"/>
        </w:rPr>
        <w:t>BARCELO DESTINATION SERVICES d.o.o. "u likvidaciji", OIB: 64581433177, Split, R. Boškovića 20 II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F6F8E">
        <w:rPr>
          <w:color w:themeColor="text1" w:val="000000"/>
        </w:rPr>
        <w:t xml:space="preserve">01. rujna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F6F8E">
        <w:rPr>
          <w:color w:themeColor="text1" w:val="000000"/>
        </w:rPr>
        <w:t>1255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F6F8E">
        <w:rPr>
          <w:color w:themeColor="text1" w:val="000000"/>
        </w:rPr>
        <w:t>8.876,59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</w:t>
      </w:r>
      <w:r w:rsidR="00486CF1">
        <w:rPr>
          <w:color w:themeColor="text1" w:val="000000"/>
        </w:rPr>
        <w:t>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6F6F8E">
      <w:rPr>
        <w:color w:themeColor="text1" w:val="000000"/>
      </w:rPr>
      <w:t>923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F31B91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F2571"/>
    <w:rsid w:val="006F6F8E"/>
    <w:rsid w:val="00737CA1"/>
    <w:rsid w:val="00737DD6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E316C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BARCELO DESTINATION SERVICES putnička agencija, društvo s ograničenom odgovornošću "u likvidaciji"</izvorni_sadrzaj>
    <derivirana_varijabla naziv="DomainObject.Predmet.ProtustrankaFormated_1">  BARCELO DESTINATION SERVICES putnička agencija, društvo s ograničenom odgovornošću "u likvidaciji"</derivirana_varijabla>
  </DomainObject.Predmet.ProtustrankaFormated>
  <DomainObject.Predmet.ProtustrankaFormatedOIB>
    <izvorni_sadrzaj>  BARCELO DESTINATION SERVICES putnička agencija, društvo s ograničenom odgovornošću "u likvidaciji", OIB 64581433177</izvorni_sadrzaj>
    <derivirana_varijabla naziv="DomainObject.Predmet.ProtustrankaFormatedOIB_1">  BARCELO DESTINATION SERVICES putnička agencija, društvo s ograničenom odgovornošću "u likvidaciji", OIB 64581433177</derivirana_varijabla>
  </DomainObject.Predmet.ProtustrankaFormatedOIB>
  <DomainObject.Predmet.ProtustrankaFormatedWithAdress>
    <izvorni_sadrzaj> BARCELO DESTINATION SERVICES putnička agencija, društvo s ograničenom odgovornošću "u likvidaciji", R.Boškovića 20/II, 21000 Split</izvorni_sadrzaj>
    <derivirana_varijabla naziv="DomainObject.Predmet.ProtustrankaFormatedWithAdress_1"> BARCELO DESTINATION SERVICES putnička agencija, društvo s ograničenom odgovornošću "u likvidaciji", R.Boškovića 20/II, 21000 Split</derivirana_varijabla>
  </DomainObject.Predmet.ProtustrankaFormatedWithAdress>
  <DomainObject.Predmet.ProtustrankaFormatedWithAdressOIB>
    <izvorni_sadrzaj> BARCELO DESTINATION SERVICES putnička agencija, društvo s ograničenom odgovornošću "u likvidaciji", OIB 64581433177, R.Boškovića 20/II, 21000 Split</izvorni_sadrzaj>
    <derivirana_varijabla naziv="DomainObject.Predmet.ProtustrankaFormatedWithAdressOIB_1"> BARCELO DESTINATION SERVICES putnička agencija, društvo s ograničenom odgovornošću "u likvidaciji", OIB 64581433177, R.Boškovića 20/II, 21000 Split</derivirana_varijabla>
  </DomainObject.Predmet.ProtustrankaFormatedWithAdressOIB>
  <DomainObject.Predmet.ProtustrankaWithAdress>
    <izvorni_sadrzaj>BARCELO DESTINATION SERVICES putnička agencija, društvo s ograničenom odgovornošću "u likvidaciji" R.Boškovića 20/II, 21000 Split</izvorni_sadrzaj>
    <derivirana_varijabla naziv="DomainObject.Predmet.ProtustrankaWithAdress_1">BARCELO DESTINATION SERVICES putnička agencija, društvo s ograničenom odgovornošću "u likvidaciji" R.Boškovića 20/II, 21000 Split</derivirana_varijabla>
  </DomainObject.Predmet.ProtustrankaWithAdress>
  <DomainObject.Predmet.ProtustrankaWithAdressOIB>
    <izvorni_sadrzaj>BARCELO DESTINATION SERVICES putnička agencija, društvo s ograničenom odgovornošću "u likvidaciji", OIB 64581433177, R.Boškovića 20/II, 21000 Split</izvorni_sadrzaj>
    <derivirana_varijabla naziv="DomainObject.Predmet.ProtustrankaWithAdressOIB_1">BARCELO DESTINATION SERVICES putnička agencija, društvo s ograničenom odgovornošću "u likvidaciji", OIB 64581433177, R.Boškovića 20/II, 21000 Split</derivirana_varijabla>
  </DomainObject.Predmet.ProtustrankaWithAdressOIB>
  <DomainObject.Predmet.ProtustrankaNazivFormated>
    <izvorni_sadrzaj>BARCELO DESTINATION SERVICES putnička agencija, društvo s ograničenom odgovornošću "u likvidaciji"</izvorni_sadrzaj>
    <derivirana_varijabla naziv="DomainObject.Predmet.ProtustrankaNazivFormated_1">BARCELO DESTINATION SERVICES putnička agencija, društvo s ograničenom odgovornošću "u likvidaciji"</derivirana_varijabla>
  </DomainObject.Predmet.ProtustrankaNazivFormated>
  <DomainObject.Predmet.ProtustrankaNazivFormatedOIB>
    <izvorni_sadrzaj>BARCELO DESTINATION SERVICES putnička agencija, društvo s ograničenom odgovornošću "u likvidaciji", OIB 64581433177</izvorni_sadrzaj>
    <derivirana_varijabla naziv="DomainObject.Predmet.ProtustrankaNazivFormatedOIB_1">BARCELO DESTINATION SERVICES putnička agencija, društvo s ograničenom odgovornošću "u likvidaciji", OIB 64581433177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8876.59</izvorni_sadrzaj>
    <derivirana_varijabla naziv="DomainObject.Predmet.TrenutnaVrijednost_1">8876.59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BARCELO DESTINATION SERVICES putnička agencija, društvo s ograničenom odgovornošću "u likvidaciji"</item>
    </izvorni_sadrzaj>
    <derivirana_varijabla naziv="DomainObject.Predmet.ProtuStrankaListFormated_1">
      <item>BARCELO DESTINATION SERVICES putnička agencija, društvo s ograničenom odgovornošću "u likvidaciji"</item>
    </derivirana_varijabla>
  </DomainObject.Predmet.ProtuStrankaListFormated>
  <DomainObject.Predmet.ProtuStrankaListFormatedOIB>
    <izvorni_sadrzaj>
      <item>BARCELO DESTINATION SERVICES putnička agencija, društvo s ograničenom odgovornošću "u likvidaciji", OIB 64581433177</item>
    </izvorni_sadrzaj>
    <derivirana_varijabla naziv="DomainObject.Predmet.ProtuStrankaListFormatedOIB_1">
      <item>BARCELO DESTINATION SERVICES putnička agencija, društvo s ograničenom odgovornošću "u likvidaciji", OIB 64581433177</item>
    </derivirana_varijabla>
  </DomainObject.Predmet.ProtuStrankaListFormatedOIB>
  <DomainObject.Predmet.ProtuStrankaListFormatedWithAdress>
    <izvorni_sadrzaj>
      <item>BARCELO DESTINATION SERVICES putnička agencija, društvo s ograničenom odgovornošću "u likvidaciji", R.Boškovića 20/II, 21000 Split</item>
    </izvorni_sadrzaj>
    <derivirana_varijabla naziv="DomainObject.Predmet.ProtuStrankaListFormatedWithAdress_1">
      <item>BARCELO DESTINATION SERVICES putnička agencija, društvo s ograničenom odgovornošću "u likvidaciji", R.Boškovića 20/II, 21000 Split</item>
    </derivirana_varijabla>
  </DomainObject.Predmet.ProtuStrankaListFormatedWithAdress>
  <DomainObject.Predmet.ProtuStrankaListFormatedWithAdressOIB>
    <izvorni_sadrzaj>
      <item>BARCELO DESTINATION SERVICES putnička agencija, društvo s ograničenom odgovornošću "u likvidaciji", OIB 64581433177, R.Boškovića 20/II, 21000 Split</item>
    </izvorni_sadrzaj>
    <derivirana_varijabla naziv="DomainObject.Predmet.ProtuStrankaListFormatedWithAdressOIB_1">
      <item>BARCELO DESTINATION SERVICES putnička agencija, društvo s ograničenom odgovornošću "u likvidaciji", OIB 64581433177, R.Boškovića 20/II, 21000 Split</item>
    </derivirana_varijabla>
  </DomainObject.Predmet.ProtuStrankaListFormatedWithAdressOIB>
  <DomainObject.Predmet.ProtuStrankaListNazivFormated>
    <izvorni_sadrzaj>
      <item>BARCELO DESTINATION SERVICES putnička agencija, društvo s ograničenom odgovornošću "u likvidaciji"</item>
    </izvorni_sadrzaj>
    <derivirana_varijabla naziv="DomainObject.Predmet.ProtuStrankaListNazivFormated_1">
      <item>BARCELO DESTINATION SERVICES putnička agencija, društvo s ograničenom odgovornošću "u likvidaciji"</item>
    </derivirana_varijabla>
  </DomainObject.Predmet.ProtuStrankaListNazivFormated>
  <DomainObject.Predmet.ProtuStrankaListNazivFormatedOIB>
    <izvorni_sadrzaj>
      <item>BARCELO DESTINATION SERVICES putnička agencija, društvo s ograničenom odgovornošću "u likvidaciji", OIB 64581433177</item>
    </izvorni_sadrzaj>
    <derivirana_varijabla naziv="DomainObject.Predmet.ProtuStrankaListNazivFormatedOIB_1">
      <item>BARCELO DESTINATION SERVICES putnička agencija, društvo s ograničenom odgovornošću "u likvidaciji", OIB 64581433177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BARCELO DESTINATION SERVICES putnička agencija, društvo s ograničenom odgovornošću "u likvidaciji"</izvorni_sadrzaj>
    <derivirana_varijabla naziv="DomainObject.Predmet.ProtustrankaIDrugi_1">BARCELO DESTINATION SERVICES putnička agencija, društvo s ograničenom odgovornošću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BARCELO DESTINATION SERVICES putnička agencija, društvo s ograničenom odgovornošću "u likvidaciji", OIB 64581433177, R.Boškovića 20/II, 21000 Split</izvorni_sadrzaj>
    <derivirana_varijabla naziv="DomainObject.Predmet.ProtustrankaIDrugiAdressOIB_1">BARCELO DESTINATION SERVICES putnička agencija, društvo s ograničenom odgovornošću "u likvidaciji", OIB 64581433177, R.Boškovića 20/II,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BARCELO DESTINATION SERVICES putnička agencija, društvo s ograničenom odgovornošću "u likvidaciji"</item>
      <item>FINANCIJSKA AGENCIJA, RC SPLIT</item>
    </izvorni_sadrzaj>
    <derivirana_varijabla naziv="DomainObject.Predmet.SudioniciListNaziv_1">
      <item>BARCELO DESTINATION SERVICES putnička agencija, društvo s ograničenom odgovornošću "u likvidaciji"</item>
      <item>FINANCIJSKA AGENCIJA, RC SPLIT</item>
    </derivirana_varijabla>
  </DomainObject.Predmet.SudioniciListNaziv>
  <DomainObject.Predmet.SudioniciListAdressOIB>
    <izvorni_sadrzaj>
      <item>BARCELO DESTINATION SERVICES putnička agencija, društvo s ograničenom odgovornošću "u likvidaciji", OIB 64581433177, R.Boškovića 20/II,21000 Split</item>
      <item>FINANCIJSKA AGENCIJA, RC SPLIT, OIB 85821130368, Mažuranićevo šetalište 24 b,21000 Split</item>
    </izvorni_sadrzaj>
    <derivirana_varijabla naziv="DomainObject.Predmet.SudioniciListAdressOIB_1">
      <item>BARCELO DESTINATION SERVICES putnička agencija, društvo s ograničenom odgovornošću "u likvidaciji", OIB 64581433177, R.Boškovića 20/II,21000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64581433177</item>
      <item>, OIB 85821130368</item>
    </izvorni_sadrzaj>
    <derivirana_varijabla naziv="DomainObject.Predmet.SudioniciListNazivOIB_1">
      <item>, OIB 64581433177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1812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2016-08-25T07:17:00Z</cp:lastPrinted>
  <dcterms:modified xmlns:xsi="http://www.w3.org/2001/XMLSchema-instance" xsi:type="dcterms:W3CDTF">2016-08-25T07:54:00Z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