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27cb" w14:paraId="ad627cb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A87316">
        <w:t>636</w:t>
      </w:r>
      <w:r w:rsidR="00364741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A87316" w:rsidRPr="00A87316">
        <w:rPr>
          <w:lang w:val="pt-BR"/>
        </w:rPr>
        <w:t>MATIJA SALIJA j.d.o.o., Zagreb, Pičmanova 6, OIB: 04010473115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87316">
        <w:rPr>
          <w:lang w:val="pt-BR"/>
        </w:rPr>
        <w:t>10.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A87316" w:rsidRPr="00A87316">
        <w:rPr>
          <w:lang w:val="pt-BR"/>
        </w:rPr>
        <w:t>MATIJA SALIJA j.d.o.o., Zagreb, Pičmanova 6, OIB: 04010473115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87316">
        <w:t>636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A87316" w:rsidP="00A87316" w:rsidR="00A87316" w:rsidRPr="00A87316">
      <w:pPr>
        <w:ind w:firstLine="709"/>
        <w:jc w:val="both"/>
        <w:rPr>
          <w:lang w:val="pt-BR"/>
        </w:rPr>
      </w:pPr>
      <w:r w:rsidRPr="00A87316">
        <w:t xml:space="preserve">Financijska agencija, Regionalni centar Zagreb, podnijela je ovom sudu prijedlog za otvaranje stečajnog postupka nad dužnikom </w:t>
      </w:r>
      <w:r w:rsidRPr="00A87316">
        <w:rPr>
          <w:lang w:val="pt-BR"/>
        </w:rPr>
        <w:t>Matija Salija j.d.o.o., Zagreb.</w:t>
      </w:r>
    </w:p>
    <w:p w:rsidRDefault="00A87316" w:rsidP="00A87316" w:rsidR="00A87316" w:rsidRPr="00A87316">
      <w:pPr>
        <w:ind w:firstLine="709"/>
        <w:jc w:val="both"/>
        <w:rPr>
          <w:lang w:val="pt-BR"/>
        </w:rPr>
      </w:pPr>
    </w:p>
    <w:p w:rsidRDefault="00A87316" w:rsidP="00A87316" w:rsidR="00A87316" w:rsidRPr="00A87316">
      <w:pPr>
        <w:ind w:firstLine="709"/>
        <w:jc w:val="both"/>
      </w:pPr>
      <w:r w:rsidRPr="00A87316">
        <w:t xml:space="preserve">Prijedlog je podnesen na temelju čl. 110. st. 1. Stečajnog zakona („Narodne novine“ broj 71/15, dalje: SZ). </w:t>
      </w:r>
    </w:p>
    <w:p w:rsidRDefault="00A87316" w:rsidP="00A87316" w:rsidR="00A87316" w:rsidRPr="00A87316">
      <w:pPr>
        <w:ind w:firstLine="709"/>
        <w:jc w:val="both"/>
      </w:pPr>
    </w:p>
    <w:p w:rsidRDefault="00A87316" w:rsidP="00A87316" w:rsidR="00A87316" w:rsidRPr="00A87316">
      <w:pPr>
        <w:ind w:firstLine="709"/>
        <w:jc w:val="both"/>
        <w:rPr>
          <w:lang w:val="en-GB"/>
        </w:rPr>
      </w:pPr>
      <w:r w:rsidRPr="00A87316">
        <w:t xml:space="preserve">Financijska agencija, kao predlagatelj, navela je u prijedlogu za otvaranje stečajnog postupka kako dužnik na dan 20. veljače 2017. u Očevidniku redoslijeda osnova za plaćanje ima evidentirane neizvršene osnove za plaćanje u neprekinutom razdoblju od 120 dana, u ukupnom iznosu od 72.647,15 kn, kao i da dužnik ima 1 zaposlenog. </w:t>
      </w:r>
      <w:r w:rsidRPr="00A87316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87316" w:rsidP="00A87316" w:rsidR="00A87316" w:rsidRPr="00A87316">
      <w:pPr>
        <w:ind w:firstLine="709"/>
        <w:jc w:val="both"/>
      </w:pPr>
    </w:p>
    <w:p w:rsidRDefault="00A87316" w:rsidP="00A87316" w:rsidR="00650D44" w:rsidRPr="00E974B3">
      <w:pPr>
        <w:ind w:firstLine="709"/>
        <w:jc w:val="both"/>
      </w:pPr>
      <w:r w:rsidRPr="00A87316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 w:rsidR="00650D44" w:rsidRPr="00E974B3">
        <w:t xml:space="preserve">. </w:t>
      </w:r>
    </w:p>
    <w:p w:rsidRDefault="0059075B" w:rsidP="00C90682" w:rsidR="00650D44">
      <w:pPr>
        <w:pStyle w:val="Tijeloteksta"/>
        <w:ind w:firstLine="708"/>
      </w:pPr>
      <w:r>
        <w:lastRenderedPageBreak/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901CFD" w:rsidRPr="0089526A">
        <w:t xml:space="preserve">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8D101E">
        <w:t>Zastupnik</w:t>
      </w:r>
      <w:r w:rsidR="00225E5C">
        <w:t xml:space="preserve"> po zakonu </w:t>
      </w:r>
      <w:r w:rsidR="00A87316">
        <w:t>nije se protivio prijedlogu da se nad dužnikom otvori stečajni postupak te</w:t>
      </w:r>
      <w:r w:rsidR="00650D44">
        <w:t xml:space="preserve"> je na navedenom ročištu izjavio kako dužnik</w:t>
      </w:r>
      <w:r w:rsidR="00A87316">
        <w:t xml:space="preserve"> u svom vlasništvu nema imovinu. Zastupnik po zakonu dužnika nije osporio navode FINE o blokadi dužnikovog računa.</w:t>
      </w:r>
    </w:p>
    <w:p w:rsidRDefault="009B1748" w:rsidP="000C1F96" w:rsidR="009B1748">
      <w:pPr>
        <w:pStyle w:val="Tijeloteksta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A87316">
        <w:t>6. travnja</w:t>
      </w:r>
      <w:r w:rsidR="00650D44">
        <w:t xml:space="preserve"> 2017. (list 5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A87316">
        <w:t>dan 20</w:t>
      </w:r>
      <w:r w:rsidR="00650D44">
        <w:t>. veljače</w:t>
      </w:r>
      <w:r w:rsidR="00B01E1E" w:rsidRPr="00B01E1E">
        <w:t xml:space="preserve"> 2017.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87316">
        <w:t>10. svibnja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7F0381">
        <w:t>,v.r.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9B628E" w:rsidP="00065B42" w:rsidR="009B628E"/>
    <w:p w:rsidRDefault="007D46C1" w:rsidP="00065B42" w:rsidR="007D46C1"/>
    <w:p w:rsidRDefault="007F0381" w:rsidP="007F0381" w:rsidR="007F0381">
      <w:pPr>
        <w:jc w:val="right"/>
      </w:pPr>
      <w:r>
        <w:t>Za točnost otpravka - ovlašteni službenik:</w:t>
      </w:r>
    </w:p>
    <w:p w:rsidRDefault="007F0381" w:rsidP="007F0381" w:rsidR="007F0381">
      <w:pPr>
        <w:jc w:val="right"/>
      </w:pPr>
      <w:r>
        <w:t xml:space="preserve">               Katica Franjić</w:t>
      </w:r>
    </w:p>
    <w:p w:rsidRDefault="00065B42" w:rsidP="007F0381" w:rsidR="00065B42" w:rsidRPr="00B9015B">
      <w:pPr>
        <w:pStyle w:val="Odlomakpopisa"/>
        <w:jc w:val="right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F0381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A87316">
          <w:rPr>
            <w:sz w:val="24"/>
          </w:rPr>
          <w:t>St-636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C428C"/>
    <w:rsid w:val="00501EBB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704DD0"/>
    <w:rsid w:val="007150E9"/>
    <w:rsid w:val="00754CF2"/>
    <w:rsid w:val="007A38D3"/>
    <w:rsid w:val="007B068E"/>
    <w:rsid w:val="007D46C1"/>
    <w:rsid w:val="007E6A6F"/>
    <w:rsid w:val="007F0381"/>
    <w:rsid w:val="00881417"/>
    <w:rsid w:val="008B669A"/>
    <w:rsid w:val="008D101E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87316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3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0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3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vjerovnicicma čl. 132</izvorni_sadrzaj>
    <derivirana_varijabla naziv="DomainObject.Primjedba_1">poziv vjerovnicicma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SALIJA jednostavno društvo s ograničenom odgovornošću za usluge zastupanog po punomoćniku Matija Salija</izvorni_sadrzaj>
    <derivirana_varijabla naziv="DomainObject.Predmet.ProtustrankaFormated_1">  MATIJA SALIJA jednostavno društvo s ograničenom odgovornošću za usluge zastupanog po punomoćniku Matija Salija</derivirana_varijabla>
  </DomainObject.Predmet.ProtustrankaFormated>
  <DomainObject.Predmet.ProtustrankaFormatedOIB>
    <izvorni_sadrzaj>  MATIJA SALIJA jednostavno društvo s ograničenom odgovornošću za usluge, OIB 04010473115 zastupanog po punomoćniku Matija Salija</izvorni_sadrzaj>
    <derivirana_varijabla naziv="DomainObject.Predmet.ProtustrankaFormatedOIB_1">  MATIJA SALIJA jednostavno društvo s ograničenom odgovornošću za usluge, OIB 04010473115 zastupanog po punomoćniku Matija Salija</derivirana_varijabla>
  </DomainObject.Predmet.ProtustrankaFormatedOIB>
  <DomainObject.Predmet.ProtustrankaFormatedWithAdress>
    <izvorni_sadrzaj> MATIJA SALIJA jednostavno društvo s ograničenom odgovornošću za usluge, Pičmanova 6, 10000 Zagreb zastupanog po punomoćniku Matija Salija</izvorni_sadrzaj>
    <derivirana_varijabla naziv="DomainObject.Predmet.ProtustrankaFormatedWithAdress_1"> MATIJA SALIJA jednostavno društvo s ograničenom odgovornošću za usluge, Pičmanova 6, 10000 Zagreb zastupanog po punomoćniku Matija Salija</derivirana_varijabla>
  </DomainObject.Predmet.ProtustrankaFormatedWithAdress>
  <DomainObject.Predmet.ProtustrankaFormatedWithAdressOIB>
    <izvorni_sadrzaj> MATIJA SALIJA jednostavno društvo s ograničenom odgovornošću za usluge, OIB 04010473115, Pičmanova 6, 10000 Zagreb zastupanog po punomoćniku Matija Salija</izvorni_sadrzaj>
    <derivirana_varijabla naziv="DomainObject.Predmet.ProtustrankaFormatedWithAdressOIB_1"> MATIJA SALIJA jednostavno društvo s ograničenom odgovornošću za usluge, OIB 04010473115, Pičmanova 6, 10000 Zagreb zastupanog po punomoćniku Matija Salija</derivirana_varijabla>
  </DomainObject.Predmet.ProtustrankaFormatedWithAdressOIB>
  <DomainObject.Predmet.ProtustrankaWithAdress>
    <izvorni_sadrzaj>MATIJA SALIJA jednostavno društvo s ograničenom odgovornošću za usluge Pičmanova 6, 10000 Zagreb</izvorni_sadrzaj>
    <derivirana_varijabla naziv="DomainObject.Predmet.ProtustrankaWithAdress_1">MATIJA SALIJA jednostavno društvo s ograničenom odgovornošću za usluge Pičmanova 6, 10000 Zagreb</derivirana_varijabla>
  </DomainObject.Predmet.ProtustrankaWithAdress>
  <DomainObject.Predmet.ProtustrankaWithAdressOIB>
    <izvorni_sadrzaj>MATIJA SALIJA jednostavno društvo s ograničenom odgovornošću za usluge, OIB 04010473115, Pičmanova 6, 10000 Zagreb</izvorni_sadrzaj>
    <derivirana_varijabla naziv="DomainObject.Predmet.ProtustrankaWithAdressOIB_1">MATIJA SALIJA jednostavno društvo s ograničenom odgovornošću za usluge, OIB 04010473115, Pičmanova 6, 10000 Zagreb</derivirana_varijabla>
  </DomainObject.Predmet.ProtustrankaWithAdressOIB>
  <DomainObject.Predmet.ProtustrankaNazivFormated>
    <izvorni_sadrzaj>MATIJA SALIJA jednostavno društvo s ograničenom odgovornošću za usluge</izvorni_sadrzaj>
    <derivirana_varijabla naziv="DomainObject.Predmet.ProtustrankaNazivFormated_1">MATIJA SALIJA jednostavno društvo s ograničenom odgovornošću za usluge</derivirana_varijabla>
  </DomainObject.Predmet.ProtustrankaNazivFormated>
  <DomainObject.Predmet.ProtustrankaNazivFormatedOIB>
    <izvorni_sadrzaj>MATIJA SALIJA jednostavno društvo s ograničenom odgovornošću za usluge, OIB 04010473115</izvorni_sadrzaj>
    <derivirana_varijabla naziv="DomainObject.Predmet.ProtustrankaNazivFormatedOIB_1">MATIJA SALIJA jednostavno društvo s ograničenom odgovornošću za usluge, OIB 04010473115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SALIJA jednostavno društvo s ograničenom odgovornošću za usluge zastupanog po punomoćniku Matija Salija</item>
    </izvorni_sadrzaj>
    <derivirana_varijabla naziv="DomainObject.Predmet.ProtuStrankaListFormated_1">
      <item>MATIJA SALIJA jednostavno društvo s ograničenom odgovornošću za usluge zastupanog po punomoćniku Matija Salija</item>
    </derivirana_varijabla>
  </DomainObject.Predmet.ProtuStrankaListFormated>
  <DomainObject.Predmet.ProtuStrankaListFormatedOIB>
    <izvorni_sadrzaj>
      <item>MATIJA SALIJA jednostavno društvo s ograničenom odgovornošću za usluge, OIB 04010473115 zastupanog po punomoćniku Matija Salija</item>
    </izvorni_sadrzaj>
    <derivirana_varijabla naziv="DomainObject.Predmet.ProtuStrankaListFormatedOIB_1">
      <item>MATIJA SALIJA jednostavno društvo s ograničenom odgovornošću za usluge, OIB 04010473115 zastupanog po punomoćniku Matija Salija</item>
    </derivirana_varijabla>
  </DomainObject.Predmet.ProtuStrankaListFormatedOIB>
  <DomainObject.Predmet.ProtuStrankaListFormatedWithAdress>
    <izvorni_sadrzaj>
      <item>MATIJA SALIJA jednostavno društvo s ograničenom odgovornošću za usluge, Pičmanova 6, 10000 Zagreb zastupanog po punomoćniku Matija Salija</item>
    </izvorni_sadrzaj>
    <derivirana_varijabla naziv="DomainObject.Predmet.ProtuStrankaListFormatedWithAdress_1">
      <item>MATIJA SALIJA jednostavno društvo s ograničenom odgovornošću za usluge, Pičmanova 6, 10000 Zagreb zastupanog po punomoćniku Matija Salija</item>
    </derivirana_varijabla>
  </DomainObject.Predmet.ProtuStrankaListFormatedWithAdress>
  <DomainObject.Predmet.ProtuStrankaListFormatedWithAdressOIB>
    <izvorni_sadrzaj>
      <item>MATIJA SALIJA jednostavno društvo s ograničenom odgovornošću za usluge, OIB 04010473115, Pičmanova 6, 10000 Zagreb zastupanog po punomoćniku Matija Salija</item>
    </izvorni_sadrzaj>
    <derivirana_varijabla naziv="DomainObject.Predmet.ProtuStrankaListFormatedWithAdressOIB_1">
      <item>MATIJA SALIJA jednostavno društvo s ograničenom odgovornošću za usluge, OIB 04010473115, Pičmanova 6, 10000 Zagreb zastupanog po punomoćniku Matija Salija</item>
    </derivirana_varijabla>
  </DomainObject.Predmet.ProtuStrankaListFormatedWithAdressOIB>
  <DomainObject.Predmet.ProtuStrankaListNazivFormated>
    <izvorni_sadrzaj>
      <item>MATIJA SALIJA jednostavno društvo s ograničenom odgovornošću za usluge</item>
    </izvorni_sadrzaj>
    <derivirana_varijabla naziv="DomainObject.Predmet.ProtuStrankaListNazivFormated_1">
      <item>MATIJA SALIJA jednostavno društvo s ograničenom odgovornošću za usluge</item>
    </derivirana_varijabla>
  </DomainObject.Predmet.ProtuStrankaListNazivFormated>
  <DomainObject.Predmet.ProtuStrankaListNazivFormatedOIB>
    <izvorni_sadrzaj>
      <item>MATIJA SALIJA jednostavno društvo s ograničenom odgovornošću za usluge, OIB 04010473115</item>
    </izvorni_sadrzaj>
    <derivirana_varijabla naziv="DomainObject.Predmet.ProtuStrankaListNazivFormatedOIB_1">
      <item>MATIJA SALIJA jednostavno društvo s ograničenom odgovornošću za usluge, OIB 04010473115</item>
    </derivirana_varijabla>
  </DomainObject.Predmet.ProtuStrankaListNazivFormatedOIB>
  <DomainObject.Predmet.OstaliListFormated>
    <izvorni_sadrzaj>
      <item>Matija Salija punomoćnik sudionika u postupku MATIJA SALIJA jednostavno društvo s ograničenom odgovornošću za usluge</item>
      <item>PBZ d.d.</item>
    </izvorni_sadrzaj>
    <derivirana_varijabla naziv="DomainObject.Predmet.OstaliListFormated_1">
      <item>Matija Salija punomoćnik sudionika u postupku MATIJA SALIJA jednostavno društvo s ograničenom odgovornošću za usluge</item>
      <item>PBZ d.d.</item>
    </derivirana_varijabla>
  </DomainObject.Predmet.OstaliListFormated>
  <DomainObject.Predmet.OstaliListFormatedOIB>
    <izvorni_sadrzaj>
      <item>Matija Salija, OIB 36781449699 punomoćnik sudionika u postupku MATIJA SALIJA jednostavno društvo s ograničenom odgovornošću za usluge</item>
      <item>PBZ d.d.</item>
    </izvorni_sadrzaj>
    <derivirana_varijabla naziv="DomainObject.Predmet.OstaliListFormatedOIB_1">
      <item>Matija Salija, OIB 36781449699 punomoćnik sudionika u postupku MATIJA SALIJA jednostavno društvo s ograničenom odgovornošću za usluge</item>
      <item>PBZ d.d.</item>
    </derivirana_varijabla>
  </DomainObject.Predmet.OstaliListFormatedOIB>
  <DomainObject.Predmet.OstaliListFormatedWithAdress>
    <izvorni_sadrzaj>
      <item>Matija Salija, Dobriše Cesarića 4b, 10000 Zagreb punomoćnik sudionika u postupku MATIJA SALIJA jednostavno društvo s ograničenom odgovornošću za usluge</item>
      <item>PBZ d.d., Račkoga 6, 10000 Zagreb</item>
    </izvorni_sadrzaj>
    <derivirana_varijabla naziv="DomainObject.Predmet.OstaliListFormatedWithAdress_1">
      <item>Matija Salija, Dobriše Cesarića 4b, 10000 Zagreb punomoćnik sudionika u postupku MATIJA SALIJA jednostavno društvo s ograničenom odgovornošću za usluge</item>
      <item>PBZ d.d., Račkoga 6, 10000 Zagreb</item>
    </derivirana_varijabla>
  </DomainObject.Predmet.OstaliListFormatedWithAdress>
  <DomainObject.Predmet.OstaliListFormatedWithAdressOIB>
    <izvorni_sadrzaj>
      <item>Matija Salija, OIB 36781449699, Dobriše Cesarića 4b, 10000 Zagreb punomoćnik sudionika u postupku MATIJA SALIJA jednostavno društvo s ograničenom odgovornošću za usluge</item>
      <item>PBZ d.d., Račkoga 6, 10000 Zagreb</item>
    </izvorni_sadrzaj>
    <derivirana_varijabla naziv="DomainObject.Predmet.OstaliListFormatedWithAdressOIB_1">
      <item>Matija Salija, OIB 36781449699, Dobriše Cesarića 4b, 10000 Zagreb punomoćnik sudionika u postupku MATIJA SALIJA jednostavno društvo s ograničenom odgovornošću za usluge</item>
      <item>PBZ d.d., Račkoga 6, 10000 Zagreb</item>
    </derivirana_varijabla>
  </DomainObject.Predmet.OstaliListFormatedWithAdressOIB>
  <DomainObject.Predmet.OstaliListNazivFormated>
    <izvorni_sadrzaj>
      <item>Matija Salija</item>
      <item>PBZ d.d.</item>
    </izvorni_sadrzaj>
    <derivirana_varijabla naziv="DomainObject.Predmet.OstaliListNazivFormated_1">
      <item>Matija Salija</item>
      <item>PBZ d.d.</item>
    </derivirana_varijabla>
  </DomainObject.Predmet.OstaliListNazivFormated>
  <DomainObject.Predmet.OstaliListNazivFormatedOIB>
    <izvorni_sadrzaj>
      <item>Matija Salija, OIB 36781449699</item>
      <item>PBZ d.d.</item>
    </izvorni_sadrzaj>
    <derivirana_varijabla naziv="DomainObject.Predmet.OstaliListNazivFormatedOIB_1">
      <item>Matija Salija, OIB 36781449699</item>
      <item>PBZ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SALIJA jednostavno društvo s ograničenom odgovornošću za usluge</izvorni_sadrzaj>
    <derivirana_varijabla naziv="DomainObject.Predmet.ProtustrankaIDrugi_1">MATIJA SALIJA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MATIJA SALIJA jednostavno društvo s ograničenom odgovornošću za usluge, OIB 04010473115, Pičmanova 6, 10000 Zagreb</izvorni_sadrzaj>
    <derivirana_varijabla naziv="DomainObject.Predmet.ProtustrankaIDrugiAdressOIB_1">MATIJA SALIJA jednostavno društvo s ograničenom odgovornošću za usluge, OIB 04010473115, Pičmanova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 SALIJA jednostavno društvo s ograničenom odgovornošću za usluge</item>
      <item>Matija Salija</item>
      <item>PBZ d.d.</item>
    </izvorni_sadrzaj>
    <derivirana_varijabla naziv="DomainObject.Predmet.SudioniciListNaziv_1">
      <item>FINA Regionalni centar Zagreb</item>
      <item>MATIJA SALIJA jednostavno društvo s ograničenom odgovornošću za usluge</item>
      <item>Matija Salija</item>
      <item>PBZ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MATIJA SALIJA jednostavno društvo s ograničenom odgovornošću za usluge, OIB 04010473115, Pičmanova 6,10000 Zagreb</item>
      <item>Matija Salija, OIB 36781449699, Dobriše Cesarića 4b,10000 Zagreb</item>
      <item>PBZ d.d., Račkoga 6,10000 Zagreb</item>
    </izvorni_sadrzaj>
    <derivirana_varijabla naziv="DomainObject.Predmet.SudioniciListAdressOIB_1">
      <item>FINA Regionalni centar Zagreb, OIB 85821130368, Trg svibanjskih žrtava 1995. br. 1,10000 Zagreb</item>
      <item>MATIJA SALIJA jednostavno društvo s ograničenom odgovornošću za usluge, OIB 04010473115, Pičmanova 6,10000 Zagreb</item>
      <item>Matija Salija, OIB 36781449699, Dobriše Cesarića 4b,10000 Zagreb</item>
      <item>PBZ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04010473115</item>
      <item>, OIB 36781449699</item>
      <item>, OIB null</item>
    </izvorni_sadrzaj>
    <derivirana_varijabla naziv="DomainObject.Predmet.SudioniciListNazivOIB_1">
      <item>, OIB 85821130368</item>
      <item>, OIB 04010473115</item>
      <item>, OIB 36781449699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53EBD-63A8-4ED1-BD53-D26E661F4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745</properties:Words>
  <properties:Characters>4125</properties:Characters>
  <properties:Lines>91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2017-05-09T13:47:00Z</dcterms:created>
  <dc:creator>gzubak</dc:creator>
  <cp:lastModifiedBy>Katica Franjić</cp:lastModifiedBy>
  <cp:lastPrinted>2017-05-10T08:15:00Z</cp:lastPrinted>
  <dcterms:modified xmlns:xsi="http://www.w3.org/2001/XMLSchema-instance" xsi:type="dcterms:W3CDTF">2017-05-10T08:15:00Z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