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0d772" w14:paraId="410d772" w:rsidRDefault="00D97BE1" w:rsidP="00D97BE1" w:rsidR="00D97BE1" w:rsidRPr="00973918">
      <w:pPr>
        <w:jc w:val="right"/>
        <w15:collapsed w:val="false"/>
        <w:rPr>
          <w:b/>
        </w:rPr>
      </w:pPr>
    </w:p>
    <w:p w:rsidRDefault="00336C15" w:rsidP="000F60FD" w:rsidR="00336C15" w:rsidRPr="00973918">
      <w:pPr>
        <w:rPr>
          <w:b/>
        </w:rPr>
      </w:pPr>
    </w:p>
    <w:p w:rsidRDefault="00336C15" w:rsidP="000F60FD" w:rsidR="00336C15" w:rsidRPr="00973918">
      <w:pPr>
        <w:rPr>
          <w:b/>
        </w:rPr>
      </w:pPr>
    </w:p>
    <w:p w:rsidRDefault="000F60FD" w:rsidP="000F60FD" w:rsidR="00872AC5" w:rsidRPr="00973918">
      <w:pPr>
        <w:rPr>
          <w:b/>
        </w:rPr>
      </w:pPr>
      <w:r w:rsidRPr="00973918">
        <w:rPr>
          <w:b/>
        </w:rPr>
        <w:t>REPUBLIKA HRVATSKA</w:t>
      </w:r>
    </w:p>
    <w:p w:rsidRDefault="000F60FD" w:rsidP="000F60FD" w:rsidR="003D72BA" w:rsidRPr="00973918">
      <w:pPr>
        <w:rPr>
          <w:b/>
        </w:rPr>
      </w:pPr>
      <w:r w:rsidRPr="00973918">
        <w:rPr>
          <w:b/>
        </w:rPr>
        <w:t>TRGOVAČKI SUD U</w:t>
      </w:r>
      <w:r w:rsidR="00D024BA" w:rsidRPr="00973918">
        <w:rPr>
          <w:b/>
        </w:rPr>
        <w:t xml:space="preserve"> ZADRU</w:t>
      </w:r>
    </w:p>
    <w:p w:rsidRDefault="003D72BA" w:rsidP="000F60FD" w:rsidR="000F60FD" w:rsidRPr="00973918">
      <w:r w:rsidRPr="00973918">
        <w:t>Dr. Franje Tuđmana 35</w:t>
      </w:r>
      <w:r w:rsidR="00D024BA" w:rsidRPr="00973918">
        <w:tab/>
      </w:r>
      <w:r w:rsidR="00D024BA" w:rsidRPr="00973918">
        <w:tab/>
      </w:r>
      <w:r w:rsidR="00D024BA" w:rsidRPr="00973918">
        <w:tab/>
      </w:r>
      <w:r w:rsidR="00AB29B4" w:rsidRPr="00973918">
        <w:t xml:space="preserve">          </w:t>
      </w:r>
    </w:p>
    <w:p w:rsidRDefault="00873E4C" w:rsidP="000F60FD" w:rsidR="00873E4C" w:rsidRPr="00973918">
      <w:pPr>
        <w:jc w:val="center"/>
      </w:pPr>
    </w:p>
    <w:p w:rsidRDefault="00696A23" w:rsidP="000F60FD" w:rsidR="00696A23" w:rsidRPr="00973918">
      <w:pPr>
        <w:jc w:val="center"/>
        <w:rPr>
          <w:b/>
        </w:rPr>
      </w:pPr>
      <w:r w:rsidRPr="00973918">
        <w:rPr>
          <w:b/>
        </w:rPr>
        <w:t>R E P U B L I KA   H R V A T S K A</w:t>
      </w:r>
    </w:p>
    <w:p w:rsidRDefault="001F3EEE" w:rsidP="000F60FD" w:rsidR="001F3EEE" w:rsidRPr="00973918">
      <w:pPr>
        <w:jc w:val="center"/>
        <w:rPr>
          <w:b/>
        </w:rPr>
      </w:pPr>
    </w:p>
    <w:p w:rsidRDefault="0085789C" w:rsidP="000F60FD" w:rsidR="0085789C" w:rsidRPr="00973918">
      <w:pPr>
        <w:jc w:val="center"/>
        <w:rPr>
          <w:b/>
        </w:rPr>
      </w:pPr>
      <w:r w:rsidRPr="00973918">
        <w:rPr>
          <w:b/>
        </w:rPr>
        <w:t xml:space="preserve">R J E Š E N J E </w:t>
      </w:r>
    </w:p>
    <w:p w:rsidRDefault="000F60FD" w:rsidP="000F60FD" w:rsidR="000F60FD" w:rsidRPr="00973918"/>
    <w:p w:rsidRDefault="009B456A" w:rsidP="00973918" w:rsidR="009B456A" w:rsidRPr="00973918">
      <w:pPr>
        <w:pStyle w:val="Tijeloteksta"/>
        <w:tabs>
          <w:tab w:pos="709" w:val="left"/>
        </w:tabs>
        <w:ind w:firstLine="708"/>
        <w:rPr>
          <w:rFonts w:cstheme="majorBidi" w:hAnsiTheme="majorBidi" w:asciiTheme="majorBidi"/>
          <w:bCs/>
          <w:szCs w:val="24"/>
        </w:rPr>
      </w:pPr>
      <w:r w:rsidRPr="00973918">
        <w:rPr>
          <w:szCs w:val="24"/>
        </w:rPr>
        <w:t xml:space="preserve">Trgovački sud u Zadru, </w:t>
      </w:r>
      <w:r w:rsidR="008F6C05" w:rsidRPr="00973918">
        <w:rPr>
          <w:szCs w:val="24"/>
        </w:rPr>
        <w:t xml:space="preserve">po sutkinji Ani Markač, </w:t>
      </w:r>
      <w:r w:rsidR="00973918" w:rsidRPr="00973918">
        <w:rPr>
          <w:rFonts w:cstheme="majorBidi" w:hAnsiTheme="majorBidi" w:asciiTheme="majorBidi"/>
          <w:bCs/>
          <w:szCs w:val="24"/>
        </w:rPr>
        <w:t>postupajući po prijedlogu za otvaranje stečajnog postupka nad trgovačkim društvom</w:t>
      </w:r>
      <w:r w:rsidR="00973918" w:rsidRPr="00973918">
        <w:rPr>
          <w:szCs w:val="24"/>
        </w:rPr>
        <w:t xml:space="preserve"> SIMPLE jednostavno društvo s ograničenom odgovornošću za usluge, </w:t>
      </w:r>
      <w:proofErr w:type="spellStart"/>
      <w:r w:rsidR="00973918" w:rsidRPr="00973918">
        <w:rPr>
          <w:szCs w:val="24"/>
        </w:rPr>
        <w:t>Pakoštane</w:t>
      </w:r>
      <w:proofErr w:type="spellEnd"/>
      <w:r w:rsidR="00973918" w:rsidRPr="00973918">
        <w:rPr>
          <w:szCs w:val="24"/>
        </w:rPr>
        <w:t>, Obala kralja Petra Krešimira IV. 50, OIB: 60165326859</w:t>
      </w:r>
      <w:r w:rsidR="00973918" w:rsidRPr="00973918">
        <w:rPr>
          <w:szCs w:val="24"/>
          <w:lang w:val="en-AU"/>
        </w:rPr>
        <w:t xml:space="preserve">, </w:t>
      </w:r>
      <w:r w:rsidR="00973918" w:rsidRPr="00973918">
        <w:rPr>
          <w:rFonts w:cstheme="majorBidi" w:hAnsiTheme="majorBidi" w:asciiTheme="majorBidi"/>
          <w:bCs/>
          <w:szCs w:val="24"/>
        </w:rPr>
        <w:t>dana 20. listopada 2017.,</w:t>
      </w:r>
    </w:p>
    <w:p w:rsidRDefault="0085789C" w:rsidP="0085789C" w:rsidR="00A323C8" w:rsidRPr="00973918">
      <w:pPr>
        <w:jc w:val="center"/>
        <w:rPr>
          <w:b/>
        </w:rPr>
      </w:pPr>
      <w:r w:rsidRPr="00973918">
        <w:rPr>
          <w:b/>
        </w:rPr>
        <w:t xml:space="preserve">r i j e š i o  j e </w:t>
      </w:r>
    </w:p>
    <w:p w:rsidRDefault="0085789C" w:rsidP="0085789C" w:rsidR="0085789C" w:rsidRPr="00973918">
      <w:pPr>
        <w:jc w:val="center"/>
        <w:rPr>
          <w:b/>
        </w:rPr>
      </w:pPr>
    </w:p>
    <w:p w:rsidRDefault="009B456A" w:rsidP="009B456A" w:rsidR="008F6C05" w:rsidRPr="00973918">
      <w:pPr>
        <w:jc w:val="both"/>
      </w:pPr>
      <w:r w:rsidRPr="00973918">
        <w:t>I.</w:t>
      </w:r>
      <w:r w:rsidRPr="00973918">
        <w:tab/>
      </w:r>
      <w:r w:rsidR="008F6C05" w:rsidRPr="00973918">
        <w:rPr>
          <w:bCs/>
        </w:rPr>
        <w:t xml:space="preserve">Antun Kovačević iz Zadra, P.D.G. </w:t>
      </w:r>
      <w:proofErr w:type="spellStart"/>
      <w:r w:rsidR="008F6C05" w:rsidRPr="00973918">
        <w:rPr>
          <w:bCs/>
        </w:rPr>
        <w:t>K</w:t>
      </w:r>
      <w:r w:rsidR="000C7E6B" w:rsidRPr="00973918">
        <w:rPr>
          <w:bCs/>
        </w:rPr>
        <w:t>rambergera</w:t>
      </w:r>
      <w:proofErr w:type="spellEnd"/>
      <w:r w:rsidR="000C7E6B" w:rsidRPr="00973918">
        <w:rPr>
          <w:bCs/>
        </w:rPr>
        <w:t xml:space="preserve"> 13, OIB:77489220307, </w:t>
      </w:r>
      <w:r w:rsidR="00A165DA" w:rsidRPr="00973918">
        <w:t xml:space="preserve">razrješava se dužnosti </w:t>
      </w:r>
      <w:r w:rsidR="00973918" w:rsidRPr="00973918">
        <w:t xml:space="preserve">privremenog </w:t>
      </w:r>
      <w:r w:rsidR="00A165DA" w:rsidRPr="00973918">
        <w:t>stečajn</w:t>
      </w:r>
      <w:r w:rsidR="008F6C05" w:rsidRPr="00973918">
        <w:t xml:space="preserve">og upravitelja </w:t>
      </w:r>
      <w:r w:rsidR="00973918" w:rsidRPr="00973918">
        <w:t xml:space="preserve">u prethodnom postupku </w:t>
      </w:r>
      <w:r w:rsidR="00973918" w:rsidRPr="00973918">
        <w:rPr>
          <w:rFonts w:cstheme="majorBidi" w:hAnsiTheme="majorBidi" w:asciiTheme="majorBidi"/>
          <w:bCs/>
        </w:rPr>
        <w:t>otvaranje stečajnog postupka nad trgovačkim društvom</w:t>
      </w:r>
      <w:r w:rsidR="00973918" w:rsidRPr="00973918">
        <w:t xml:space="preserve"> SIMPLE jednostavno društvo s ograničenom odgovornošću za usluge, </w:t>
      </w:r>
      <w:proofErr w:type="spellStart"/>
      <w:r w:rsidR="00973918" w:rsidRPr="00973918">
        <w:t>Pakoštane</w:t>
      </w:r>
      <w:proofErr w:type="spellEnd"/>
      <w:r w:rsidR="00973918" w:rsidRPr="00973918">
        <w:t>, Obala kralja Petra Krešimira IV. 50, OIB: 60165326859.</w:t>
      </w:r>
    </w:p>
    <w:p w:rsidRDefault="00973918" w:rsidP="009B456A" w:rsidR="00973918" w:rsidRPr="00973918">
      <w:pPr>
        <w:jc w:val="both"/>
      </w:pPr>
    </w:p>
    <w:p w:rsidRDefault="00A165DA" w:rsidP="00973918" w:rsidR="00973918" w:rsidRPr="00973918">
      <w:pPr>
        <w:jc w:val="both"/>
        <w:rPr>
          <w:bCs/>
        </w:rPr>
      </w:pPr>
      <w:r w:rsidRPr="00973918">
        <w:t xml:space="preserve">II.   </w:t>
      </w:r>
      <w:r w:rsidRPr="00973918">
        <w:tab/>
      </w:r>
      <w:r w:rsidR="00973918" w:rsidRPr="00973918">
        <w:rPr>
          <w:bCs/>
        </w:rPr>
        <w:t xml:space="preserve">Ivanka </w:t>
      </w:r>
      <w:proofErr w:type="spellStart"/>
      <w:r w:rsidR="00973918" w:rsidRPr="00973918">
        <w:rPr>
          <w:bCs/>
        </w:rPr>
        <w:t>Bosotina</w:t>
      </w:r>
      <w:proofErr w:type="spellEnd"/>
      <w:r w:rsidR="00973918" w:rsidRPr="00973918">
        <w:rPr>
          <w:bCs/>
        </w:rPr>
        <w:t xml:space="preserve"> iz Zadra, Dalmatinskog sabora 3, OIB:81654623800, </w:t>
      </w:r>
      <w:r w:rsidRPr="00973918">
        <w:t xml:space="preserve">imenuje se za </w:t>
      </w:r>
      <w:r w:rsidR="00973918" w:rsidRPr="00973918">
        <w:t xml:space="preserve">privremenog </w:t>
      </w:r>
      <w:r w:rsidRPr="00973918">
        <w:t>stečajn</w:t>
      </w:r>
      <w:r w:rsidR="008F6C05" w:rsidRPr="00973918">
        <w:t xml:space="preserve">og upravitelja </w:t>
      </w:r>
      <w:r w:rsidRPr="00973918">
        <w:t xml:space="preserve">stečajnog dužnika </w:t>
      </w:r>
      <w:r w:rsidR="00973918" w:rsidRPr="00973918">
        <w:t xml:space="preserve">SIMPLE jednostavno društvo s ograničenom odgovornošću za usluge, </w:t>
      </w:r>
      <w:proofErr w:type="spellStart"/>
      <w:r w:rsidR="00973918" w:rsidRPr="00973918">
        <w:t>Pakoštane</w:t>
      </w:r>
      <w:proofErr w:type="spellEnd"/>
      <w:r w:rsidR="00973918" w:rsidRPr="00973918">
        <w:t>, Obala kralja Petra Krešimira IV. 50, OIB: 60165326859.</w:t>
      </w:r>
    </w:p>
    <w:p w:rsidRDefault="00A84672" w:rsidP="00951A4F" w:rsidR="00A84672" w:rsidRPr="00973918"/>
    <w:p w:rsidRDefault="00973918" w:rsidP="00973918" w:rsidR="00973918" w:rsidRPr="00973918">
      <w:pPr>
        <w:jc w:val="both"/>
      </w:pPr>
      <w:r w:rsidRPr="00973918">
        <w:t>III.</w:t>
      </w:r>
      <w:r w:rsidRPr="00973918">
        <w:tab/>
        <w:t xml:space="preserve">U preostalom dijelu rješenje suda </w:t>
      </w:r>
      <w:proofErr w:type="spellStart"/>
      <w:r w:rsidRPr="00973918">
        <w:t>posl</w:t>
      </w:r>
      <w:proofErr w:type="spellEnd"/>
      <w:r w:rsidRPr="00973918">
        <w:t xml:space="preserve">. </w:t>
      </w:r>
      <w:proofErr w:type="spellStart"/>
      <w:r w:rsidRPr="00973918">
        <w:t>br.St</w:t>
      </w:r>
      <w:proofErr w:type="spellEnd"/>
      <w:r w:rsidRPr="00973918">
        <w:t xml:space="preserve">-94/17-21 od 18. listopada 2017. ostaje  neizmijenjeno. </w:t>
      </w:r>
    </w:p>
    <w:p w:rsidRDefault="00973918" w:rsidP="00973918" w:rsidR="00973918" w:rsidRPr="00973918">
      <w:pPr>
        <w:jc w:val="both"/>
      </w:pPr>
    </w:p>
    <w:p w:rsidRDefault="00973918" w:rsidP="00973918" w:rsidR="00973918" w:rsidRPr="00973918">
      <w:pPr>
        <w:jc w:val="center"/>
      </w:pPr>
      <w:r w:rsidRPr="00973918">
        <w:t>Obrazloženje</w:t>
      </w:r>
    </w:p>
    <w:p w:rsidRDefault="00973918" w:rsidP="00973918" w:rsidR="00973918" w:rsidRPr="00973918"/>
    <w:p w:rsidRDefault="00973918" w:rsidP="00973918" w:rsidR="00973918" w:rsidRPr="00973918">
      <w:pPr>
        <w:ind w:firstLine="708"/>
        <w:jc w:val="both"/>
      </w:pPr>
      <w:r w:rsidRPr="00973918">
        <w:t xml:space="preserve">Prilikom pisanja rješenja suda </w:t>
      </w:r>
      <w:proofErr w:type="spellStart"/>
      <w:r w:rsidRPr="00973918">
        <w:t>posl</w:t>
      </w:r>
      <w:proofErr w:type="spellEnd"/>
      <w:r w:rsidRPr="00973918">
        <w:t>. br. St-94/17-21 od 18. listopada 2017. metodom slučajnog odabira s liste A stečajnih upravitelja za područje nadležnosti Trgovačkog suda u Zadru za privremenog stečajnog upravitelja uvodno</w:t>
      </w:r>
      <w:r w:rsidR="00682AC1">
        <w:t xml:space="preserve"> označenom dužniku imenovan je </w:t>
      </w:r>
      <w:r w:rsidRPr="00973918">
        <w:t>Antun Kovačević, s time da je prethodno stečajni upravitelj Edvin Šimunov bio  izuzet obzirom da je izvijestio sud da iz osobnih razloga ne može obavljati dužnost privremenog odnosno stečajnog upravitelja u novim predmetima.</w:t>
      </w:r>
    </w:p>
    <w:p w:rsidRDefault="00A4738F" w:rsidP="00973918" w:rsidR="00A4738F">
      <w:pPr>
        <w:ind w:firstLine="708"/>
        <w:jc w:val="both"/>
      </w:pPr>
    </w:p>
    <w:p w:rsidRDefault="00973918" w:rsidP="00973918" w:rsidR="00973918" w:rsidRPr="00973918">
      <w:pPr>
        <w:ind w:firstLine="708"/>
        <w:jc w:val="both"/>
      </w:pPr>
      <w:r w:rsidRPr="00973918">
        <w:t xml:space="preserve">Podneskom od </w:t>
      </w:r>
      <w:r>
        <w:t xml:space="preserve">19. listopada </w:t>
      </w:r>
      <w:r w:rsidRPr="00973918">
        <w:t xml:space="preserve">2017. privremeni stečajni upravitelj </w:t>
      </w:r>
      <w:r>
        <w:t xml:space="preserve">Antun Kovačević </w:t>
      </w:r>
      <w:r w:rsidRPr="00973918">
        <w:t>zatražio je razrješenje od dužnosti u konkretnom stečajnom predmetu iz osobnih razloga</w:t>
      </w:r>
      <w:r w:rsidR="00A4738F">
        <w:t xml:space="preserve"> i to zbog zdravstvenih problema. </w:t>
      </w:r>
      <w:r w:rsidRPr="00973918">
        <w:t xml:space="preserve">Odredom čl. 119. st. 6. Stečajnog zakona (Narodne novine 71/15, nadalje SZ) propisano je da se na privremenog stečajnog upravitelja na odgovarajući način primjenjuju odredbe ovog Zakona o stečajnom upravitelju. </w:t>
      </w:r>
    </w:p>
    <w:p w:rsidRDefault="00A4738F" w:rsidP="00973918" w:rsidR="00A4738F">
      <w:pPr>
        <w:ind w:firstLine="708"/>
        <w:jc w:val="both"/>
      </w:pPr>
    </w:p>
    <w:p w:rsidRDefault="00973918" w:rsidP="00973918" w:rsidR="00973918" w:rsidRPr="00973918">
      <w:pPr>
        <w:ind w:firstLine="708"/>
        <w:jc w:val="both"/>
      </w:pPr>
      <w:r w:rsidRPr="00973918">
        <w:t xml:space="preserve">Nadalje, odredbom čl. 91. st. 5. SZ propisano je da će sud razriješiti stečajnog upravitelja na njegov osobni zahtjev. Obzirom da je privremeni stečajni upravitelj podnio obrazloženi zahtjev za svoje razrješenje, to je sukladno odredbi čl. 91. st. 5. u svezi čl. 119. st. 6. SZ odlučeno kao u izreci pod točkom I. ovog rješenja.  </w:t>
      </w:r>
    </w:p>
    <w:p w:rsidRDefault="00973918" w:rsidP="00973918" w:rsidR="00A4738F">
      <w:pPr>
        <w:ind w:firstLine="708"/>
        <w:jc w:val="both"/>
      </w:pPr>
      <w:r w:rsidRPr="00973918">
        <w:t xml:space="preserve"> </w:t>
      </w:r>
    </w:p>
    <w:p w:rsidRDefault="00973918" w:rsidP="00973918" w:rsidR="00973918" w:rsidRPr="00973918">
      <w:pPr>
        <w:ind w:firstLine="708"/>
        <w:jc w:val="both"/>
      </w:pPr>
      <w:r w:rsidRPr="00973918">
        <w:lastRenderedPageBreak/>
        <w:t>Novi privremeni stečajni upravitelj imenovan je sukladno odredbi čl. 91. st. 8. u svezi čl. 84. st. 1. SZ slijedom čega je odlučeno kao u točki II. izreke</w:t>
      </w:r>
      <w:r w:rsidR="00682AC1">
        <w:t>, uz napomenu da je iz nove dodjele ponovo izuzet stečajni upravitelj Edvin Šimunov</w:t>
      </w:r>
      <w:r w:rsidRPr="00973918">
        <w:t>.</w:t>
      </w:r>
    </w:p>
    <w:p w:rsidRDefault="00973918" w:rsidP="00A4738F" w:rsidR="00973918" w:rsidRPr="00973918">
      <w:pPr>
        <w:ind w:firstLine="708"/>
        <w:jc w:val="both"/>
      </w:pPr>
      <w:r w:rsidRPr="00973918">
        <w:t xml:space="preserve">U preostalom dijelu rješenje Suda posl.br. 2 St-94/17-21 od 18. listopada 2017. ostalo je  neizmijenjeno. </w:t>
      </w:r>
    </w:p>
    <w:p w:rsidRDefault="00973918" w:rsidP="00973918" w:rsidR="00973918" w:rsidRPr="00973918">
      <w:pPr>
        <w:ind w:firstLine="708"/>
        <w:jc w:val="center"/>
      </w:pPr>
      <w:r w:rsidRPr="00973918">
        <w:t xml:space="preserve">U Zadru 20. listopada 2017. </w:t>
      </w:r>
    </w:p>
    <w:p w:rsidRDefault="00973918" w:rsidP="00973918" w:rsidR="00973918" w:rsidRPr="00973918">
      <w:pPr>
        <w:ind w:firstLine="708"/>
        <w:jc w:val="right"/>
      </w:pPr>
    </w:p>
    <w:p w:rsidRDefault="007F3355" w:rsidP="000D0FE6" w:rsidR="00973918" w:rsidRPr="00973918">
      <w:pPr>
        <w:jc w:val="right"/>
      </w:pPr>
      <w:r>
        <w:tab/>
      </w:r>
      <w:r>
        <w:tab/>
      </w:r>
      <w:r>
        <w:tab/>
        <w:t xml:space="preserve">                                          </w:t>
      </w:r>
      <w:r w:rsidR="00973918" w:rsidRPr="00973918">
        <w:t xml:space="preserve">Sutkinja </w:t>
      </w:r>
      <w:bookmarkStart w:name="_GoBack" w:id="0"/>
      <w:bookmarkEnd w:id="0"/>
    </w:p>
    <w:p w:rsidRDefault="00973918" w:rsidP="000D0FE6" w:rsidR="00973918" w:rsidRPr="00973918">
      <w:pPr>
        <w:jc w:val="right"/>
      </w:pPr>
      <w:r w:rsidRPr="00973918">
        <w:tab/>
      </w:r>
      <w:r w:rsidRPr="00973918">
        <w:tab/>
        <w:t xml:space="preserve">                                                    </w:t>
      </w:r>
      <w:r w:rsidR="007F3355">
        <w:t xml:space="preserve">                                    </w:t>
      </w:r>
      <w:r w:rsidRPr="00973918">
        <w:t>Ana Markač</w:t>
      </w:r>
    </w:p>
    <w:p w:rsidRDefault="00973918" w:rsidP="00973918" w:rsidR="00973918" w:rsidRPr="00973918">
      <w:pPr>
        <w:jc w:val="both"/>
      </w:pPr>
    </w:p>
    <w:p w:rsidRDefault="00A4738F" w:rsidP="00973918" w:rsidR="00A4738F">
      <w:pPr>
        <w:jc w:val="both"/>
      </w:pPr>
    </w:p>
    <w:p w:rsidRDefault="007F3355" w:rsidP="00973918" w:rsidR="007F3355">
      <w:pPr>
        <w:jc w:val="both"/>
      </w:pPr>
    </w:p>
    <w:p w:rsidRDefault="007F3355" w:rsidP="00973918" w:rsidR="007F3355">
      <w:pPr>
        <w:jc w:val="both"/>
      </w:pPr>
    </w:p>
    <w:p w:rsidRDefault="00973918" w:rsidP="00973918" w:rsidR="00973918" w:rsidRPr="00973918">
      <w:pPr>
        <w:jc w:val="both"/>
      </w:pPr>
      <w:r w:rsidRPr="00973918">
        <w:t>POUKA O PRAVNOM LIJEKU:</w:t>
      </w:r>
    </w:p>
    <w:p w:rsidRDefault="00973918" w:rsidP="00973918" w:rsidR="00973918" w:rsidRPr="00973918">
      <w:pPr>
        <w:tabs>
          <w:tab w:pos="4438" w:val="left"/>
        </w:tabs>
        <w:jc w:val="both"/>
      </w:pPr>
      <w:r w:rsidRPr="00973918">
        <w:t>Protiv ovog rješenja može se izjaviti žalba u roku od 8 (osam) dana od dostave rješenja, a dostava se smatra obavljenom istekom osmog dana od dana objave rješenja na mrežnoj stranici e-Oglasna ploča sudova (čl. 12. st. 1. i čl. 19. st. 1. i 2. SZ-a). Žalba se podnosi ovom sudu u 2 (dva) istovjetna primjerka, a o istoj odlučuje Visoki trgovački sud Republike Hrvatske.</w:t>
      </w:r>
    </w:p>
    <w:p w:rsidRDefault="00973918" w:rsidP="00973918" w:rsidR="00973918">
      <w:pPr>
        <w:rPr>
          <w:color w:val="000000"/>
        </w:rPr>
      </w:pPr>
    </w:p>
    <w:p w:rsidRDefault="00A4738F" w:rsidP="00973918" w:rsidR="00A4738F" w:rsidRPr="00973918">
      <w:pPr>
        <w:rPr>
          <w:color w:val="000000"/>
        </w:rPr>
      </w:pPr>
    </w:p>
    <w:p w:rsidRDefault="00973918" w:rsidP="00973918" w:rsidR="00973918" w:rsidRPr="00973918">
      <w:pPr>
        <w:ind w:hanging="705" w:left="705"/>
        <w:rPr>
          <w:color w:val="000000"/>
        </w:rPr>
      </w:pPr>
      <w:r w:rsidRPr="00973918">
        <w:rPr>
          <w:color w:val="000000"/>
        </w:rPr>
        <w:t>DNA:</w:t>
      </w:r>
    </w:p>
    <w:p w:rsidRDefault="00973918" w:rsidP="00973918" w:rsidR="00973918" w:rsidRPr="00973918">
      <w:pPr>
        <w:numPr>
          <w:ilvl w:val="0"/>
          <w:numId w:val="2"/>
        </w:numPr>
        <w:jc w:val="both"/>
      </w:pPr>
      <w:r w:rsidRPr="00973918">
        <w:t>Antunu Kovačeviću</w:t>
      </w:r>
      <w:r w:rsidR="00A4738F">
        <w:t>,</w:t>
      </w:r>
      <w:r w:rsidRPr="00973918">
        <w:t xml:space="preserve"> u pretinac</w:t>
      </w:r>
    </w:p>
    <w:p w:rsidRDefault="00973918" w:rsidP="00973918" w:rsidR="00973918" w:rsidRPr="00973918">
      <w:pPr>
        <w:numPr>
          <w:ilvl w:val="0"/>
          <w:numId w:val="2"/>
        </w:numPr>
        <w:jc w:val="both"/>
      </w:pPr>
      <w:r w:rsidRPr="00973918">
        <w:t xml:space="preserve">privremenom stečajnom upravitelju Ivanki </w:t>
      </w:r>
      <w:proofErr w:type="spellStart"/>
      <w:r w:rsidRPr="00973918">
        <w:t>Bosotina</w:t>
      </w:r>
      <w:proofErr w:type="spellEnd"/>
      <w:r w:rsidRPr="00973918">
        <w:t xml:space="preserve"> uz potvrdu i izjavu o imenovanju i rješenje </w:t>
      </w:r>
      <w:proofErr w:type="spellStart"/>
      <w:r w:rsidRPr="00973918">
        <w:t>posl</w:t>
      </w:r>
      <w:proofErr w:type="spellEnd"/>
      <w:r w:rsidRPr="00973918">
        <w:t xml:space="preserve">. br. St-94/17-21 od 18. listopada 2017. uz presliku listova spisa 16, 17, 18, 20, 23, 24, 25 do 31  </w:t>
      </w:r>
    </w:p>
    <w:p w:rsidRDefault="00973918" w:rsidP="00973918" w:rsidR="00973918" w:rsidRPr="00973918">
      <w:pPr>
        <w:numPr>
          <w:ilvl w:val="0"/>
          <w:numId w:val="2"/>
        </w:numPr>
        <w:jc w:val="both"/>
      </w:pPr>
      <w:r w:rsidRPr="00973918">
        <w:t xml:space="preserve">e-Oglasna ploča sudova </w:t>
      </w:r>
    </w:p>
    <w:p w:rsidRDefault="00973918" w:rsidP="00973918" w:rsidR="00973918" w:rsidRPr="00973918">
      <w:pPr>
        <w:numPr>
          <w:ilvl w:val="0"/>
          <w:numId w:val="2"/>
        </w:numPr>
        <w:jc w:val="both"/>
      </w:pPr>
      <w:r w:rsidRPr="00973918">
        <w:t>sudskom registru</w:t>
      </w:r>
    </w:p>
    <w:p w:rsidRDefault="00973918" w:rsidP="00973918" w:rsidR="00973918" w:rsidRPr="00973918">
      <w:pPr>
        <w:numPr>
          <w:ilvl w:val="0"/>
          <w:numId w:val="2"/>
        </w:numPr>
        <w:jc w:val="both"/>
      </w:pPr>
      <w:r w:rsidRPr="00973918">
        <w:rPr>
          <w:color w:val="000000"/>
        </w:rPr>
        <w:t>U spis.</w:t>
      </w:r>
    </w:p>
    <w:p w:rsidRDefault="00973918" w:rsidP="00973918" w:rsidR="00973918" w:rsidRPr="00973918">
      <w:pPr>
        <w:jc w:val="both"/>
      </w:pPr>
    </w:p>
    <w:p w:rsidRDefault="00A165DA" w:rsidP="00335A19" w:rsidR="00A165DA" w:rsidRPr="00973918">
      <w:pPr>
        <w:ind w:firstLine="708"/>
        <w:jc w:val="center"/>
      </w:pPr>
    </w:p>
    <w:sectPr w:rsidSect="000C7E6B" w:rsidR="00A165DA" w:rsidRPr="00973918">
      <w:headerReference w:type="even" r:id="rId10"/>
      <w:headerReference w:type="default" r:id="rId11"/>
      <w:footerReference w:type="even" r:id="rId12"/>
      <w:footerReference w:type="default" r:id="rId13"/>
      <w:headerReference w:type="first" r:id="rId14"/>
      <w:pgSz w:h="16838" w:w="11906"/>
      <w:pgMar w:gutter="0" w:footer="709" w:header="709" w:left="1418" w:bottom="851" w:right="1418" w:top="110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5A01" w:rsidR="00D45A01">
      <w:r>
        <w:separator/>
      </w:r>
    </w:p>
  </w:endnote>
  <w:endnote w:id="0" w:type="continuationSeparator">
    <w:p w:rsidRDefault="00D45A01" w:rsidR="00D45A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226C22" w:rsidR="00711F3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F36" w:rsidP="00226C22" w:rsidR="00711F36">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226C22" w:rsidR="00711F36">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5A01" w:rsidR="00D45A01">
      <w:r>
        <w:separator/>
      </w:r>
    </w:p>
  </w:footnote>
  <w:footnote w:id="0" w:type="continuationSeparator">
    <w:p w:rsidRDefault="00D45A01" w:rsidR="00D45A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D83596" w:rsidR="00711F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F36" w:rsidR="00711F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D83596" w:rsidR="00711F36"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0D0FE6">
      <w:rPr>
        <w:rStyle w:val="Brojstranice"/>
        <w:noProof/>
      </w:rPr>
      <w:t>2</w:t>
    </w:r>
    <w:r w:rsidRPr="0053558F">
      <w:rPr>
        <w:rStyle w:val="Brojstranice"/>
      </w:rPr>
      <w:fldChar w:fldCharType="end"/>
    </w:r>
    <w:r>
      <w:rPr>
        <w:rStyle w:val="Brojstranice"/>
        <w:rFonts w:cs="Arial" w:hAnsi="Arial" w:ascii="Arial"/>
      </w:rPr>
      <w:t xml:space="preserve"> -</w:t>
    </w:r>
  </w:p>
  <w:p w:rsidRDefault="00A165DA" w:rsidP="00973918" w:rsidR="00973918" w:rsidRPr="004A4E98">
    <w:pPr>
      <w:jc w:val="right"/>
      <w:rPr>
        <w:sz w:val="22"/>
        <w:szCs w:val="22"/>
      </w:rPr>
    </w:pPr>
    <w:r w:rsidRPr="004A4E98">
      <w:rPr>
        <w:sz w:val="22"/>
        <w:szCs w:val="22"/>
      </w:rPr>
      <w:t>Poslovni broj 2 St-</w:t>
    </w:r>
    <w:r w:rsidR="00973918">
      <w:rPr>
        <w:sz w:val="22"/>
        <w:szCs w:val="22"/>
      </w:rPr>
      <w:t>94/17-25</w:t>
    </w:r>
  </w:p>
  <w:p w:rsidRDefault="00A84672" w:rsidP="00A84672" w:rsidR="00A84672" w:rsidRPr="004A4E98">
    <w:pPr>
      <w:jc w:val="right"/>
      <w:rPr>
        <w:sz w:val="22"/>
        <w:szCs w:val="22"/>
      </w:rPr>
    </w:pPr>
  </w:p>
  <w:p w:rsidRDefault="00711F36" w:rsidP="00A165DA" w:rsidR="00711F3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2AC5" w:rsidP="00872AC5" w:rsidR="00872AC5" w:rsidRPr="004A4E98">
    <w:pPr>
      <w:jc w:val="right"/>
      <w:rPr>
        <w:sz w:val="22"/>
        <w:szCs w:val="22"/>
      </w:rPr>
    </w:pPr>
    <w:r w:rsidRPr="004A4E98">
      <w:rPr>
        <w:sz w:val="22"/>
        <w:szCs w:val="22"/>
      </w:rPr>
      <w:t xml:space="preserve">  </w:t>
    </w:r>
    <w:r w:rsidRPr="004A4E98">
      <w:rPr>
        <w:sz w:val="22"/>
        <w:szCs w:val="22"/>
      </w:rPr>
      <w:t>Poslovni broj 2 St-</w:t>
    </w:r>
    <w:r w:rsidR="00297E96">
      <w:rPr>
        <w:sz w:val="22"/>
        <w:szCs w:val="22"/>
      </w:rPr>
      <w:t>94/17-25</w:t>
    </w:r>
  </w:p>
  <w:p w:rsidRDefault="00872AC5" w:rsidP="00872AC5" w:rsidR="00872AC5" w:rsidRPr="004A4E98">
    <w:pPr>
      <w:rPr>
        <w:sz w:val="22"/>
        <w:szCs w:val="22"/>
      </w:rPr>
    </w:pPr>
  </w:p>
  <w:p w:rsidRDefault="00872AC5" w:rsidP="00872AC5" w:rsidR="00872AC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07DF210F"/>
    <w:multiLevelType w:val="hybridMultilevel"/>
    <w:tmpl w:val="435C6E66"/>
    <w:lvl w:tplc="2B7A5C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06911"/>
    <w:rsid w:val="00017953"/>
    <w:rsid w:val="0002188A"/>
    <w:rsid w:val="000251A5"/>
    <w:rsid w:val="0003482E"/>
    <w:rsid w:val="000358D5"/>
    <w:rsid w:val="000415B0"/>
    <w:rsid w:val="000421C3"/>
    <w:rsid w:val="00042D7A"/>
    <w:rsid w:val="00045251"/>
    <w:rsid w:val="00046C92"/>
    <w:rsid w:val="00054B01"/>
    <w:rsid w:val="000656C7"/>
    <w:rsid w:val="00074068"/>
    <w:rsid w:val="000761E0"/>
    <w:rsid w:val="00082AF5"/>
    <w:rsid w:val="00091540"/>
    <w:rsid w:val="00094D46"/>
    <w:rsid w:val="0009554B"/>
    <w:rsid w:val="000B40A8"/>
    <w:rsid w:val="000C7E6B"/>
    <w:rsid w:val="000D0FE6"/>
    <w:rsid w:val="000E53B8"/>
    <w:rsid w:val="000F2F75"/>
    <w:rsid w:val="000F3E90"/>
    <w:rsid w:val="000F60FD"/>
    <w:rsid w:val="00110648"/>
    <w:rsid w:val="00110BF6"/>
    <w:rsid w:val="00110E63"/>
    <w:rsid w:val="00114342"/>
    <w:rsid w:val="00137109"/>
    <w:rsid w:val="00142C08"/>
    <w:rsid w:val="00152811"/>
    <w:rsid w:val="0015752D"/>
    <w:rsid w:val="001810E0"/>
    <w:rsid w:val="00183F84"/>
    <w:rsid w:val="001863E2"/>
    <w:rsid w:val="001A2212"/>
    <w:rsid w:val="001B3070"/>
    <w:rsid w:val="001D63A9"/>
    <w:rsid w:val="001D6F9E"/>
    <w:rsid w:val="001D70CF"/>
    <w:rsid w:val="001E0333"/>
    <w:rsid w:val="001E5700"/>
    <w:rsid w:val="001F3EEE"/>
    <w:rsid w:val="001F7DC0"/>
    <w:rsid w:val="00212B45"/>
    <w:rsid w:val="00214F27"/>
    <w:rsid w:val="00216A4F"/>
    <w:rsid w:val="00223098"/>
    <w:rsid w:val="0022322C"/>
    <w:rsid w:val="00226C22"/>
    <w:rsid w:val="00240A10"/>
    <w:rsid w:val="00243A47"/>
    <w:rsid w:val="00247D8A"/>
    <w:rsid w:val="002577D3"/>
    <w:rsid w:val="002749FF"/>
    <w:rsid w:val="00276096"/>
    <w:rsid w:val="002864B0"/>
    <w:rsid w:val="002879A3"/>
    <w:rsid w:val="00292A99"/>
    <w:rsid w:val="002936E9"/>
    <w:rsid w:val="00297E96"/>
    <w:rsid w:val="002A7FF0"/>
    <w:rsid w:val="002B1202"/>
    <w:rsid w:val="002B20CB"/>
    <w:rsid w:val="002C0442"/>
    <w:rsid w:val="002C4C60"/>
    <w:rsid w:val="002D7B44"/>
    <w:rsid w:val="002E3F4E"/>
    <w:rsid w:val="002E5B6A"/>
    <w:rsid w:val="002E5F07"/>
    <w:rsid w:val="002E600D"/>
    <w:rsid w:val="002F320E"/>
    <w:rsid w:val="002F6FA2"/>
    <w:rsid w:val="003020E6"/>
    <w:rsid w:val="0030348E"/>
    <w:rsid w:val="00306523"/>
    <w:rsid w:val="003066F8"/>
    <w:rsid w:val="00307DF0"/>
    <w:rsid w:val="00312078"/>
    <w:rsid w:val="00335A19"/>
    <w:rsid w:val="00336C15"/>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77430"/>
    <w:rsid w:val="00491920"/>
    <w:rsid w:val="004A2F29"/>
    <w:rsid w:val="004A4E98"/>
    <w:rsid w:val="004A53BF"/>
    <w:rsid w:val="004B5BE6"/>
    <w:rsid w:val="004B5FDA"/>
    <w:rsid w:val="004B629B"/>
    <w:rsid w:val="004C5754"/>
    <w:rsid w:val="004D1602"/>
    <w:rsid w:val="004D48E7"/>
    <w:rsid w:val="004D702C"/>
    <w:rsid w:val="004E28B8"/>
    <w:rsid w:val="004F64A7"/>
    <w:rsid w:val="0050433F"/>
    <w:rsid w:val="0051681D"/>
    <w:rsid w:val="00520CA4"/>
    <w:rsid w:val="00532154"/>
    <w:rsid w:val="005333A7"/>
    <w:rsid w:val="005343C1"/>
    <w:rsid w:val="0053558F"/>
    <w:rsid w:val="0054102B"/>
    <w:rsid w:val="00541A32"/>
    <w:rsid w:val="005425E1"/>
    <w:rsid w:val="00544098"/>
    <w:rsid w:val="00552BC2"/>
    <w:rsid w:val="0058144A"/>
    <w:rsid w:val="0058440C"/>
    <w:rsid w:val="00586BE6"/>
    <w:rsid w:val="005A6A45"/>
    <w:rsid w:val="005B43C4"/>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477B3"/>
    <w:rsid w:val="00655BCE"/>
    <w:rsid w:val="0066158C"/>
    <w:rsid w:val="0066391B"/>
    <w:rsid w:val="00682AC1"/>
    <w:rsid w:val="00682B10"/>
    <w:rsid w:val="00683BAA"/>
    <w:rsid w:val="0068406C"/>
    <w:rsid w:val="00692906"/>
    <w:rsid w:val="006937F0"/>
    <w:rsid w:val="00695236"/>
    <w:rsid w:val="00696A23"/>
    <w:rsid w:val="006A2255"/>
    <w:rsid w:val="006B2D33"/>
    <w:rsid w:val="006B693D"/>
    <w:rsid w:val="006B7864"/>
    <w:rsid w:val="006C4421"/>
    <w:rsid w:val="006C6491"/>
    <w:rsid w:val="006D1696"/>
    <w:rsid w:val="006D5DF5"/>
    <w:rsid w:val="006D749E"/>
    <w:rsid w:val="00702C1A"/>
    <w:rsid w:val="007067E4"/>
    <w:rsid w:val="00711F36"/>
    <w:rsid w:val="00713AB6"/>
    <w:rsid w:val="007228EC"/>
    <w:rsid w:val="00723C99"/>
    <w:rsid w:val="007528BB"/>
    <w:rsid w:val="00754859"/>
    <w:rsid w:val="0075729A"/>
    <w:rsid w:val="007611C9"/>
    <w:rsid w:val="00773426"/>
    <w:rsid w:val="00783D0D"/>
    <w:rsid w:val="007906B0"/>
    <w:rsid w:val="00794073"/>
    <w:rsid w:val="007B07F2"/>
    <w:rsid w:val="007B5A31"/>
    <w:rsid w:val="007C32D8"/>
    <w:rsid w:val="007D5CC9"/>
    <w:rsid w:val="007E0FEA"/>
    <w:rsid w:val="007E1212"/>
    <w:rsid w:val="007E67D0"/>
    <w:rsid w:val="007F138F"/>
    <w:rsid w:val="007F2E32"/>
    <w:rsid w:val="007F3355"/>
    <w:rsid w:val="007F4866"/>
    <w:rsid w:val="007F6C4D"/>
    <w:rsid w:val="0080794B"/>
    <w:rsid w:val="008160B5"/>
    <w:rsid w:val="008164A6"/>
    <w:rsid w:val="008176A0"/>
    <w:rsid w:val="00817F65"/>
    <w:rsid w:val="00822362"/>
    <w:rsid w:val="00823E51"/>
    <w:rsid w:val="00825ED6"/>
    <w:rsid w:val="008328E7"/>
    <w:rsid w:val="00843F8E"/>
    <w:rsid w:val="0084650A"/>
    <w:rsid w:val="00851E4D"/>
    <w:rsid w:val="008545E4"/>
    <w:rsid w:val="0085789C"/>
    <w:rsid w:val="00862179"/>
    <w:rsid w:val="0086696E"/>
    <w:rsid w:val="00872AC5"/>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2BED"/>
    <w:rsid w:val="008F4480"/>
    <w:rsid w:val="008F61C9"/>
    <w:rsid w:val="008F6C05"/>
    <w:rsid w:val="00902205"/>
    <w:rsid w:val="009026F9"/>
    <w:rsid w:val="00907BE4"/>
    <w:rsid w:val="00927D3A"/>
    <w:rsid w:val="009315C4"/>
    <w:rsid w:val="00940F79"/>
    <w:rsid w:val="00947308"/>
    <w:rsid w:val="00951A4F"/>
    <w:rsid w:val="0095535F"/>
    <w:rsid w:val="00955F60"/>
    <w:rsid w:val="00964D17"/>
    <w:rsid w:val="009700C3"/>
    <w:rsid w:val="00973918"/>
    <w:rsid w:val="009764AF"/>
    <w:rsid w:val="009844CD"/>
    <w:rsid w:val="00984DF4"/>
    <w:rsid w:val="0099607C"/>
    <w:rsid w:val="009A0F36"/>
    <w:rsid w:val="009A1D4A"/>
    <w:rsid w:val="009B456A"/>
    <w:rsid w:val="009C39FC"/>
    <w:rsid w:val="009E4B6B"/>
    <w:rsid w:val="009F6DC2"/>
    <w:rsid w:val="00A010AB"/>
    <w:rsid w:val="00A14490"/>
    <w:rsid w:val="00A165DA"/>
    <w:rsid w:val="00A16D8F"/>
    <w:rsid w:val="00A2158D"/>
    <w:rsid w:val="00A27796"/>
    <w:rsid w:val="00A323C8"/>
    <w:rsid w:val="00A329ED"/>
    <w:rsid w:val="00A333CE"/>
    <w:rsid w:val="00A3742D"/>
    <w:rsid w:val="00A41303"/>
    <w:rsid w:val="00A4738F"/>
    <w:rsid w:val="00A565C3"/>
    <w:rsid w:val="00A72854"/>
    <w:rsid w:val="00A7416F"/>
    <w:rsid w:val="00A7442C"/>
    <w:rsid w:val="00A74885"/>
    <w:rsid w:val="00A7702A"/>
    <w:rsid w:val="00A84672"/>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BF9"/>
    <w:rsid w:val="00BA0C0C"/>
    <w:rsid w:val="00BA167A"/>
    <w:rsid w:val="00BC1EE1"/>
    <w:rsid w:val="00BC28B6"/>
    <w:rsid w:val="00BC470F"/>
    <w:rsid w:val="00BC5757"/>
    <w:rsid w:val="00BC591E"/>
    <w:rsid w:val="00BD0A51"/>
    <w:rsid w:val="00BD70E4"/>
    <w:rsid w:val="00BE0D79"/>
    <w:rsid w:val="00BE1CE5"/>
    <w:rsid w:val="00BF4EC9"/>
    <w:rsid w:val="00C025FC"/>
    <w:rsid w:val="00C04054"/>
    <w:rsid w:val="00C05DFE"/>
    <w:rsid w:val="00C13944"/>
    <w:rsid w:val="00C17755"/>
    <w:rsid w:val="00C22116"/>
    <w:rsid w:val="00C47DE6"/>
    <w:rsid w:val="00C54811"/>
    <w:rsid w:val="00C569BB"/>
    <w:rsid w:val="00C61A2E"/>
    <w:rsid w:val="00C7534E"/>
    <w:rsid w:val="00C75D72"/>
    <w:rsid w:val="00C81E5A"/>
    <w:rsid w:val="00C900CE"/>
    <w:rsid w:val="00C914A5"/>
    <w:rsid w:val="00C92073"/>
    <w:rsid w:val="00C92C27"/>
    <w:rsid w:val="00CB3986"/>
    <w:rsid w:val="00CC240E"/>
    <w:rsid w:val="00CC3B7D"/>
    <w:rsid w:val="00CC7F65"/>
    <w:rsid w:val="00CD096D"/>
    <w:rsid w:val="00CD1126"/>
    <w:rsid w:val="00CD44F0"/>
    <w:rsid w:val="00CE7263"/>
    <w:rsid w:val="00CF005A"/>
    <w:rsid w:val="00CF16A4"/>
    <w:rsid w:val="00CF1B5D"/>
    <w:rsid w:val="00CF5259"/>
    <w:rsid w:val="00CF5A48"/>
    <w:rsid w:val="00CF62BB"/>
    <w:rsid w:val="00D00A53"/>
    <w:rsid w:val="00D024BA"/>
    <w:rsid w:val="00D06AE7"/>
    <w:rsid w:val="00D130E7"/>
    <w:rsid w:val="00D266DE"/>
    <w:rsid w:val="00D31C92"/>
    <w:rsid w:val="00D31D29"/>
    <w:rsid w:val="00D33475"/>
    <w:rsid w:val="00D45A01"/>
    <w:rsid w:val="00D55147"/>
    <w:rsid w:val="00D83596"/>
    <w:rsid w:val="00D857B3"/>
    <w:rsid w:val="00D90CCD"/>
    <w:rsid w:val="00D9470B"/>
    <w:rsid w:val="00D96A84"/>
    <w:rsid w:val="00D97BE1"/>
    <w:rsid w:val="00DA1193"/>
    <w:rsid w:val="00DD7659"/>
    <w:rsid w:val="00E0041C"/>
    <w:rsid w:val="00E02FEE"/>
    <w:rsid w:val="00E05463"/>
    <w:rsid w:val="00E07BF5"/>
    <w:rsid w:val="00E10836"/>
    <w:rsid w:val="00E1796F"/>
    <w:rsid w:val="00E22B52"/>
    <w:rsid w:val="00E22D84"/>
    <w:rsid w:val="00E319FF"/>
    <w:rsid w:val="00E3445F"/>
    <w:rsid w:val="00E373EA"/>
    <w:rsid w:val="00E4312B"/>
    <w:rsid w:val="00E54B78"/>
    <w:rsid w:val="00E723C8"/>
    <w:rsid w:val="00E74CC5"/>
    <w:rsid w:val="00E76E73"/>
    <w:rsid w:val="00E83655"/>
    <w:rsid w:val="00E8568D"/>
    <w:rsid w:val="00E92021"/>
    <w:rsid w:val="00EA00A7"/>
    <w:rsid w:val="00EC26D5"/>
    <w:rsid w:val="00ED1F7A"/>
    <w:rsid w:val="00ED33D0"/>
    <w:rsid w:val="00EE22EF"/>
    <w:rsid w:val="00EF15F7"/>
    <w:rsid w:val="00EF248B"/>
    <w:rsid w:val="00EF2784"/>
    <w:rsid w:val="00EF2EE1"/>
    <w:rsid w:val="00F07D00"/>
    <w:rsid w:val="00F161A9"/>
    <w:rsid w:val="00F17DF6"/>
    <w:rsid w:val="00F219C1"/>
    <w:rsid w:val="00F23F33"/>
    <w:rsid w:val="00F26D1D"/>
    <w:rsid w:val="00F324FF"/>
    <w:rsid w:val="00F36DB5"/>
    <w:rsid w:val="00F37EF0"/>
    <w:rsid w:val="00F5012E"/>
    <w:rsid w:val="00F5483A"/>
    <w:rsid w:val="00F568F8"/>
    <w:rsid w:val="00F66098"/>
    <w:rsid w:val="00F66F20"/>
    <w:rsid w:val="00F74D73"/>
    <w:rsid w:val="00F75C44"/>
    <w:rsid w:val="00F911DE"/>
    <w:rsid w:val="00FB17E2"/>
    <w:rsid w:val="00FB44C5"/>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Tijeloteksta" w:type="paragraph">
    <w:name w:val="Body Text"/>
    <w:basedOn w:val="Normal"/>
    <w:link w:val="TijelotekstaChar"/>
    <w:unhideWhenUsed/>
    <w:rsid w:val="00BA0BF9"/>
    <w:pPr>
      <w:jc w:val="both"/>
    </w:pPr>
    <w:rPr>
      <w:szCs w:val="20"/>
    </w:rPr>
  </w:style>
  <w:style w:customStyle="true" w:styleId="TijelotekstaChar" w:type="character">
    <w:name w:val="Tijelo teksta Char"/>
    <w:basedOn w:val="Zadanifontodlomka"/>
    <w:link w:val="Tijeloteksta"/>
    <w:rsid w:val="00BA0BF9"/>
    <w:rPr>
      <w:sz w:val="24"/>
    </w:rPr>
  </w:style>
  <w:style w:styleId="Odlomakpopisa" w:type="paragraph">
    <w:name w:val="List Paragraph"/>
    <w:basedOn w:val="Normal"/>
    <w:uiPriority w:val="34"/>
    <w:qFormat/>
    <w:rsid w:val="00BA0BF9"/>
    <w:pPr>
      <w:ind w:left="720"/>
      <w:contextualSpacing/>
    </w:pPr>
  </w:style>
  <w:style w:styleId="Tekstrezerviranogmjesta" w:type="character">
    <w:name w:val="Placeholder Text"/>
    <w:basedOn w:val="Zadanifontodlomka"/>
    <w:uiPriority w:val="99"/>
    <w:semiHidden/>
    <w:rsid w:val="000D0FE6"/>
    <w:rPr>
      <w:color w:val="808080"/>
      <w:bdr w:space="0" w:sz="0" w:color="auto" w:val="none"/>
      <w:shd w:fill="CCFFFF" w:color="auto" w:val="clear"/>
    </w:rPr>
  </w:style>
  <w:style w:customStyle="true" w:styleId="eSPISCCParagraphDefaultFont" w:type="character">
    <w:name w:val="eSPIS_CC_Paragraph Default Font"/>
    <w:basedOn w:val="Zadanifontodlomka"/>
    <w:rsid w:val="000D0FE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D0FE6"/>
    <w:rPr>
      <w:b/>
      <w:bdr w:space="0" w:sz="0" w:color="auto" w:val="none"/>
      <w:shd w:fill="FFFFCC" w:color="auto" w:val="clear"/>
      <w:lang w:val="hr-HR"/>
    </w:rPr>
  </w:style>
  <w:style w:customStyle="true" w:styleId="PozadinaSvijetloCrvena" w:type="character">
    <w:name w:val="Pozadina_SvijetloCrvena"/>
    <w:basedOn w:val="eSPISCCParagraphDefaultFont"/>
    <w:rsid w:val="000D0FE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0FE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Tijeloteksta" w:type="paragraph">
    <w:name w:val="Body Text"/>
    <w:basedOn w:val="Normal"/>
    <w:link w:val="TijelotekstaChar"/>
    <w:unhideWhenUsed/>
    <w:rsid w:val="00BA0BF9"/>
    <w:pPr>
      <w:jc w:val="both"/>
    </w:pPr>
    <w:rPr>
      <w:szCs w:val="20"/>
    </w:rPr>
  </w:style>
  <w:style w:customStyle="1" w:styleId="TijelotekstaChar" w:type="character">
    <w:name w:val="Tijelo teksta Char"/>
    <w:basedOn w:val="Zadanifontodlomka"/>
    <w:link w:val="Tijeloteksta"/>
    <w:rsid w:val="00BA0BF9"/>
    <w:rPr>
      <w:sz w:val="24"/>
    </w:rPr>
  </w:style>
  <w:style w:styleId="Odlomakpopisa" w:type="paragraph">
    <w:name w:val="List Paragraph"/>
    <w:basedOn w:val="Normal"/>
    <w:uiPriority w:val="34"/>
    <w:qFormat/>
    <w:rsid w:val="00BA0BF9"/>
    <w:pPr>
      <w:ind w:left="720"/>
      <w:contextualSpacing/>
    </w:pPr>
  </w:style>
  <w:style w:styleId="Tekstrezerviranogmjesta" w:type="character">
    <w:name w:val="Placeholder Text"/>
    <w:basedOn w:val="Zadanifontodlomka"/>
    <w:uiPriority w:val="99"/>
    <w:semiHidden/>
    <w:rsid w:val="000D0FE6"/>
    <w:rPr>
      <w:color w:val="808080"/>
      <w:bdr w:color="auto" w:space="0" w:sz="0" w:val="none"/>
      <w:shd w:color="auto" w:fill="CCFFFF" w:val="clear"/>
    </w:rPr>
  </w:style>
  <w:style w:customStyle="1" w:styleId="eSPISCCParagraphDefaultFont" w:type="character">
    <w:name w:val="eSPIS_CC_Paragraph Default Font"/>
    <w:basedOn w:val="Zadanifontodlomka"/>
    <w:rsid w:val="000D0FE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D0FE6"/>
    <w:rPr>
      <w:b/>
      <w:bdr w:color="auto" w:space="0" w:sz="0" w:val="none"/>
      <w:shd w:color="auto" w:fill="FFFFCC" w:val="clear"/>
      <w:lang w:val="hr-HR"/>
    </w:rPr>
  </w:style>
  <w:style w:customStyle="1" w:styleId="PozadinaSvijetloCrvena" w:type="character">
    <w:name w:val="Pozadina_SvijetloCrvena"/>
    <w:basedOn w:val="eSPISCCParagraphDefaultFont"/>
    <w:rsid w:val="000D0FE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D0FE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St-94/2017</izvorni_sadrzaj>
    <derivirana_varijabla naziv="DomainObject.Predmet.OznakaBroj_1">St-94/2017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SIMPLE jednostavno društvo s ograničenom odgovornošću za usluge</izvorni_sadrzaj>
    <derivirana_varijabla naziv="DomainObject.Predmet.ProtustrankaFormated_1">  SIMPLE jednostavno društvo s ograničenom odgovornošću za usluge</derivirana_varijabla>
  </DomainObject.Predmet.ProtustrankaFormated>
  <DomainObject.Predmet.ProtustrankaFormatedOIB>
    <izvorni_sadrzaj>  SIMPLE jednostavno društvo s ograničenom odgovornošću za usluge, OIB 60165326859</izvorni_sadrzaj>
    <derivirana_varijabla naziv="DomainObject.Predmet.ProtustrankaFormatedOIB_1">  SIMPLE jednostavno društvo s ograničenom odgovornošću za usluge, OIB 60165326859</derivirana_varijabla>
  </DomainObject.Predmet.ProtustrankaFormatedOIB>
  <DomainObject.Predmet.ProtustrankaFormatedWithAdress>
    <izvorni_sadrzaj> SIMPLE jednostavno društvo s ograničenom odgovornošću za usluge, Obala kralja Petra Krešimira IV. 50, 23210 Pakoštane</izvorni_sadrzaj>
    <derivirana_varijabla naziv="DomainObject.Predmet.ProtustrankaFormatedWithAdress_1"> SIMPLE jednostavno društvo s ograničenom odgovornošću za usluge, Obala kralja Petra Krešimira IV. 50, 23210 Pakoštane</derivirana_varijabla>
  </DomainObject.Predmet.ProtustrankaFormatedWithAdress>
  <DomainObject.Predmet.ProtustrankaFormatedWithAdressOIB>
    <izvorni_sadrzaj> SIMPLE jednostavno društvo s ograničenom odgovornošću za usluge, OIB 60165326859, Obala kralja Petra Krešimira IV. 50, 23210 Pakoštane</izvorni_sadrzaj>
    <derivirana_varijabla naziv="DomainObject.Predmet.ProtustrankaFormatedWithAdressOIB_1"> SIMPLE jednostavno društvo s ograničenom odgovornošću za usluge, OIB 60165326859, Obala kralja Petra Krešimira IV. 50, 23210 Pakoštane</derivirana_varijabla>
  </DomainObject.Predmet.ProtustrankaFormatedWithAdressOIB>
  <DomainObject.Predmet.ProtustrankaWithAdress>
    <izvorni_sadrzaj>SIMPLE jednostavno društvo s ograničenom odgovornošću za usluge Obala kralja Petra Krešimira IV. 50, 23210 Pakoštane</izvorni_sadrzaj>
    <derivirana_varijabla naziv="DomainObject.Predmet.ProtustrankaWithAdress_1">SIMPLE jednostavno društvo s ograničenom odgovornošću za usluge Obala kralja Petra Krešimira IV. 50, 23210 Pakoštane</derivirana_varijabla>
  </DomainObject.Predmet.ProtustrankaWithAdress>
  <DomainObject.Predmet.ProtustrankaWithAdressOIB>
    <izvorni_sadrzaj>SIMPLE jednostavno društvo s ograničenom odgovornošću za usluge, OIB 60165326859, Obala kralja Petra Krešimira IV. 50, 23210 Pakoštane</izvorni_sadrzaj>
    <derivirana_varijabla naziv="DomainObject.Predmet.ProtustrankaWithAdressOIB_1">SIMPLE jednostavno društvo s ograničenom odgovornošću za usluge, OIB 60165326859, Obala kralja Petra Krešimira IV. 50, 23210 Pakoštane</derivirana_varijabla>
  </DomainObject.Predmet.ProtustrankaWithAdressOIB>
  <DomainObject.Predmet.ProtustrankaNazivFormated>
    <izvorni_sadrzaj>SIMPLE jednostavno društvo s ograničenom odgovornošću za usluge</izvorni_sadrzaj>
    <derivirana_varijabla naziv="DomainObject.Predmet.ProtustrankaNazivFormated_1">SIMPLE jednostavno društvo s ograničenom odgovornošću za usluge</derivirana_varijabla>
  </DomainObject.Predmet.ProtustrankaNazivFormated>
  <DomainObject.Predmet.ProtustrankaNazivFormatedOIB>
    <izvorni_sadrzaj>SIMPLE jednostavno društvo s ograničenom odgovornošću za usluge, OIB 60165326859</izvorni_sadrzaj>
    <derivirana_varijabla naziv="DomainObject.Predmet.ProtustrankaNazivFormatedOIB_1">SIMPLE jednostavno društvo s ograničenom odgovornošću za usluge, OIB 60165326859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SIMPLE jednostavno društvo s ograničenom odgovornošću za usluge</item>
    </izvorni_sadrzaj>
    <derivirana_varijabla naziv="DomainObject.Predmet.ProtuStrankaListFormated_1">
      <item>SIMPLE jednostavno društvo s ograničenom odgovornošću za usluge</item>
    </derivirana_varijabla>
  </DomainObject.Predmet.ProtuStrankaListFormated>
  <DomainObject.Predmet.ProtuStrankaListFormatedOIB>
    <izvorni_sadrzaj>
      <item>SIMPLE jednostavno društvo s ograničenom odgovornošću za usluge, OIB 60165326859</item>
    </izvorni_sadrzaj>
    <derivirana_varijabla naziv="DomainObject.Predmet.ProtuStrankaListFormatedOIB_1">
      <item>SIMPLE jednostavno društvo s ograničenom odgovornošću za usluge, OIB 60165326859</item>
    </derivirana_varijabla>
  </DomainObject.Predmet.ProtuStrankaListFormatedOIB>
  <DomainObject.Predmet.ProtuStrankaListFormatedWithAdress>
    <izvorni_sadrzaj>
      <item>SIMPLE jednostavno društvo s ograničenom odgovornošću za usluge, Obala kralja Petra Krešimira IV. 50, 23210 Pakoštane</item>
    </izvorni_sadrzaj>
    <derivirana_varijabla naziv="DomainObject.Predmet.ProtuStrankaListFormatedWithAdress_1">
      <item>SIMPLE jednostavno društvo s ograničenom odgovornošću za usluge, Obala kralja Petra Krešimira IV. 50, 23210 Pakoštane</item>
    </derivirana_varijabla>
  </DomainObject.Predmet.ProtuStrankaListFormatedWithAdress>
  <DomainObject.Predmet.ProtuStrankaListFormatedWithAdressOIB>
    <izvorni_sadrzaj>
      <item>SIMPLE jednostavno društvo s ograničenom odgovornošću za usluge, OIB 60165326859, Obala kralja Petra Krešimira IV. 50, 23210 Pakoštane</item>
    </izvorni_sadrzaj>
    <derivirana_varijabla naziv="DomainObject.Predmet.ProtuStrankaListFormatedWithAdressOIB_1">
      <item>SIMPLE jednostavno društvo s ograničenom odgovornošću za usluge, OIB 60165326859, Obala kralja Petra Krešimira IV. 50, 23210 Pakoštane</item>
    </derivirana_varijabla>
  </DomainObject.Predmet.ProtuStrankaListFormatedWithAdressOIB>
  <DomainObject.Predmet.ProtuStrankaListNazivFormated>
    <izvorni_sadrzaj>
      <item>SIMPLE jednostavno društvo s ograničenom odgovornošću za usluge</item>
    </izvorni_sadrzaj>
    <derivirana_varijabla naziv="DomainObject.Predmet.ProtuStrankaListNazivFormated_1">
      <item>SIMPLE jednostavno društvo s ograničenom odgovornošću za usluge</item>
    </derivirana_varijabla>
  </DomainObject.Predmet.ProtuStrankaListNazivFormated>
  <DomainObject.Predmet.ProtuStrankaListNazivFormatedOIB>
    <izvorni_sadrzaj>
      <item>SIMPLE jednostavno društvo s ograničenom odgovornošću za usluge, OIB 60165326859</item>
    </izvorni_sadrzaj>
    <derivirana_varijabla naziv="DomainObject.Predmet.ProtuStrankaListNazivFormatedOIB_1">
      <item>SIMPLE jednostavno društvo s ograničenom odgovornošću za usluge, OIB 60165326859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SIMPLE jednostavno društvo s ograničenom odgovornošću za usluge</izvorni_sadrzaj>
    <derivirana_varijabla naziv="DomainObject.Predmet.ProtustrankaIDrugi_1">SIMPLE jednostavno društvo s ograničenom odgovornošću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SIMPLE jednostavno društvo s ograničenom odgovornošću za usluge, OIB 60165326859, Obala kralja Petra Krešimira IV. 50, 23210 Pakoštane</izvorni_sadrzaj>
    <derivirana_varijabla naziv="DomainObject.Predmet.ProtustrankaIDrugiAdressOIB_1">SIMPLE jednostavno društvo s ograničenom odgovornošću za usluge, OIB 60165326859, Obala kralja Petra Krešimira IV. 50,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SIMPLE jednostavno društvo s ograničenom odgovornošću za usluge</item>
    </izvorni_sadrzaj>
    <derivirana_varijabla naziv="DomainObject.Predmet.SudioniciListNaziv_1">
      <item>FINA</item>
      <item>SIMPLE jednostavno društvo s ograničenom odgovornošću za usluge</item>
    </derivirana_varijabla>
  </DomainObject.Predmet.SudioniciListNaziv>
  <DomainObject.Predmet.SudioniciListAdressOIB>
    <izvorni_sadrzaj>
      <item>FINA, OIB 85821130368</item>
      <item>SIMPLE jednostavno društvo s ograničenom odgovornošću za usluge, OIB 60165326859, Obala kralja Petra Krešimira IV. 50,23210 Pakoštane</item>
    </izvorni_sadrzaj>
    <derivirana_varijabla naziv="DomainObject.Predmet.SudioniciListAdressOIB_1">
      <item>FINA, OIB 85821130368</item>
      <item>SIMPLE jednostavno društvo s ograničenom odgovornošću za usluge, OIB 60165326859, Obala kralja Petra Krešimira IV. 50,23210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60165326859</item>
    </izvorni_sadrzaj>
    <derivirana_varijabla naziv="DomainObject.Predmet.SudioniciListNazivOIB_1">
      <item>, OIB 85821130368</item>
      <item>, OIB 60165326859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D67631-934A-4828-B8C1-6F02DF95AF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535</properties:Words>
  <properties:Characters>2900</properties:Characters>
  <properties:Lines>80</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2017-10-20T10:39:00Z</dcterms:created>
  <dc:creator>Ardena Bajlo</dc:creator>
  <cp:lastModifiedBy>Marijana Žuža</cp:lastModifiedBy>
  <cp:lastPrinted>2017-10-20T10:52:00Z</cp:lastPrinted>
  <dcterms:modified xmlns:xsi="http://www.w3.org/2001/XMLSchema-instance" xsi:type="dcterms:W3CDTF">2017-10-20T12:04:00Z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