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8042" w14:paraId="1878042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293327">
        <w:rPr>
          <w:b/>
          <w:sz w:val="22"/>
          <w:szCs w:val="22"/>
        </w:rPr>
        <w:t>358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6A2AD6">
        <w:rPr>
          <w:b/>
          <w:sz w:val="22"/>
          <w:szCs w:val="22"/>
        </w:rPr>
        <w:t>60</w:t>
      </w:r>
    </w:p>
    <w:p w:rsidRDefault="009D2775" w:rsidP="009D2775" w:rsidR="009D2775" w:rsidRPr="00513EF7">
      <w:pPr>
        <w:jc w:val="center"/>
        <w:rPr>
          <w:b/>
        </w:rPr>
      </w:pPr>
    </w:p>
    <w:p w:rsidRDefault="006A2AD6" w:rsidP="009D2775" w:rsidR="006A2AD6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</w:t>
      </w:r>
      <w:r w:rsidR="00293327" w:rsidRPr="00293327">
        <w:rPr>
          <w:sz w:val="22"/>
          <w:szCs w:val="22"/>
          <w:lang w:val="en-AU"/>
        </w:rPr>
        <w:t xml:space="preserve">ŠABIĆ BUS d.o.o. </w:t>
      </w:r>
      <w:proofErr w:type="gramStart"/>
      <w:r w:rsidR="00293327" w:rsidRPr="00293327">
        <w:rPr>
          <w:sz w:val="22"/>
          <w:szCs w:val="22"/>
          <w:lang w:val="en-AU"/>
        </w:rPr>
        <w:t>za</w:t>
      </w:r>
      <w:proofErr w:type="gramEnd"/>
      <w:r w:rsidR="00293327" w:rsidRPr="00293327">
        <w:rPr>
          <w:sz w:val="22"/>
          <w:szCs w:val="22"/>
          <w:lang w:val="en-AU"/>
        </w:rPr>
        <w:t xml:space="preserve"> </w:t>
      </w:r>
      <w:proofErr w:type="spellStart"/>
      <w:r w:rsidR="00293327" w:rsidRPr="00293327">
        <w:rPr>
          <w:sz w:val="22"/>
          <w:szCs w:val="22"/>
          <w:lang w:val="en-AU"/>
        </w:rPr>
        <w:t>cestovni</w:t>
      </w:r>
      <w:proofErr w:type="spellEnd"/>
      <w:r w:rsidR="00293327" w:rsidRPr="00293327">
        <w:rPr>
          <w:sz w:val="22"/>
          <w:szCs w:val="22"/>
          <w:lang w:val="en-AU"/>
        </w:rPr>
        <w:t xml:space="preserve"> </w:t>
      </w:r>
      <w:proofErr w:type="spellStart"/>
      <w:r w:rsidR="00293327" w:rsidRPr="00293327">
        <w:rPr>
          <w:sz w:val="22"/>
          <w:szCs w:val="22"/>
          <w:lang w:val="en-AU"/>
        </w:rPr>
        <w:t>prijevoz</w:t>
      </w:r>
      <w:proofErr w:type="spellEnd"/>
      <w:r w:rsidR="00293327" w:rsidRPr="00293327">
        <w:rPr>
          <w:sz w:val="22"/>
          <w:szCs w:val="22"/>
          <w:lang w:val="en-AU"/>
        </w:rPr>
        <w:t xml:space="preserve"> i </w:t>
      </w:r>
      <w:proofErr w:type="spellStart"/>
      <w:r w:rsidR="00293327" w:rsidRPr="00293327">
        <w:rPr>
          <w:sz w:val="22"/>
          <w:szCs w:val="22"/>
          <w:lang w:val="en-AU"/>
        </w:rPr>
        <w:t>trgovinu</w:t>
      </w:r>
      <w:proofErr w:type="spellEnd"/>
      <w:r w:rsidR="00293327" w:rsidRPr="00293327">
        <w:rPr>
          <w:sz w:val="22"/>
          <w:szCs w:val="22"/>
          <w:lang w:val="en-AU"/>
        </w:rPr>
        <w:t xml:space="preserve">, </w:t>
      </w:r>
      <w:proofErr w:type="spellStart"/>
      <w:r w:rsidR="00293327" w:rsidRPr="00293327">
        <w:rPr>
          <w:sz w:val="22"/>
          <w:szCs w:val="22"/>
          <w:lang w:val="en-AU"/>
        </w:rPr>
        <w:t>Trg</w:t>
      </w:r>
      <w:proofErr w:type="spellEnd"/>
      <w:r w:rsidR="00293327" w:rsidRPr="00293327">
        <w:rPr>
          <w:sz w:val="22"/>
          <w:szCs w:val="22"/>
          <w:lang w:val="en-AU"/>
        </w:rPr>
        <w:t xml:space="preserve"> </w:t>
      </w:r>
      <w:proofErr w:type="spellStart"/>
      <w:r w:rsidR="00293327" w:rsidRPr="00293327">
        <w:rPr>
          <w:sz w:val="22"/>
          <w:szCs w:val="22"/>
          <w:lang w:val="en-AU"/>
        </w:rPr>
        <w:t>Gojka</w:t>
      </w:r>
      <w:proofErr w:type="spellEnd"/>
      <w:r w:rsidR="00293327" w:rsidRPr="00293327">
        <w:rPr>
          <w:sz w:val="22"/>
          <w:szCs w:val="22"/>
          <w:lang w:val="en-AU"/>
        </w:rPr>
        <w:t xml:space="preserve"> </w:t>
      </w:r>
      <w:proofErr w:type="spellStart"/>
      <w:r w:rsidR="00293327" w:rsidRPr="00293327">
        <w:rPr>
          <w:sz w:val="22"/>
          <w:szCs w:val="22"/>
          <w:lang w:val="en-AU"/>
        </w:rPr>
        <w:t>Šuška</w:t>
      </w:r>
      <w:proofErr w:type="spellEnd"/>
      <w:r w:rsidR="00293327" w:rsidRPr="00293327">
        <w:rPr>
          <w:sz w:val="22"/>
          <w:szCs w:val="22"/>
          <w:lang w:val="en-AU"/>
        </w:rPr>
        <w:t xml:space="preserve"> 10, </w:t>
      </w:r>
      <w:proofErr w:type="spellStart"/>
      <w:r w:rsidR="00293327" w:rsidRPr="00293327">
        <w:rPr>
          <w:sz w:val="22"/>
          <w:szCs w:val="22"/>
          <w:lang w:val="en-AU"/>
        </w:rPr>
        <w:t>Sinj</w:t>
      </w:r>
      <w:proofErr w:type="spellEnd"/>
      <w:r w:rsidR="00293327" w:rsidRPr="00293327">
        <w:rPr>
          <w:sz w:val="22"/>
          <w:szCs w:val="22"/>
          <w:lang w:val="en-AU"/>
        </w:rPr>
        <w:t>, MBS: 060072776, OIB: 91956872077</w:t>
      </w:r>
      <w:r w:rsidR="00E61E17">
        <w:rPr>
          <w:sz w:val="22"/>
          <w:szCs w:val="22"/>
          <w:lang w:val="en-AU"/>
        </w:rPr>
        <w:t xml:space="preserve">, </w:t>
      </w:r>
      <w:r w:rsidRPr="00B22722">
        <w:rPr>
          <w:sz w:val="22"/>
          <w:szCs w:val="22"/>
        </w:rPr>
        <w:t xml:space="preserve">zastupano po stečajnom upravitelju </w:t>
      </w:r>
      <w:r w:rsidRPr="00D562A6">
        <w:rPr>
          <w:bCs/>
          <w:sz w:val="22"/>
          <w:szCs w:val="22"/>
        </w:rPr>
        <w:t xml:space="preserve">se </w:t>
      </w:r>
      <w:r w:rsidR="00D61B7A">
        <w:rPr>
          <w:bCs/>
          <w:sz w:val="22"/>
          <w:szCs w:val="22"/>
        </w:rPr>
        <w:t>Ivanu Rude</w:t>
      </w:r>
      <w:r w:rsidR="00BD5C36">
        <w:rPr>
          <w:bCs/>
          <w:sz w:val="22"/>
          <w:szCs w:val="22"/>
        </w:rPr>
        <w:t xml:space="preserve"> iz </w:t>
      </w:r>
      <w:r w:rsidR="00D61B7A">
        <w:rPr>
          <w:bCs/>
          <w:sz w:val="22"/>
          <w:szCs w:val="22"/>
        </w:rPr>
        <w:t>Šibenika</w:t>
      </w:r>
      <w:r w:rsidR="001A23FB" w:rsidRPr="001A23FB"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>izvan ročišta, dana</w:t>
      </w:r>
      <w:r>
        <w:rPr>
          <w:sz w:val="22"/>
          <w:szCs w:val="22"/>
        </w:rPr>
        <w:t xml:space="preserve"> </w:t>
      </w:r>
      <w:r w:rsidR="009A7308">
        <w:rPr>
          <w:sz w:val="22"/>
          <w:szCs w:val="22"/>
        </w:rPr>
        <w:t>2</w:t>
      </w:r>
      <w:r w:rsidR="00DA7342">
        <w:rPr>
          <w:sz w:val="22"/>
          <w:szCs w:val="22"/>
        </w:rPr>
        <w:t>1</w:t>
      </w:r>
      <w:r w:rsidR="009A7308">
        <w:rPr>
          <w:sz w:val="22"/>
          <w:szCs w:val="22"/>
        </w:rPr>
        <w:t xml:space="preserve">. </w:t>
      </w:r>
      <w:r w:rsidR="00DA7342">
        <w:rPr>
          <w:sz w:val="22"/>
          <w:szCs w:val="22"/>
        </w:rPr>
        <w:t>ožujka</w:t>
      </w:r>
      <w:r w:rsidR="009A7308">
        <w:rPr>
          <w:sz w:val="22"/>
          <w:szCs w:val="22"/>
        </w:rPr>
        <w:t xml:space="preserve"> </w:t>
      </w:r>
      <w:r w:rsidRPr="00B22722">
        <w:rPr>
          <w:sz w:val="22"/>
          <w:szCs w:val="22"/>
        </w:rPr>
        <w:t>201</w:t>
      </w:r>
      <w:r w:rsidR="009A7308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 w:rsidRPr="00B404F5">
      <w:pPr>
        <w:jc w:val="center"/>
        <w:rPr>
          <w:b/>
          <w:sz w:val="20"/>
          <w:szCs w:val="20"/>
        </w:rPr>
      </w:pPr>
    </w:p>
    <w:p w:rsidRDefault="009D2775" w:rsidP="009D2775" w:rsidR="009D2775" w:rsidRPr="00B404F5">
      <w:pPr>
        <w:jc w:val="center"/>
        <w:rPr>
          <w:b/>
          <w:sz w:val="20"/>
          <w:szCs w:val="20"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DA7342" w:rsidP="00185866" w:rsidR="004F04F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Nalaže se stečajnom upravitelju u roku od 8 dana dostaviti izvješće, navodeći činjenice i prilažući dokaze na temelju kojih je svrstao tražbinu vjerovnika Gorana Šabića u niži isplatni red o</w:t>
      </w:r>
      <w:r w:rsidR="004F04F2">
        <w:rPr>
          <w:sz w:val="22"/>
          <w:szCs w:val="22"/>
        </w:rPr>
        <w:t>dnosno</w:t>
      </w:r>
      <w:r w:rsidR="00AE7768">
        <w:rPr>
          <w:sz w:val="22"/>
          <w:szCs w:val="22"/>
        </w:rPr>
        <w:t xml:space="preserve"> </w:t>
      </w:r>
      <w:r w:rsidR="00D024E7">
        <w:rPr>
          <w:sz w:val="22"/>
          <w:szCs w:val="22"/>
        </w:rPr>
        <w:t>da li se u konkretnom slučaju radi o tražbini nižeg isplatnog reda i ako se radi zbog čega, te zbog čega nije dostavio prijedlog da se ista odbaci</w:t>
      </w:r>
      <w:r w:rsidR="008D2790">
        <w:rPr>
          <w:sz w:val="22"/>
          <w:szCs w:val="22"/>
        </w:rPr>
        <w:t xml:space="preserve"> već ju je svrstao u drugi </w:t>
      </w:r>
      <w:r w:rsidR="00485132">
        <w:rPr>
          <w:sz w:val="22"/>
          <w:szCs w:val="22"/>
        </w:rPr>
        <w:t>viši isplatni red i osporio, a ako se pak radi o tražbini drugog višeg isplatnog reda navesti jasne razloge zbog čega se radi o tražbini drugog višeg isplatnog reda i zbog čega se osporava.</w:t>
      </w:r>
    </w:p>
    <w:p w:rsidRDefault="0006330F" w:rsidP="009D2775" w:rsidR="0006330F" w:rsidRPr="00B404F5">
      <w:pPr>
        <w:jc w:val="both"/>
        <w:rPr>
          <w:sz w:val="16"/>
          <w:szCs w:val="16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</w:t>
      </w:r>
      <w:r w:rsidR="00A64116">
        <w:rPr>
          <w:b/>
          <w:sz w:val="22"/>
          <w:szCs w:val="22"/>
        </w:rPr>
        <w:t>Dub</w:t>
      </w:r>
      <w:r w:rsidR="00545167">
        <w:rPr>
          <w:b/>
          <w:sz w:val="22"/>
          <w:szCs w:val="22"/>
        </w:rPr>
        <w:t>r</w:t>
      </w:r>
      <w:r w:rsidR="00A64116">
        <w:rPr>
          <w:b/>
          <w:sz w:val="22"/>
          <w:szCs w:val="22"/>
        </w:rPr>
        <w:t>ovniku</w:t>
      </w:r>
      <w:r w:rsidRPr="00700FE6">
        <w:rPr>
          <w:b/>
          <w:sz w:val="22"/>
          <w:szCs w:val="22"/>
        </w:rPr>
        <w:t xml:space="preserve">, </w:t>
      </w:r>
      <w:r w:rsidR="00B404F5">
        <w:rPr>
          <w:b/>
          <w:sz w:val="22"/>
          <w:szCs w:val="22"/>
        </w:rPr>
        <w:t>2</w:t>
      </w:r>
      <w:r w:rsidR="00736670">
        <w:rPr>
          <w:b/>
          <w:sz w:val="22"/>
          <w:szCs w:val="22"/>
        </w:rPr>
        <w:t>1</w:t>
      </w:r>
      <w:r w:rsidRPr="00700FE6">
        <w:rPr>
          <w:b/>
          <w:sz w:val="22"/>
          <w:szCs w:val="22"/>
        </w:rPr>
        <w:t xml:space="preserve">. </w:t>
      </w:r>
      <w:r w:rsidR="00736670">
        <w:rPr>
          <w:b/>
          <w:sz w:val="22"/>
          <w:szCs w:val="22"/>
        </w:rPr>
        <w:t>ožujka</w:t>
      </w:r>
      <w:r w:rsidRPr="00700FE6">
        <w:rPr>
          <w:b/>
          <w:sz w:val="22"/>
          <w:szCs w:val="22"/>
        </w:rPr>
        <w:t xml:space="preserve"> 201</w:t>
      </w:r>
      <w:r w:rsidR="00B404F5">
        <w:rPr>
          <w:b/>
          <w:sz w:val="22"/>
          <w:szCs w:val="22"/>
        </w:rPr>
        <w:t>8</w:t>
      </w:r>
      <w:r w:rsidRPr="00700FE6">
        <w:rPr>
          <w:b/>
          <w:sz w:val="22"/>
          <w:szCs w:val="22"/>
        </w:rPr>
        <w:t>. godine</w:t>
      </w:r>
    </w:p>
    <w:p w:rsidRDefault="009D2775" w:rsidP="009D2775" w:rsidR="009D2775" w:rsidRPr="00B404F5">
      <w:pPr>
        <w:jc w:val="both"/>
        <w:rPr>
          <w:b/>
          <w:sz w:val="16"/>
          <w:szCs w:val="16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="00611E24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>Stečajni sudac:</w:t>
      </w:r>
    </w:p>
    <w:p w:rsidRDefault="009D2775" w:rsidP="009D2775" w:rsidR="009D2775" w:rsidRPr="00B404F5">
      <w:pPr>
        <w:jc w:val="both"/>
        <w:rPr>
          <w:b/>
          <w:sz w:val="16"/>
          <w:szCs w:val="16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="00611E24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>Srđan Gavranić</w:t>
      </w:r>
    </w:p>
    <w:p w:rsidRDefault="009D2775" w:rsidP="009D2775" w:rsidR="009D2775">
      <w:pPr>
        <w:jc w:val="both"/>
        <w:rPr>
          <w:sz w:val="22"/>
          <w:szCs w:val="22"/>
        </w:rPr>
      </w:pPr>
    </w:p>
    <w:p w:rsidRDefault="00736670" w:rsidP="009D2775" w:rsidR="00736670">
      <w:pPr>
        <w:jc w:val="both"/>
        <w:rPr>
          <w:b/>
          <w:sz w:val="22"/>
          <w:szCs w:val="22"/>
        </w:rPr>
      </w:pPr>
    </w:p>
    <w:p w:rsidRDefault="00736670" w:rsidP="009D2775" w:rsidR="00736670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B404F5">
        <w:rPr>
          <w:sz w:val="22"/>
          <w:szCs w:val="22"/>
        </w:rPr>
        <w:t>2</w:t>
      </w:r>
      <w:r w:rsidR="00736670">
        <w:rPr>
          <w:sz w:val="22"/>
          <w:szCs w:val="22"/>
        </w:rPr>
        <w:t>1</w:t>
      </w:r>
      <w:r w:rsidR="00B404F5">
        <w:rPr>
          <w:sz w:val="22"/>
          <w:szCs w:val="22"/>
        </w:rPr>
        <w:t>.0</w:t>
      </w:r>
      <w:r w:rsidR="00736670">
        <w:rPr>
          <w:sz w:val="22"/>
          <w:szCs w:val="22"/>
        </w:rPr>
        <w:t>3</w:t>
      </w:r>
      <w:r w:rsidRPr="00700FE6">
        <w:rPr>
          <w:sz w:val="22"/>
          <w:szCs w:val="22"/>
        </w:rPr>
        <w:t>.201</w:t>
      </w:r>
      <w:r w:rsidR="00B404F5">
        <w:rPr>
          <w:sz w:val="22"/>
          <w:szCs w:val="22"/>
        </w:rPr>
        <w:t>8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CF18BB" w:rsidP="0006487E" w:rsidR="00977E65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</w:t>
      </w:r>
      <w:r w:rsidR="00B404F5">
        <w:rPr>
          <w:sz w:val="22"/>
          <w:szCs w:val="22"/>
        </w:rPr>
        <w:t>,</w:t>
      </w:r>
    </w:p>
    <w:p w:rsidRDefault="00B404F5" w:rsidP="0006487E" w:rsidR="00B404F5" w:rsidRPr="00513EF7">
      <w:pPr>
        <w:jc w:val="both"/>
      </w:pPr>
      <w:r>
        <w:rPr>
          <w:sz w:val="22"/>
          <w:szCs w:val="22"/>
        </w:rPr>
        <w:t>- e oglasna ploča.</w:t>
      </w:r>
    </w:p>
    <w:sectPr w:rsidSect="00B404F5" w:rsidR="00B404F5" w:rsidRPr="00513EF7">
      <w:headerReference w:type="even" r:id="rId11"/>
      <w:headerReference w:type="default" r:id="rId12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485132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D81CA5">
      <w:rPr>
        <w:b/>
        <w:sz w:val="22"/>
        <w:szCs w:val="22"/>
      </w:rPr>
      <w:t>358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B404F5">
      <w:rPr>
        <w:b/>
        <w:sz w:val="22"/>
        <w:szCs w:val="22"/>
      </w:rPr>
      <w:t>5</w:t>
    </w:r>
    <w:r w:rsidR="00D27244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974"/>
    <w:rsid w:val="00006745"/>
    <w:rsid w:val="00012079"/>
    <w:rsid w:val="00030AEA"/>
    <w:rsid w:val="0003125B"/>
    <w:rsid w:val="000328A8"/>
    <w:rsid w:val="000442A9"/>
    <w:rsid w:val="00047152"/>
    <w:rsid w:val="00047EF8"/>
    <w:rsid w:val="00054827"/>
    <w:rsid w:val="0005644E"/>
    <w:rsid w:val="0006330F"/>
    <w:rsid w:val="0006487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62A19"/>
    <w:rsid w:val="001834A5"/>
    <w:rsid w:val="00185866"/>
    <w:rsid w:val="00187843"/>
    <w:rsid w:val="001A23FB"/>
    <w:rsid w:val="001B3757"/>
    <w:rsid w:val="001B37DA"/>
    <w:rsid w:val="001C2667"/>
    <w:rsid w:val="001C2DA5"/>
    <w:rsid w:val="001C32FF"/>
    <w:rsid w:val="001E530C"/>
    <w:rsid w:val="001E7EBA"/>
    <w:rsid w:val="00207E73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3327"/>
    <w:rsid w:val="00295727"/>
    <w:rsid w:val="002A1FA9"/>
    <w:rsid w:val="002B3869"/>
    <w:rsid w:val="002B4D02"/>
    <w:rsid w:val="002C3DEA"/>
    <w:rsid w:val="002D168A"/>
    <w:rsid w:val="002D7F7D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1B9B"/>
    <w:rsid w:val="00392AAA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32623"/>
    <w:rsid w:val="004371E4"/>
    <w:rsid w:val="004452CA"/>
    <w:rsid w:val="00454570"/>
    <w:rsid w:val="00485132"/>
    <w:rsid w:val="004A570C"/>
    <w:rsid w:val="004A6A26"/>
    <w:rsid w:val="004A6A74"/>
    <w:rsid w:val="004B7E25"/>
    <w:rsid w:val="004C5BB6"/>
    <w:rsid w:val="004F04F2"/>
    <w:rsid w:val="004F69F9"/>
    <w:rsid w:val="00513EF7"/>
    <w:rsid w:val="005150FF"/>
    <w:rsid w:val="005172AF"/>
    <w:rsid w:val="005407A9"/>
    <w:rsid w:val="00545167"/>
    <w:rsid w:val="005542D2"/>
    <w:rsid w:val="00565734"/>
    <w:rsid w:val="005720CC"/>
    <w:rsid w:val="00572B96"/>
    <w:rsid w:val="00575E91"/>
    <w:rsid w:val="0058492E"/>
    <w:rsid w:val="005A7C07"/>
    <w:rsid w:val="005C2D64"/>
    <w:rsid w:val="00604528"/>
    <w:rsid w:val="00611E24"/>
    <w:rsid w:val="00612E9D"/>
    <w:rsid w:val="0063053A"/>
    <w:rsid w:val="00635E8E"/>
    <w:rsid w:val="0064192B"/>
    <w:rsid w:val="00646F4A"/>
    <w:rsid w:val="0064738F"/>
    <w:rsid w:val="00666B40"/>
    <w:rsid w:val="00697CA3"/>
    <w:rsid w:val="006A2AD6"/>
    <w:rsid w:val="00700FE6"/>
    <w:rsid w:val="007051C9"/>
    <w:rsid w:val="007106C3"/>
    <w:rsid w:val="00711B85"/>
    <w:rsid w:val="00721E83"/>
    <w:rsid w:val="00722625"/>
    <w:rsid w:val="007265F9"/>
    <w:rsid w:val="00732F2A"/>
    <w:rsid w:val="00736670"/>
    <w:rsid w:val="007402C9"/>
    <w:rsid w:val="00743AF8"/>
    <w:rsid w:val="007502CE"/>
    <w:rsid w:val="0075254F"/>
    <w:rsid w:val="0076231F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84552"/>
    <w:rsid w:val="00885109"/>
    <w:rsid w:val="008857AF"/>
    <w:rsid w:val="008969A1"/>
    <w:rsid w:val="008A7FDF"/>
    <w:rsid w:val="008B1888"/>
    <w:rsid w:val="008B45EA"/>
    <w:rsid w:val="008D2790"/>
    <w:rsid w:val="008D33C0"/>
    <w:rsid w:val="008E1314"/>
    <w:rsid w:val="008E139D"/>
    <w:rsid w:val="008E2A91"/>
    <w:rsid w:val="008E2AC9"/>
    <w:rsid w:val="008E50A3"/>
    <w:rsid w:val="008E55F8"/>
    <w:rsid w:val="008F011A"/>
    <w:rsid w:val="008F3A9F"/>
    <w:rsid w:val="008F4CFD"/>
    <w:rsid w:val="00901A8B"/>
    <w:rsid w:val="00902143"/>
    <w:rsid w:val="00915573"/>
    <w:rsid w:val="00915769"/>
    <w:rsid w:val="00937971"/>
    <w:rsid w:val="009637B4"/>
    <w:rsid w:val="009752D4"/>
    <w:rsid w:val="00977E65"/>
    <w:rsid w:val="0099297A"/>
    <w:rsid w:val="009A7308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64116"/>
    <w:rsid w:val="00A8363A"/>
    <w:rsid w:val="00A84942"/>
    <w:rsid w:val="00A85866"/>
    <w:rsid w:val="00AA1E92"/>
    <w:rsid w:val="00AB059D"/>
    <w:rsid w:val="00AB1013"/>
    <w:rsid w:val="00AC45C1"/>
    <w:rsid w:val="00AC6A66"/>
    <w:rsid w:val="00AD54CD"/>
    <w:rsid w:val="00AD5A1F"/>
    <w:rsid w:val="00AE7768"/>
    <w:rsid w:val="00AF06EA"/>
    <w:rsid w:val="00B125D0"/>
    <w:rsid w:val="00B20CE2"/>
    <w:rsid w:val="00B22722"/>
    <w:rsid w:val="00B25F7A"/>
    <w:rsid w:val="00B32BF2"/>
    <w:rsid w:val="00B33287"/>
    <w:rsid w:val="00B404F5"/>
    <w:rsid w:val="00B5328B"/>
    <w:rsid w:val="00B66922"/>
    <w:rsid w:val="00B74EBE"/>
    <w:rsid w:val="00B766E1"/>
    <w:rsid w:val="00BA0182"/>
    <w:rsid w:val="00BA035B"/>
    <w:rsid w:val="00BA44A5"/>
    <w:rsid w:val="00BA6362"/>
    <w:rsid w:val="00BC30FC"/>
    <w:rsid w:val="00BC7200"/>
    <w:rsid w:val="00BD01B0"/>
    <w:rsid w:val="00BD10AD"/>
    <w:rsid w:val="00BD5C36"/>
    <w:rsid w:val="00BD618D"/>
    <w:rsid w:val="00BE0204"/>
    <w:rsid w:val="00BE79A0"/>
    <w:rsid w:val="00C10ABD"/>
    <w:rsid w:val="00C308AB"/>
    <w:rsid w:val="00C35823"/>
    <w:rsid w:val="00C373F4"/>
    <w:rsid w:val="00C37F10"/>
    <w:rsid w:val="00C41FAC"/>
    <w:rsid w:val="00C42DD0"/>
    <w:rsid w:val="00C458DC"/>
    <w:rsid w:val="00C5122E"/>
    <w:rsid w:val="00C62E3D"/>
    <w:rsid w:val="00C7022B"/>
    <w:rsid w:val="00C7143C"/>
    <w:rsid w:val="00C7469B"/>
    <w:rsid w:val="00C93178"/>
    <w:rsid w:val="00CA445B"/>
    <w:rsid w:val="00CB3BF3"/>
    <w:rsid w:val="00CC6D31"/>
    <w:rsid w:val="00CE16DA"/>
    <w:rsid w:val="00CE34E1"/>
    <w:rsid w:val="00CE36DD"/>
    <w:rsid w:val="00CF18BB"/>
    <w:rsid w:val="00CF1FE5"/>
    <w:rsid w:val="00CF6345"/>
    <w:rsid w:val="00D024E7"/>
    <w:rsid w:val="00D20EBF"/>
    <w:rsid w:val="00D21EC9"/>
    <w:rsid w:val="00D22521"/>
    <w:rsid w:val="00D260C9"/>
    <w:rsid w:val="00D27244"/>
    <w:rsid w:val="00D37DC6"/>
    <w:rsid w:val="00D46C1A"/>
    <w:rsid w:val="00D56363"/>
    <w:rsid w:val="00D57FF4"/>
    <w:rsid w:val="00D61B7A"/>
    <w:rsid w:val="00D7261A"/>
    <w:rsid w:val="00D77EC4"/>
    <w:rsid w:val="00D81CA5"/>
    <w:rsid w:val="00D843C9"/>
    <w:rsid w:val="00DA7342"/>
    <w:rsid w:val="00DB0AB3"/>
    <w:rsid w:val="00DD0749"/>
    <w:rsid w:val="00DD23C2"/>
    <w:rsid w:val="00DE2A89"/>
    <w:rsid w:val="00DE2ACB"/>
    <w:rsid w:val="00DE7B4A"/>
    <w:rsid w:val="00DF0D25"/>
    <w:rsid w:val="00E05726"/>
    <w:rsid w:val="00E15679"/>
    <w:rsid w:val="00E40DC5"/>
    <w:rsid w:val="00E468A5"/>
    <w:rsid w:val="00E46B75"/>
    <w:rsid w:val="00E56528"/>
    <w:rsid w:val="00E56EAA"/>
    <w:rsid w:val="00E614BD"/>
    <w:rsid w:val="00E61E17"/>
    <w:rsid w:val="00E66AAE"/>
    <w:rsid w:val="00E70AA2"/>
    <w:rsid w:val="00E73A9B"/>
    <w:rsid w:val="00EA7E0F"/>
    <w:rsid w:val="00EB541B"/>
    <w:rsid w:val="00EC2942"/>
    <w:rsid w:val="00EC4269"/>
    <w:rsid w:val="00ED6DB6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7623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F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F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F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F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7623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F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F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F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F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spis usuca</izvorni_sadrzaj>
    <derivirana_varijabla naziv="DomainObject.Predmet.Opis_1">1 zaposlenik
spis usuca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prijave tražbina u zelenom registratoru</izvorni_sadrzaj>
    <derivirana_varijabla naziv="DomainObject.Predmet.PrimjedbaSuca_1">Čl. 110. st. 1. SZ
prijave tražbina u zelenom registratoru</derivirana_varijabla>
  </DomainObject.Predmet.PrimjedbaSuca>
  <DomainObject.Predmet.ProtustrankaFormated>
    <izvorni_sadrzaj>  ŠABIĆ BUS, društvo sa ograničenom odgovornošću za cestovni prijevoz i trgovinu zastupanog po punomoćniku Odvjetnik Nevenko Jurišić; Ivan Rude, stečajni upravitelj</izvorni_sadrzaj>
    <derivirana_varijabla naziv="DomainObject.Predmet.ProtustrankaFormated_1">  ŠABIĆ BUS, društvo sa ograničenom odgovornošću za cestovni prijevoz i trgovinu zastupanog po punomoćniku Odvjetnik Nevenko Jurišić; Ivan Rude, stečajni upravitelj</derivirana_varijabla>
  </DomainObject.Predmet.ProtustrankaFormated>
  <DomainObject.Predmet.ProtustrankaFormatedOIB>
    <izvorni_sadrzaj>  ŠABIĆ BUS, društvo sa ograničenom odgovornošću za cestovni prijevoz i trgovinu, OIB 91956872077 zastupanog po punomoćniku Odvjetnik Nevenko Jurišić; Ivan Rude, stečajni upravitelj</izvorni_sadrzaj>
    <derivirana_varijabla naziv="DomainObject.Predmet.ProtustrankaFormatedOIB_1">  ŠABIĆ BUS, društvo sa ograničenom odgovornošću za cestovni prijevoz i trgovinu, OIB 91956872077 zastupanog po punomoćniku Odvjetnik Nevenko Jurišić; Ivan Rude, stečajni upravitelj</derivirana_varijabla>
  </DomainObject.Predmet.ProtustrankaFormatedOIB>
  <DomainObject.Predmet.ProtustrankaFormatedWithAdress>
    <izvorni_sadrzaj> ŠABIĆ BUS, društvo sa ograničenom odgovornošću za cestovni prijevoz i trgovinu, Trg Gojka Šuška 10, 21230 Sinj zastupanog po punomoćniku Odvjetnik Nevenko Jurišić; Ivan Rude, stečajni upravitelj</izvorni_sadrzaj>
    <derivirana_varijabla naziv="DomainObject.Predmet.ProtustrankaFormatedWithAdress_1"> ŠABIĆ BUS, društvo sa ograničenom odgovornošću za cestovni prijevoz i trgovinu, Trg Gojka Šuška 10, 21230 Sinj zastupanog po punomoćniku Odvjetnik Nevenko Jurišić; Ivan Rude, stečajni upravitelj</derivirana_varijabla>
  </DomainObject.Predmet.ProtustrankaFormatedWithAdress>
  <DomainObject.Predmet.ProtustrankaFormatedWithAdressOIB>
    <izvorni_sadrzaj> ŠABIĆ BUS, društvo sa ograničenom odgovornošću za cestovni prijevoz i trgovinu, OIB 91956872077, Trg Gojka Šuška 10, 21230 Sinj zastupanog po punomoćniku Odvjetnik Nevenko Jurišić; Ivan Rude, stečajni upravitelj</izvorni_sadrzaj>
    <derivirana_varijabla naziv="DomainObject.Predmet.ProtustrankaFormatedWithAdressOIB_1"> ŠABIĆ BUS, društvo sa ograničenom odgovornošću za cestovni prijevoz i trgovinu, OIB 91956872077, Trg Gojka Šuška 10, 21230 Sinj zastupanog po punomoćniku Odvjetnik Nevenko Jurišić; Ivan Rude, stečajni upravitelj</derivirana_varijabla>
  </DomainObject.Predmet.ProtustrankaFormatedWithAdressOIB>
  <DomainObject.Predmet.ProtustrankaWithAdress>
    <izvorni_sadrzaj>ŠABIĆ BUS, društvo sa ograničenom odgovornošću za cestovni prijevoz i trgovinu Trg Gojka Šuška 10, 21230 Sinj</izvorni_sadrzaj>
    <derivirana_varijabla naziv="DomainObject.Predmet.ProtustrankaWithAdress_1">ŠABIĆ BUS, društvo sa ograničenom odgovornošću za cestovni prijevoz i trgovinu Trg Gojka Šuška 10, 21230 Sinj</derivirana_varijabla>
  </DomainObject.Predmet.ProtustrankaWithAdress>
  <DomainObject.Predmet.ProtustrankaWithAdressOIB>
    <izvorni_sadrzaj>ŠABIĆ BUS, društvo sa ograničenom odgovornošću za cestovni prijevoz i trgovinu, OIB 91956872077, Trg Gojka Šuška 10, 21230 Sinj</izvorni_sadrzaj>
    <derivirana_varijabla naziv="DomainObject.Predmet.ProtustrankaWithAdressOIB_1">ŠABIĆ BUS, društvo sa ograničenom odgovornošću za cestovni prijevoz i trgovinu, OIB 91956872077, Trg Gojka Šuška 10, 21230 Sinj</derivirana_varijabla>
  </DomainObject.Predmet.ProtustrankaWithAdressOIB>
  <DomainObject.Predmet.ProtustrankaNazivFormated>
    <izvorni_sadrzaj>ŠABIĆ BUS, društvo sa ograničenom odgovornošću za cestovni prijevoz i trgovinu</izvorni_sadrzaj>
    <derivirana_varijabla naziv="DomainObject.Predmet.ProtustrankaNazivFormated_1">ŠABIĆ BUS, društvo sa ograničenom odgovornošću za cestovni prijevoz i trgovinu</derivirana_varijabla>
  </DomainObject.Predmet.ProtustrankaNazivFormated>
  <DomainObject.Predmet.ProtustrankaNazivFormatedOIB>
    <izvorni_sadrzaj>ŠABIĆ BUS, društvo sa ograničenom odgovornošću za cestovni prijevoz i trgovinu, OIB 91956872077</izvorni_sadrzaj>
    <derivirana_varijabla naziv="DomainObject.Predmet.ProtustrankaNazivFormatedOIB_1">ŠABIĆ BUS, društvo sa ograničenom odgovornošću za cestovni prijevoz i trgovinu, OIB 91956872077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901058.25</izvorni_sadrzaj>
    <derivirana_varijabla naziv="DomainObject.Predmet.TrenutnaVrijednost_1">901058.25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ŠABIĆ BUS, društvo sa ograničenom odgovornošću za cestovni prijevoz i trgovinu zastupanog po punomoćniku Odvjetnik Nevenko Jurišić; Ivan Rude, stečajni upravitelj</item>
    </izvorni_sadrzaj>
    <derivirana_varijabla naziv="DomainObject.Predmet.ProtuStrankaListFormated_1">
      <item>ŠABIĆ BUS, društvo sa ograničenom odgovornošću za cestovni prijevoz i trgovinu zastupanog po punomoćniku Odvjetnik Nevenko Jurišić; Ivan Rude, stečajni upravitelj</item>
    </derivirana_varijabla>
  </DomainObject.Predmet.ProtuStrankaListFormated>
  <DomainObject.Predmet.ProtuStrankaListFormatedOIB>
    <izvorni_sadrzaj>
      <item>ŠABIĆ BUS, društvo sa ograničenom odgovornošću za cestovni prijevoz i trgovinu, OIB 91956872077 zastupanog po punomoćniku Odvjetnik Nevenko Jurišić; Ivan Rude, stečajni upravitelj</item>
    </izvorni_sadrzaj>
    <derivirana_varijabla naziv="DomainObject.Predmet.ProtuStrankaListFormatedOIB_1">
      <item>ŠABIĆ BUS, društvo sa ograničenom odgovornošću za cestovni prijevoz i trgovinu, OIB 91956872077 zastupanog po punomoćniku Odvjetnik Nevenko Jurišić; Ivan Rude, stečajni upravitelj</item>
    </derivirana_varijabla>
  </DomainObject.Predmet.ProtuStrankaListFormatedOIB>
  <DomainObject.Predmet.ProtuStrankaListFormatedWithAdress>
    <izvorni_sadrzaj>
      <item>ŠABIĆ BUS, društvo sa ograničenom odgovornošću za cestovni prijevoz i trgovinu, Trg Gojka Šuška 10, 21230 Sinj zastupanog po punomoćniku Odvjetnik Nevenko Jurišić; Ivan Rude, stečajni upravitelj</item>
    </izvorni_sadrzaj>
    <derivirana_varijabla naziv="DomainObject.Predmet.ProtuStrankaListFormatedWithAdress_1">
      <item>ŠABIĆ BUS, društvo sa ograničenom odgovornošću za cestovni prijevoz i trgovinu, Trg Gojka Šuška 10, 21230 Sinj zastupanog po punomoćniku Odvjetnik Nevenko Jurišić; Ivan Rude, stečajni upravitelj</item>
    </derivirana_varijabla>
  </DomainObject.Predmet.ProtuStrankaListFormatedWithAdress>
  <DomainObject.Predmet.ProtuStrankaListFormatedWithAdressOIB>
    <izvorni_sadrzaj>
      <item>ŠABIĆ BUS, društvo sa ograničenom odgovornošću za cestovni prijevoz i trgovinu, OIB 91956872077, Trg Gojka Šuška 10, 21230 Sinj zastupanog po punomoćniku Odvjetnik Nevenko Jurišić; Ivan Rude, stečajni upravitelj</item>
    </izvorni_sadrzaj>
    <derivirana_varijabla naziv="DomainObject.Predmet.ProtuStrankaListFormatedWithAdressOIB_1">
      <item>ŠABIĆ BUS, društvo sa ograničenom odgovornošću za cestovni prijevoz i trgovinu, OIB 91956872077, Trg Gojka Šuška 10, 21230 Sinj zastupanog po punomoćniku Odvjetnik Nevenko Jurišić; Ivan Rude, stečajni upravitelj</item>
    </derivirana_varijabla>
  </DomainObject.Predmet.ProtuStrankaListFormatedWithAdressOIB>
  <DomainObject.Predmet.ProtuStrankaListNazivFormated>
    <izvorni_sadrzaj>
      <item>ŠABIĆ BUS, društvo sa ograničenom odgovornošću za cestovni prijevoz i trgovinu</item>
    </izvorni_sadrzaj>
    <derivirana_varijabla naziv="DomainObject.Predmet.ProtuStrankaListNazivFormated_1">
      <item>ŠABIĆ BUS, društvo sa ograničenom odgovornošću za cestovni prijevoz i trgovinu</item>
    </derivirana_varijabla>
  </DomainObject.Predmet.ProtuStrankaListNazivFormated>
  <DomainObject.Predmet.ProtuStrankaListNazivFormatedOIB>
    <izvorni_sadrzaj>
      <item>ŠABIĆ BUS, društvo sa ograničenom odgovornošću za cestovni prijevoz i trgovinu, OIB 91956872077</item>
    </izvorni_sadrzaj>
    <derivirana_varijabla naziv="DomainObject.Predmet.ProtuStrankaListNazivFormatedOIB_1">
      <item>ŠABIĆ BUS, društvo sa ograničenom odgovornošću za cestovni prijevoz i trgovinu, OIB 91956872077</item>
    </derivirana_varijabla>
  </DomainObject.Predmet.ProtuStrankaListNazivFormatedOIB>
  <DomainObject.Predmet.OstaliListFormated>
    <izvorni_sadrzaj>
      <item>Odvjetnik Nevenko Jurišić punomoćnik sudionika u postupku ŠABIĆ BUS, društvo sa ograničenom odgovornošću za cestovni prijevoz i trgovinu</item>
      <item>Ivan Rude, stečajni upravitelj punomoćnik sudionika u postupku ŠABIĆ BUS, društvo sa ograničenom odgovornošću za cestovni prijevoz i trgovinu</item>
    </izvorni_sadrzaj>
    <derivirana_varijabla naziv="DomainObject.Predmet.OstaliListFormated_1">
      <item>Odvjetnik Nevenko Jurišić punomoćnik sudionika u postupku ŠABIĆ BUS, društvo sa ograničenom odgovornošću za cestovni prijevoz i trgovinu</item>
      <item>Ivan Rude, stečajni upravitelj punomoćnik sudionika u postupku ŠABIĆ BUS, društvo sa ograničenom odgovornošću za cestovni prijevoz i trgovinu</item>
    </derivirana_varijabla>
  </DomainObject.Predmet.OstaliListFormated>
  <DomainObject.Predmet.OstaliListFormatedOIB>
    <izvorni_sadrzaj>
      <item>Odvjetnik Nevenko Jurišić punomoćnik sudionika u postupku ŠABIĆ BUS, društvo sa ograničenom odgovornošću za cestovni prijevoz i trgovinu</item>
      <item>Ivan Rude, stečajni upravitelj, OIB 47128883453 punomoćnik sudionika u postupku ŠABIĆ BUS, društvo sa ograničenom odgovornošću za cestovni prijevoz i trgovinu</item>
    </izvorni_sadrzaj>
    <derivirana_varijabla naziv="DomainObject.Predmet.OstaliListFormatedOIB_1">
      <item>Odvjetnik Nevenko Jurišić punomoćnik sudionika u postupku ŠABIĆ BUS, društvo sa ograničenom odgovornošću za cestovni prijevoz i trgovinu</item>
      <item>Ivan Rude, stečajni upravitelj, OIB 47128883453 punomoćnik sudionika u postupku ŠABIĆ BUS, društvo sa ograničenom odgovornošću za cestovni prijevoz i trgovinu</item>
    </derivirana_varijabla>
  </DomainObject.Predmet.OstaliListFormatedOIB>
  <DomainObject.Predmet.OstaliListFormatedWithAdress>
    <izvorni_sadrzaj>
      <item>Odvjetnik Nevenko Jurišić, Sukoišanska 19, 21000 Split punomoćnik sudionika u postupku ŠABIĆ BUS, društvo sa ograničenom odgovornošću za cestovni prijevoz i trgovinu</item>
      <item>Ivan Rude, stečajni upravitelj, Miminac 10, 22000 Šibenik punomoćnik sudionika u postupku ŠABIĆ BUS, društvo sa ograničenom odgovornošću za cestovni prijevoz i trgovinu</item>
    </izvorni_sadrzaj>
    <derivirana_varijabla naziv="DomainObject.Predmet.OstaliListFormatedWithAdress_1">
      <item>Odvjetnik Nevenko Jurišić, Sukoišanska 19, 21000 Split punomoćnik sudionika u postupku ŠABIĆ BUS, društvo sa ograničenom odgovornošću za cestovni prijevoz i trgovinu</item>
      <item>Ivan Rude, stečajni upravitelj, Miminac 10, 22000 Šibenik punomoćnik sudionika u postupku ŠABIĆ BUS, društvo sa ograničenom odgovornošću za cestovni prijevoz i trgovinu</item>
    </derivirana_varijabla>
  </DomainObject.Predmet.OstaliListFormatedWithAdress>
  <DomainObject.Predmet.OstaliListFormatedWithAdressOIB>
    <izvorni_sadrzaj>
      <item>Odvjetnik Nevenko Jurišić, Sukoišanska 19, 21000 Split punomoćnik sudionika u postupku ŠABIĆ BUS, društvo sa ograničenom odgovornošću za cestovni prijevoz i trgovinu</item>
      <item>Ivan Rude, stečajni upravitelj, OIB 47128883453, Miminac 10, 22000 Šibenik punomoćnik sudionika u postupku ŠABIĆ BUS, društvo sa ograničenom odgovornošću za cestovni prijevoz i trgovinu</item>
    </izvorni_sadrzaj>
    <derivirana_varijabla naziv="DomainObject.Predmet.OstaliListFormatedWithAdressOIB_1">
      <item>Odvjetnik Nevenko Jurišić, Sukoišanska 19, 21000 Split punomoćnik sudionika u postupku ŠABIĆ BUS, društvo sa ograničenom odgovornošću za cestovni prijevoz i trgovinu</item>
      <item>Ivan Rude, stečajni upravitelj, OIB 47128883453, Miminac 10, 22000 Šibenik punomoćnik sudionika u postupku ŠABIĆ BUS, društvo sa ograničenom odgovornošću za cestovni prijevoz i trgovinu</item>
    </derivirana_varijabla>
  </DomainObject.Predmet.OstaliListFormatedWithAdressOIB>
  <DomainObject.Predmet.OstaliListNazivFormated>
    <izvorni_sadrzaj>
      <item>Odvjetnik Nevenko Jurišić</item>
      <item>Ivan Rude, stečajni upravitelj</item>
    </izvorni_sadrzaj>
    <derivirana_varijabla naziv="DomainObject.Predmet.OstaliListNazivFormated_1">
      <item>Odvjetnik Nevenko Jurišić</item>
      <item>Ivan Rude, stečajni upravitelj</item>
    </derivirana_varijabla>
  </DomainObject.Predmet.OstaliListNazivFormated>
  <DomainObject.Predmet.OstaliListNazivFormatedOIB>
    <izvorni_sadrzaj>
      <item>Odvjetnik Nevenko Jurišić</item>
      <item>Ivan Rude, stečajni upravitelj, OIB 47128883453</item>
    </izvorni_sadrzaj>
    <derivirana_varijabla naziv="DomainObject.Predmet.OstaliListNazivFormatedOIB_1">
      <item>Odvjetnik Nevenko Jurišić</item>
      <item>Ivan Rude, stečajni upravitelj,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ŠABIĆ BUS, društvo sa ograničenom odgovornošću za cestovni prijevoz i trgovinu</izvorni_sadrzaj>
    <derivirana_varijabla naziv="DomainObject.Predmet.ProtustrankaIDrugi_1">ŠABIĆ BUS, društvo sa ograničenom odgovornošću za cestovni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ŠABIĆ BUS, društvo sa ograničenom odgovornošću za cestovni prijevoz i trgovinu, OIB 91956872077, Trg Gojka Šuška 10, 21230 Sinj</izvorni_sadrzaj>
    <derivirana_varijabla naziv="DomainObject.Predmet.ProtustrankaIDrugiAdressOIB_1">ŠABIĆ BUS, društvo sa ograničenom odgovornošću za cestovni prijevoz i trgovinu, OIB 91956872077, Trg Gojka Šuška 10,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ŠABIĆ BUS, društvo sa ograničenom odgovornošću za cestovni prijevoz i trgovinu</item>
      <item>FINANCIJSKA AGENCIJA, RC SPLIT</item>
      <item>Odvjetnik Nevenko Jurišić</item>
      <item>Ivan Rude, stečajni upravitelj</item>
    </izvorni_sadrzaj>
    <derivirana_varijabla naziv="DomainObject.Predmet.SudioniciListNaziv_1">
      <item>ŠABIĆ BUS, društvo sa ograničenom odgovornošću za cestovni prijevoz i trgovinu</item>
      <item>FINANCIJSKA AGENCIJA, RC SPLIT</item>
      <item>Odvjetnik Nevenko Jurišić</item>
      <item>Ivan Rude, stečajni upravitelj</item>
    </derivirana_varijabla>
  </DomainObject.Predmet.SudioniciListNaziv>
  <DomainObject.Predmet.SudioniciListAdressOIB>
    <izvorni_sadrzaj>
      <item>ŠABIĆ BUS, društvo sa ograničenom odgovornošću za cestovni prijevoz i trgovinu, OIB 91956872077, Trg Gojka Šuška 10,21230 Sinj</item>
      <item>FINANCIJSKA AGENCIJA, RC SPLIT, OIB 85821130368, Mažuranićevo šetalište 24 b,21000 Split</item>
      <item>Odvjetnik Nevenko Jurišić, Sukoišanska 19,21000 Split</item>
      <item>Ivan Rude, stečajni upravitelj, OIB 47128883453, Miminac 10,22000 Šibenik</item>
    </izvorni_sadrzaj>
    <derivirana_varijabla naziv="DomainObject.Predmet.SudioniciListAdressOIB_1">
      <item>ŠABIĆ BUS, društvo sa ograničenom odgovornošću za cestovni prijevoz i trgovinu, OIB 91956872077, Trg Gojka Šuška 10,21230 Sinj</item>
      <item>FINANCIJSKA AGENCIJA, RC SPLIT, OIB 85821130368, Mažuranićevo šetalište 24 b,21000 Split</item>
      <item>Odvjetnik Nevenko Jurišić, Sukoišanska 19,21000 Split</item>
      <item>Ivan Rude, stečajni upravitelj, OIB 47128883453, Miminac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91956872077</item>
      <item>, OIB 85821130368</item>
      <item>, OIB null</item>
      <item>, OIB 47128883453</item>
    </izvorni_sadrzaj>
    <derivirana_varijabla naziv="DomainObject.Predmet.SudioniciListNazivOIB_1">
      <item>, OIB 91956872077</item>
      <item>, OIB 85821130368</item>
      <item>, OIB null</item>
      <item>, OIB 47128883453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1033</properties:Characters>
  <properties:Lines>38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2018-03-21T11:58:00Z</dcterms:created>
  <dc:creator>Srđan Gavranić</dc:creator>
  <cp:lastModifiedBy>Srđan Gavranić</cp:lastModifiedBy>
  <cp:lastPrinted>2018-03-21T11:59:00Z</cp:lastPrinted>
  <dcterms:modified xmlns:xsi="http://www.w3.org/2001/XMLSchema-instance" xsi:type="dcterms:W3CDTF">2018-03-21T12:01:00Z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očitovanje o tražbini Šabić.docx)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