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ef76" w14:paraId="aadef7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205613">
        <w:rPr>
          <w:lang w:val="hr-HR"/>
        </w:rPr>
        <w:t>361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205613">
        <w:rPr>
          <w:lang w:val="hr-HR"/>
        </w:rPr>
        <w:t>CALCO društvo s ograničenom odgovornošću za proizvodnju, trgovinu i usluge</w:t>
      </w:r>
      <w:r w:rsidR="00B97F89">
        <w:rPr>
          <w:lang w:val="hr-HR"/>
        </w:rPr>
        <w:t xml:space="preserve">, </w:t>
      </w:r>
      <w:r w:rsidR="00205613">
        <w:rPr>
          <w:lang w:val="hr-HR"/>
        </w:rPr>
        <w:t>Slatina</w:t>
      </w:r>
      <w:r w:rsidR="00B97F89">
        <w:rPr>
          <w:lang w:val="hr-HR"/>
        </w:rPr>
        <w:t>,</w:t>
      </w:r>
      <w:r w:rsidR="005609E1">
        <w:rPr>
          <w:lang w:val="hr-HR"/>
        </w:rPr>
        <w:t xml:space="preserve"> </w:t>
      </w:r>
      <w:r w:rsidR="00301257">
        <w:rPr>
          <w:lang w:val="hr-HR"/>
        </w:rPr>
        <w:t>Ante Kov</w:t>
      </w:r>
      <w:r w:rsidR="00205613">
        <w:rPr>
          <w:lang w:val="hr-HR"/>
        </w:rPr>
        <w:t>ačića 6</w:t>
      </w:r>
      <w:r w:rsidR="005609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205613">
        <w:rPr>
          <w:lang w:val="hr-HR"/>
        </w:rPr>
        <w:t>010066806,</w:t>
      </w:r>
      <w:r>
        <w:rPr>
          <w:lang w:val="hr-HR"/>
        </w:rPr>
        <w:t xml:space="preserve"> OIB: </w:t>
      </w:r>
      <w:r w:rsidR="00205613">
        <w:rPr>
          <w:lang w:val="hr-HR"/>
        </w:rPr>
        <w:t>31689630954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205613">
        <w:rPr>
          <w:lang w:val="hr-HR"/>
        </w:rPr>
        <w:t>361/</w:t>
      </w:r>
      <w:r w:rsidRPr="000664E3">
        <w:rPr>
          <w:lang w:val="hr-HR"/>
        </w:rPr>
        <w:t xml:space="preserve">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205613">
        <w:rPr>
          <w:lang w:val="hr-HR"/>
        </w:rPr>
        <w:t>31.367,10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205613">
        <w:rPr>
          <w:lang w:val="hr-HR"/>
        </w:rPr>
        <w:t>Dragan Jović, iz Slatine, A. Kovačića 20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205613">
        <w:rPr>
          <w:lang w:val="hr-HR"/>
        </w:rPr>
        <w:t>06937238061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205613">
        <w:rPr>
          <w:lang w:val="hr-HR"/>
        </w:rPr>
        <w:t>23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</w:t>
      </w:r>
      <w:r w:rsidR="00205613">
        <w:rPr>
          <w:lang w:val="hr-HR"/>
        </w:rPr>
        <w:t>, 23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317A" w:rsidR="00B5317A">
      <w:r>
        <w:separator/>
      </w:r>
    </w:p>
  </w:endnote>
  <w:endnote w:id="0" w:type="continuationSeparator">
    <w:p w:rsidRDefault="00B5317A" w:rsidR="00B531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317A" w:rsidR="00B5317A">
      <w:r>
        <w:separator/>
      </w:r>
    </w:p>
  </w:footnote>
  <w:footnote w:id="0" w:type="continuationSeparator">
    <w:p w:rsidRDefault="00B5317A" w:rsidR="00B531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05613"/>
    <w:rsid w:val="00230CD2"/>
    <w:rsid w:val="00301257"/>
    <w:rsid w:val="0032457F"/>
    <w:rsid w:val="003E56D2"/>
    <w:rsid w:val="004525DA"/>
    <w:rsid w:val="004629E7"/>
    <w:rsid w:val="004B7E8E"/>
    <w:rsid w:val="0052619D"/>
    <w:rsid w:val="005609E1"/>
    <w:rsid w:val="005A21BE"/>
    <w:rsid w:val="005D3406"/>
    <w:rsid w:val="00605F99"/>
    <w:rsid w:val="006107FD"/>
    <w:rsid w:val="006139CB"/>
    <w:rsid w:val="00617995"/>
    <w:rsid w:val="00674F9D"/>
    <w:rsid w:val="006767EE"/>
    <w:rsid w:val="006B32F7"/>
    <w:rsid w:val="007E27E0"/>
    <w:rsid w:val="008259B1"/>
    <w:rsid w:val="00831DA7"/>
    <w:rsid w:val="008A217A"/>
    <w:rsid w:val="008E00AB"/>
    <w:rsid w:val="008E3DB0"/>
    <w:rsid w:val="00943BD9"/>
    <w:rsid w:val="0097587E"/>
    <w:rsid w:val="00985844"/>
    <w:rsid w:val="009F1B25"/>
    <w:rsid w:val="00A475FF"/>
    <w:rsid w:val="00A73B9E"/>
    <w:rsid w:val="00AB4255"/>
    <w:rsid w:val="00B24E12"/>
    <w:rsid w:val="00B5317A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39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9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9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9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9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39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9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9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9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9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St-361/2015</izvorni_sadrzaj>
    <derivirana_varijabla naziv="DomainObject.Predmet.OznakaBroj_1">St-361/2015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CALCO društvo s ograničenom odgovornošću za proizvodnju, trgovinu i usluge, Slatina zastupanog po punomoćniku Dragan Jović</izvorni_sadrzaj>
    <derivirana_varijabla naziv="DomainObject.Predmet.ProtustrankaFormated_1">  CALCO društvo s ograničenom odgovornošću za proizvodnju, trgovinu i usluge, Slatina zastupanog po punomoćniku Dragan Jović</derivirana_varijabla>
  </DomainObject.Predmet.ProtustrankaFormated>
  <DomainObject.Predmet.ProtustrankaFormatedOIB>
    <izvorni_sadrzaj>  CALCO društvo s ograničenom odgovornošću za proizvodnju, trgovinu i usluge, Slatina, OIB 31689630954 zastupanog po punomoćniku Dragan Jović</izvorni_sadrzaj>
    <derivirana_varijabla naziv="DomainObject.Predmet.ProtustrankaFormatedOIB_1">  CALCO društvo s ograničenom odgovornošću za proizvodnju, trgovinu i usluge, Slatina, OIB 31689630954 zastupanog po punomoćniku Dragan Jović</derivirana_varijabla>
  </DomainObject.Predmet.ProtustrankaFormatedOIB>
  <DomainObject.Predmet.ProtustrankaFormatedWithAdress>
    <izvorni_sadrzaj> CALCO društvo s ograničenom odgovornošću za proizvodnju, trgovinu i usluge, Slatina, Ante Kovačića 6, 33520 Slatina zastupanog po punomoćniku Dragan Jović</izvorni_sadrzaj>
    <derivirana_varijabla naziv="DomainObject.Predmet.ProtustrankaFormatedWithAdress_1"> CALCO društvo s ograničenom odgovornošću za proizvodnju, trgovinu i usluge, Slatina, Ante Kovačića 6, 33520 Slatina zastupanog po punomoćniku Dragan Jović</derivirana_varijabla>
  </DomainObject.Predmet.ProtustrankaFormatedWithAdress>
  <DomainObject.Predmet.ProtustrankaFormatedWithAdressOIB>
    <izvorni_sadrzaj> CALCO društvo s ograničenom odgovornošću za proizvodnju, trgovinu i usluge, Slatina, OIB 31689630954, Ante Kovačića 6, 33520 Slatina zastupanog po punomoćniku Dragan Jović</izvorni_sadrzaj>
    <derivirana_varijabla naziv="DomainObject.Predmet.ProtustrankaFormatedWithAdressOIB_1"> CALCO društvo s ograničenom odgovornošću za proizvodnju, trgovinu i usluge, Slatina, OIB 31689630954, Ante Kovačića 6, 33520 Slatina zastupanog po punomoćniku Dragan Jović</derivirana_varijabla>
  </DomainObject.Predmet.ProtustrankaFormatedWithAdressOIB>
  <DomainObject.Predmet.ProtustrankaWithAdress>
    <izvorni_sadrzaj>CALCO društvo s ograničenom odgovornošću za proizvodnju, trgovinu i usluge, Slatina Ante Kovačića 6, 33520 Slatina</izvorni_sadrzaj>
    <derivirana_varijabla naziv="DomainObject.Predmet.ProtustrankaWithAdress_1">CALCO društvo s ograničenom odgovornošću za proizvodnju, trgovinu i usluge, Slatina Ante Kovačića 6, 33520 Slatina</derivirana_varijabla>
  </DomainObject.Predmet.ProtustrankaWithAdress>
  <DomainObject.Predmet.ProtustrankaWithAdressOIB>
    <izvorni_sadrzaj>CALCO društvo s ograničenom odgovornošću za proizvodnju, trgovinu i usluge, Slatina, OIB 31689630954, Ante Kovačića 6, 33520 Slatina</izvorni_sadrzaj>
    <derivirana_varijabla naziv="DomainObject.Predmet.ProtustrankaWithAdressOIB_1">CALCO društvo s ograničenom odgovornošću za proizvodnju, trgovinu i usluge, Slatina, OIB 31689630954, Ante Kovačića 6, 33520 Slatina</derivirana_varijabla>
  </DomainObject.Predmet.ProtustrankaWithAdressOIB>
  <DomainObject.Predmet.ProtustrankaNazivFormated>
    <izvorni_sadrzaj>CALCO društvo s ograničenom odgovornošću za proizvodnju, trgovinu i usluge, Slatina</izvorni_sadrzaj>
    <derivirana_varijabla naziv="DomainObject.Predmet.ProtustrankaNazivFormated_1">CALCO društvo s ograničenom odgovornošću za proizvodnju, trgovinu i usluge, Slatina</derivirana_varijabla>
  </DomainObject.Predmet.ProtustrankaNazivFormated>
  <DomainObject.Predmet.ProtustrankaNazivFormatedOIB>
    <izvorni_sadrzaj>CALCO društvo s ograničenom odgovornošću za proizvodnju, trgovinu i usluge, Slatina, OIB 31689630954</izvorni_sadrzaj>
    <derivirana_varijabla naziv="DomainObject.Predmet.ProtustrankaNazivFormatedOIB_1">CALCO društvo s ograničenom odgovornošću za proizvodnju, trgovinu i usluge, Slatina, OIB 31689630954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CALCO društvo s ograničenom odgovornošću za proizvodnju, trgovinu i usluge, Slatina zastupanog po punomoćniku Dragan Jović</item>
    </izvorni_sadrzaj>
    <derivirana_varijabla naziv="DomainObject.Predmet.ProtuStrankaListFormated_1">
      <item>CALCO društvo s ograničenom odgovornošću za proizvodnju, trgovinu i usluge, Slatina zastupanog po punomoćniku Dragan Jović</item>
    </derivirana_varijabla>
  </DomainObject.Predmet.ProtuStrankaListFormated>
  <DomainObject.Predmet.ProtuStrankaListFormatedOIB>
    <izvorni_sadrzaj>
      <item>CALCO društvo s ograničenom odgovornošću za proizvodnju, trgovinu i usluge, Slatina, OIB 31689630954 zastupanog po punomoćniku Dragan Jović</item>
    </izvorni_sadrzaj>
    <derivirana_varijabla naziv="DomainObject.Predmet.ProtuStrankaListFormatedOIB_1">
      <item>CALCO društvo s ograničenom odgovornošću za proizvodnju, trgovinu i usluge, Slatina, OIB 31689630954 zastupanog po punomoćniku Dragan Jović</item>
    </derivirana_varijabla>
  </DomainObject.Predmet.ProtuStrankaListFormatedOIB>
  <DomainObject.Predmet.ProtuStrankaListFormatedWithAdress>
    <izvorni_sadrzaj>
      <item>CALCO društvo s ograničenom odgovornošću za proizvodnju, trgovinu i usluge, Slatina, Ante Kovačića 6, 33520 Slatina zastupanog po punomoćniku Dragan Jović</item>
    </izvorni_sadrzaj>
    <derivirana_varijabla naziv="DomainObject.Predmet.ProtuStrankaListFormatedWithAdress_1">
      <item>CALCO društvo s ograničenom odgovornošću za proizvodnju, trgovinu i usluge, Slatina, Ante Kovačića 6, 33520 Slatina zastupanog po punomoćniku Dragan Jović</item>
    </derivirana_varijabla>
  </DomainObject.Predmet.ProtuStrankaListFormatedWithAdress>
  <DomainObject.Predmet.ProtuStrankaListFormatedWithAdressOIB>
    <izvorni_sadrzaj>
      <item>CALCO društvo s ograničenom odgovornošću za proizvodnju, trgovinu i usluge, Slatina, OIB 31689630954, Ante Kovačića 6, 33520 Slatina zastupanog po punomoćniku Dragan Jović</item>
    </izvorni_sadrzaj>
    <derivirana_varijabla naziv="DomainObject.Predmet.ProtuStrankaListFormatedWithAdressOIB_1">
      <item>CALCO društvo s ograničenom odgovornošću za proizvodnju, trgovinu i usluge, Slatina, OIB 31689630954, Ante Kovačića 6, 33520 Slatina zastupanog po punomoćniku Dragan Jović</item>
    </derivirana_varijabla>
  </DomainObject.Predmet.ProtuStrankaListFormatedWithAdressOIB>
  <DomainObject.Predmet.ProtuStrankaListNazivFormated>
    <izvorni_sadrzaj>
      <item>CALCO društvo s ograničenom odgovornošću za proizvodnju, trgovinu i usluge, Slatina</item>
    </izvorni_sadrzaj>
    <derivirana_varijabla naziv="DomainObject.Predmet.ProtuStrankaListNazivFormated_1">
      <item>CALCO društvo s ograničenom odgovornošću za proizvodnju, trgovinu i usluge, Slatina</item>
    </derivirana_varijabla>
  </DomainObject.Predmet.ProtuStrankaListNazivFormated>
  <DomainObject.Predmet.ProtuStrankaListNazivFormatedOIB>
    <izvorni_sadrzaj>
      <item>CALCO društvo s ograničenom odgovornošću za proizvodnju, trgovinu i usluge, Slatina, OIB 31689630954</item>
    </izvorni_sadrzaj>
    <derivirana_varijabla naziv="DomainObject.Predmet.ProtuStrankaListNazivFormatedOIB_1">
      <item>CALCO društvo s ograničenom odgovornošću za proizvodnju, trgovinu i usluge, Slatina, OIB 31689630954</item>
    </derivirana_varijabla>
  </DomainObject.Predmet.ProtuStrankaListNazivFormatedOIB>
  <DomainObject.Predmet.OstaliListFormated>
    <izvorni_sadrzaj>
      <item>Dragan Jović punomoćnik sudionika u postupku CALCO društvo s ograničenom odgovornošću za proizvodnju, trgovinu i usluge, Slatina</item>
    </izvorni_sadrzaj>
    <derivirana_varijabla naziv="DomainObject.Predmet.OstaliListFormated_1">
      <item>Dragan Jović punomoćnik sudionika u postupku CALCO društvo s ograničenom odgovornošću za proizvodnju, trgovinu i usluge, Slatina</item>
    </derivirana_varijabla>
  </DomainObject.Predmet.OstaliListFormated>
  <DomainObject.Predmet.OstaliListFormatedOIB>
    <izvorni_sadrzaj>
      <item>Dragan Jović, OIB 06937238061 punomoćnik sudionika u postupku CALCO društvo s ograničenom odgovornošću za proizvodnju, trgovinu i usluge, Slatina</item>
    </izvorni_sadrzaj>
    <derivirana_varijabla naziv="DomainObject.Predmet.OstaliListFormatedOIB_1">
      <item>Dragan Jović, OIB 06937238061 punomoćnik sudionika u postupku CALCO društvo s ograničenom odgovornošću za proizvodnju, trgovinu i usluge, Slatina</item>
    </derivirana_varijabla>
  </DomainObject.Predmet.OstaliListFormatedOIB>
  <DomainObject.Predmet.OstaliListFormatedWithAdress>
    <izvorni_sadrzaj>
      <item>Dragan Jović, A. Kovačića 20, 33520 Slatina punomoćnik sudionika u postupku CALCO društvo s ograničenom odgovornošću za proizvodnju, trgovinu i usluge, Slatina</item>
    </izvorni_sadrzaj>
    <derivirana_varijabla naziv="DomainObject.Predmet.OstaliListFormatedWithAdress_1">
      <item>Dragan Jović, A. Kovačića 20, 33520 Slatina punomoćnik sudionika u postupku CALCO društvo s ograničenom odgovornošću za proizvodnju, trgovinu i usluge, Slatina</item>
    </derivirana_varijabla>
  </DomainObject.Predmet.OstaliListFormatedWithAdress>
  <DomainObject.Predmet.OstaliListFormatedWithAdressOIB>
    <izvorni_sadrzaj>
      <item>Dragan Jović, OIB 06937238061, A. Kovačića 20, 33520 Slatina punomoćnik sudionika u postupku CALCO društvo s ograničenom odgovornošću za proizvodnju, trgovinu i usluge, Slatina</item>
    </izvorni_sadrzaj>
    <derivirana_varijabla naziv="DomainObject.Predmet.OstaliListFormatedWithAdressOIB_1">
      <item>Dragan Jović, OIB 06937238061, A. Kovačića 20, 33520 Slatina punomoćnik sudionika u postupku CALCO društvo s ograničenom odgovornošću za proizvodnju, trgovinu i usluge, Slatina</item>
    </derivirana_varijabla>
  </DomainObject.Predmet.OstaliListFormatedWithAdressOIB>
  <DomainObject.Predmet.OstaliListNazivFormated>
    <izvorni_sadrzaj>
      <item>Dragan Jović</item>
    </izvorni_sadrzaj>
    <derivirana_varijabla naziv="DomainObject.Predmet.OstaliListNazivFormated_1">
      <item>Dragan Jović</item>
    </derivirana_varijabla>
  </DomainObject.Predmet.OstaliListNazivFormated>
  <DomainObject.Predmet.OstaliListNazivFormatedOIB>
    <izvorni_sadrzaj>
      <item>Dragan Jović, OIB 06937238061</item>
    </izvorni_sadrzaj>
    <derivirana_varijabla naziv="DomainObject.Predmet.OstaliListNazivFormatedOIB_1">
      <item>Dragan Jović, OIB 06937238061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CALCO društvo s ograničenom odgovornošću za proizvodnju, trgovinu i usluge, Slatina</izvorni_sadrzaj>
    <derivirana_varijabla naziv="DomainObject.Predmet.ProtustrankaIDrugi_1">CALCO društvo s ograničenom odgovornošću za proizvodnju, trgovinu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CALCO društvo s ograničenom odgovornošću za proizvodnju, trgovinu i usluge, Slatina, OIB 31689630954, Ante Kovačića 6, 33520 Slatina</izvorni_sadrzaj>
    <derivirana_varijabla naziv="DomainObject.Predmet.ProtustrankaIDrugiAdressOIB_1">CALCO društvo s ograničenom odgovornošću za proizvodnju, trgovinu i usluge, Slatina, OIB 31689630954, Ante Kovačića 6,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CALCO društvo s ograničenom odgovornošću za proizvodnju, trgovinu i usluge, Slatina</item>
      <item>Dragan Jović</item>
    </izvorni_sadrzaj>
    <derivirana_varijabla naziv="DomainObject.Predmet.SudioniciListNaziv_1">
      <item>FINA, RC ZAGREB, Podružnica Bjelovar</item>
      <item>CALCO društvo s ograničenom odgovornošću za proizvodnju, trgovinu i usluge, Slatina</item>
      <item>Dragan Jović</item>
    </derivirana_varijabla>
  </DomainObject.Predmet.SudioniciListNaziv>
  <DomainObject.Predmet.SudioniciListAdressOIB>
    <izvorni_sadrzaj>
      <item>FINA, RC ZAGREB, Podružnica Bjelovar, OIB 85821130368, F. Supila 4,43000 Bjelovar</item>
      <item>CALCO društvo s ograničenom odgovornošću za proizvodnju, trgovinu i usluge, Slatina, OIB 31689630954, Ante Kovačića 6,33520 Slatina</item>
      <item>Dragan Jović, OIB 06937238061, A. Kovačića 20,33520 Slatina</item>
    </izvorni_sadrzaj>
    <derivirana_varijabla naziv="DomainObject.Predmet.SudioniciListAdressOIB_1">
      <item>FINA, RC ZAGREB, Podružnica Bjelovar, OIB 85821130368, F. Supila 4,43000 Bjelovar</item>
      <item>CALCO društvo s ograničenom odgovornošću za proizvodnju, trgovinu i usluge, Slatina, OIB 31689630954, Ante Kovačića 6,33520 Slatina</item>
      <item>Dragan Jović, OIB 06937238061, A. Kovačića 20,33520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31689630954</item>
      <item>, OIB 06937238061</item>
    </izvorni_sadrzaj>
    <derivirana_varijabla naziv="DomainObject.Predmet.SudioniciListNazivOIB_1">
      <item>, OIB 85821130368</item>
      <item>, OIB 31689630954</item>
      <item>, OIB 06937238061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C39A43-075F-4D7E-AE38-D437DDD124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1744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2015-11-23T13:45:00Z</dcterms:created>
  <dc:creator>ssabljic</dc:creator>
  <cp:lastModifiedBy>Miroslav Lovreković</cp:lastModifiedBy>
  <cp:lastPrinted>2015-11-10T12:27:00Z</cp:lastPrinted>
  <dcterms:modified xmlns:xsi="http://www.w3.org/2001/XMLSchema-instance" xsi:type="dcterms:W3CDTF">2015-11-23T13:50:00Z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