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804a" w14:paraId="ce3804a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BB2E7E">
        <w:rPr>
          <w:rFonts w:hAnsi="Times New Roman" w:ascii="Times New Roman"/>
          <w:sz w:val="24"/>
          <w:szCs w:val="24"/>
        </w:rPr>
        <w:t>464</w:t>
      </w:r>
      <w:r w:rsidR="005806BB">
        <w:rPr>
          <w:rFonts w:hAnsi="Times New Roman" w:ascii="Times New Roman"/>
          <w:sz w:val="24"/>
          <w:szCs w:val="24"/>
        </w:rPr>
        <w:t>/201</w:t>
      </w:r>
      <w:r w:rsidR="00BB2E7E">
        <w:rPr>
          <w:rFonts w:hAnsi="Times New Roman" w:ascii="Times New Roman"/>
          <w:sz w:val="24"/>
          <w:szCs w:val="24"/>
        </w:rPr>
        <w:t>7</w:t>
      </w:r>
      <w:r w:rsidRPr="00A86DAA">
        <w:rPr>
          <w:rFonts w:hAnsi="Times New Roman" w:ascii="Times New Roman"/>
          <w:sz w:val="24"/>
          <w:szCs w:val="24"/>
        </w:rPr>
        <w:t>-</w:t>
      </w:r>
      <w:r w:rsidR="00FA1A55">
        <w:rPr>
          <w:rFonts w:hAnsi="Times New Roman" w:ascii="Times New Roman"/>
          <w:sz w:val="24"/>
          <w:szCs w:val="24"/>
        </w:rPr>
        <w:t>70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BB2E7E" w:rsidRPr="00BB2E7E">
        <w:rPr>
          <w:rFonts w:hAnsi="Times New Roman" w:ascii="Times New Roman"/>
          <w:sz w:val="24"/>
          <w:szCs w:val="24"/>
        </w:rPr>
        <w:t>DIM-MES d.o.o. sa sjedištem u Drnišu, Poljana 7, OIB: 71968165400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9108DB">
        <w:rPr>
          <w:rFonts w:hAnsi="Times New Roman" w:ascii="Times New Roman"/>
          <w:sz w:val="24"/>
          <w:szCs w:val="24"/>
        </w:rPr>
        <w:t>16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1A55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7F02F7" w:rsidR="00DF34AC">
      <w:pPr>
        <w:pStyle w:val="Odlomakpopisa"/>
        <w:numPr>
          <w:ilvl w:val="0"/>
          <w:numId w:val="6"/>
        </w:numPr>
        <w:jc w:val="both"/>
      </w:pPr>
      <w:r w:rsidRPr="007F02F7">
        <w:t>Ispravlja</w:t>
      </w:r>
      <w:r w:rsidR="00D23C6A" w:rsidRPr="007F02F7">
        <w:t xml:space="preserve"> se rješenje ovog suda poslovni </w:t>
      </w:r>
      <w:r w:rsidR="00D43ADF" w:rsidRPr="007F02F7">
        <w:t>br</w:t>
      </w:r>
      <w:r w:rsidR="00D23C6A" w:rsidRPr="007F02F7">
        <w:t>oj</w:t>
      </w:r>
      <w:r w:rsidR="00D43ADF" w:rsidRPr="007F02F7">
        <w:t xml:space="preserve"> 1 St-</w:t>
      </w:r>
      <w:r w:rsidR="00BB2E7E" w:rsidRPr="007F02F7">
        <w:t>464/2017</w:t>
      </w:r>
      <w:r w:rsidR="00D23C6A" w:rsidRPr="007F02F7">
        <w:t>-</w:t>
      </w:r>
      <w:r w:rsidR="00BB2E7E" w:rsidRPr="007F02F7">
        <w:t>50</w:t>
      </w:r>
      <w:r w:rsidR="002428DF" w:rsidRPr="007F02F7">
        <w:t xml:space="preserve"> od </w:t>
      </w:r>
      <w:r w:rsidR="00BB2E7E" w:rsidRPr="007F02F7">
        <w:t>18</w:t>
      </w:r>
      <w:r w:rsidR="00033323" w:rsidRPr="007F02F7">
        <w:t xml:space="preserve">. </w:t>
      </w:r>
      <w:r w:rsidR="00BB2E7E" w:rsidRPr="007F02F7">
        <w:t>travnja</w:t>
      </w:r>
      <w:r w:rsidR="002428DF" w:rsidRPr="007F02F7">
        <w:t xml:space="preserve"> 2018</w:t>
      </w:r>
      <w:r w:rsidR="00D43ADF" w:rsidRPr="007F02F7">
        <w:t xml:space="preserve">. godine na način </w:t>
      </w:r>
      <w:r w:rsidR="00090B9A" w:rsidRPr="007F02F7">
        <w:t>da se</w:t>
      </w:r>
      <w:r w:rsidR="007F02F7" w:rsidRPr="007F02F7">
        <w:t xml:space="preserve"> </w:t>
      </w:r>
    </w:p>
    <w:p w:rsidRDefault="007F02F7" w:rsidP="00DF34AC" w:rsidR="00562A1E">
      <w:pPr>
        <w:pStyle w:val="Odlomakpopisa"/>
        <w:numPr>
          <w:ilvl w:val="0"/>
          <w:numId w:val="7"/>
        </w:numPr>
        <w:jc w:val="both"/>
      </w:pPr>
      <w:r w:rsidRPr="007F02F7">
        <w:t>u točci</w:t>
      </w:r>
      <w:r w:rsidR="00BB2E7E" w:rsidRPr="007F02F7">
        <w:t xml:space="preserve"> </w:t>
      </w:r>
      <w:r w:rsidRPr="007F02F7">
        <w:t>I. pod b</w:t>
      </w:r>
      <w:r w:rsidR="00BB2E7E" w:rsidRPr="007F02F7">
        <w:t xml:space="preserve">. </w:t>
      </w:r>
      <w:r w:rsidRPr="007F02F7">
        <w:t>pod točkom 10. pod rubrikom: "utvrđeni iznos tražbine" iznos: "218.967,37 kn" zamjenjuje iznosom: "218.962,29 kn".</w:t>
      </w:r>
    </w:p>
    <w:p w:rsidRDefault="00DF34AC" w:rsidP="00DF34AC" w:rsidR="00BB2E7E">
      <w:pPr>
        <w:pStyle w:val="Odlomakpopisa"/>
        <w:ind w:left="1428"/>
        <w:jc w:val="both"/>
      </w:pPr>
      <w:r>
        <w:t>-    u</w:t>
      </w:r>
      <w:r w:rsidR="007F02F7" w:rsidRPr="007F02F7">
        <w:t xml:space="preserve"> točci I. pod b. </w:t>
      </w:r>
      <w:r w:rsidR="007F02F7">
        <w:t>pod točkom 2</w:t>
      </w:r>
      <w:r w:rsidR="007F02F7" w:rsidRPr="007F02F7">
        <w:t>. pod rubrikom: "</w:t>
      </w:r>
      <w:r w:rsidR="007F02F7">
        <w:t>osporeni</w:t>
      </w:r>
      <w:r w:rsidR="007F02F7" w:rsidRPr="007F02F7">
        <w:t xml:space="preserve"> iznos tražbine" iznos: "</w:t>
      </w:r>
      <w:r w:rsidR="007F02F7">
        <w:t>99.113,71 kn</w:t>
      </w:r>
      <w:r w:rsidR="007F02F7" w:rsidRPr="007F02F7">
        <w:t>" zamjenjuje iznosom: "</w:t>
      </w:r>
      <w:r w:rsidR="007F02F7">
        <w:t>96.113,71</w:t>
      </w:r>
      <w:r w:rsidR="007F02F7" w:rsidRPr="007F02F7">
        <w:t xml:space="preserve"> kn".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542E97">
        <w:rPr>
          <w:rFonts w:hAnsi="Times New Roman" w:ascii="Times New Roman"/>
          <w:sz w:val="24"/>
          <w:szCs w:val="24"/>
        </w:rPr>
        <w:t xml:space="preserve">došlo do pogrešaka u pisanju iznosa osporenih odnosno utvrđenih tražbina budući su iznosi kopirani iz teksta pripremljenog od strane predstečajnog dužnika pa je stoga </w:t>
      </w:r>
      <w:r w:rsidR="00FA2B1B" w:rsidRPr="00FA2B1B">
        <w:rPr>
          <w:rFonts w:hAnsi="Times New Roman" w:ascii="Times New Roman"/>
          <w:sz w:val="24"/>
          <w:szCs w:val="24"/>
        </w:rPr>
        <w:t xml:space="preserve">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9108DB">
        <w:rPr>
          <w:rFonts w:hAnsi="Times New Roman" w:ascii="Times New Roman"/>
          <w:sz w:val="24"/>
          <w:szCs w:val="24"/>
        </w:rPr>
        <w:t>16.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280A5B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BB2A3C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BB2A3C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23C6A" w:rsidRPr="00A86DAA">
        <w:rPr>
          <w:rFonts w:hAnsi="Times New Roman" w:ascii="Times New Roman"/>
          <w:sz w:val="24"/>
          <w:szCs w:val="24"/>
        </w:rPr>
        <w:t xml:space="preserve">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590D16" w:rsidR="00B204E6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D275B4"/>
    <w:multiLevelType w:val="hybridMultilevel"/>
    <w:tmpl w:val="E93C5432"/>
    <w:lvl w:tplc="A6022B56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5387188E"/>
    <w:multiLevelType w:val="hybridMultilevel"/>
    <w:tmpl w:val="A31AB380"/>
    <w:lvl w:tplc="F572D1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80A5B"/>
    <w:rsid w:val="002A53C1"/>
    <w:rsid w:val="0031259B"/>
    <w:rsid w:val="0032280F"/>
    <w:rsid w:val="00366A89"/>
    <w:rsid w:val="003674DF"/>
    <w:rsid w:val="003749D9"/>
    <w:rsid w:val="003C269A"/>
    <w:rsid w:val="00432E1D"/>
    <w:rsid w:val="00474D89"/>
    <w:rsid w:val="00476965"/>
    <w:rsid w:val="004C58A8"/>
    <w:rsid w:val="00542E97"/>
    <w:rsid w:val="00562A1E"/>
    <w:rsid w:val="005806BB"/>
    <w:rsid w:val="00590D16"/>
    <w:rsid w:val="005A64CD"/>
    <w:rsid w:val="005C5759"/>
    <w:rsid w:val="0060682A"/>
    <w:rsid w:val="006345B1"/>
    <w:rsid w:val="00635D2B"/>
    <w:rsid w:val="00637709"/>
    <w:rsid w:val="0069104D"/>
    <w:rsid w:val="006D447B"/>
    <w:rsid w:val="007236DB"/>
    <w:rsid w:val="00725ADC"/>
    <w:rsid w:val="00741B44"/>
    <w:rsid w:val="00786E16"/>
    <w:rsid w:val="007A1078"/>
    <w:rsid w:val="007F02F7"/>
    <w:rsid w:val="008041F5"/>
    <w:rsid w:val="00817489"/>
    <w:rsid w:val="0082594F"/>
    <w:rsid w:val="00872EA3"/>
    <w:rsid w:val="008A077A"/>
    <w:rsid w:val="008E454C"/>
    <w:rsid w:val="009108DB"/>
    <w:rsid w:val="00974B89"/>
    <w:rsid w:val="009B77A4"/>
    <w:rsid w:val="009E2090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B2A3C"/>
    <w:rsid w:val="00BB2E7E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DE3B12"/>
    <w:rsid w:val="00DF34AC"/>
    <w:rsid w:val="00E8758E"/>
    <w:rsid w:val="00E93D3F"/>
    <w:rsid w:val="00EE2919"/>
    <w:rsid w:val="00EF7E7A"/>
    <w:rsid w:val="00F0098B"/>
    <w:rsid w:val="00F046AF"/>
    <w:rsid w:val="00F96A4F"/>
    <w:rsid w:val="00FA1A55"/>
    <w:rsid w:val="00FA2B1B"/>
    <w:rsid w:val="00FF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A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A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32518-8563-4485-98BC-959C5F96C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1319</properties:Characters>
  <properties:Lines>50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2018-05-16T06:24:00Z</dcterms:created>
  <dc:creator>Administrator</dc:creator>
  <cp:lastModifiedBy>Ante Rubelj</cp:lastModifiedBy>
  <cp:lastPrinted>2018-05-16T08:56:00Z</cp:lastPrinted>
  <dcterms:modified xmlns:xsi="http://www.w3.org/2001/XMLSchema-instance" xsi:type="dcterms:W3CDTF">2018-05-16T12:42:00Z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St-464-17-70.docx)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