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98ea" w14:paraId="ccc98ea" w:rsidRDefault="00EB6328" w:rsidP="001940FB" w:rsidR="00EB632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549EF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3F5E3C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EB6328" w:rsidP="00AA6BCF" w:rsidR="00EB632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EB6328" w:rsidR="00EB632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EB632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B6328" w:rsidP="00EB632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B632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>
        <w:rPr>
          <w:rFonts w:cs="Calibri" w:eastAsia="Arial Unicode MS" w:hAnsi="Calibri" w:ascii="Calibri"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 stečaju, P</w:t>
      </w:r>
      <w:r w:rsidR="00D549EF">
        <w:rPr>
          <w:rFonts w:cs="Calibri" w:eastAsia="Calibri" w:hAnsi="Calibri" w:ascii="Calibri"/>
          <w:bCs/>
          <w:lang w:val="hr-HR"/>
        </w:rPr>
        <w:t>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316FD">
        <w:rPr>
          <w:rFonts w:cs="Calibri" w:eastAsia="Arial Unicode MS" w:hAnsi="Calibri" w:ascii="Calibri"/>
          <w:kern w:val="1"/>
          <w:lang w:eastAsia="ar-SA" w:val="hr-HR"/>
        </w:rPr>
        <w:t>DAVOR STOKIĆ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EB6328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F316FD" w:rsidRPr="00F316FD">
        <w:rPr>
          <w:rFonts w:cs="Calibri" w:hAnsi="Calibri" w:ascii="Calibri"/>
        </w:rPr>
        <w:t>86.261,87 k</w:t>
      </w:r>
      <w:r w:rsidR="00F316FD">
        <w:rPr>
          <w:rFonts w:cs="Calibri" w:hAnsi="Calibri" w:ascii="Calibri"/>
        </w:rPr>
        <w:t>u</w:t>
      </w:r>
      <w:r w:rsidR="00F316FD" w:rsidRPr="00F316FD">
        <w:rPr>
          <w:rFonts w:cs="Calibri" w:hAnsi="Calibri" w:ascii="Calibri"/>
        </w:rPr>
        <w:t>n</w:t>
      </w:r>
      <w:r w:rsidR="00F316FD">
        <w:rPr>
          <w:rFonts w:cs="Calibri" w:hAnsi="Calibri" w:ascii="Calibri"/>
        </w:rPr>
        <w:t>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F316FD" w:rsidRPr="00F316FD">
        <w:rPr>
          <w:rFonts w:cs="Calibri" w:hAnsi="Calibri" w:ascii="Calibri"/>
        </w:rPr>
        <w:t>81.532,61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F316FD" w:rsidRPr="00F316FD">
        <w:rPr>
          <w:rFonts w:cs="Calibri" w:hAnsi="Calibri" w:ascii="Calibri"/>
        </w:rPr>
        <w:t xml:space="preserve">4.729,26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EB632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B632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B6328" w:rsidRPr="00EB632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EB6328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F316FD" w:rsidR="00AA6BCF" w:rsidRPr="00372EC9">
        <w:trPr>
          <w:trHeight w:val="159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F316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DAVOR STOKIĆ</w:t>
            </w:r>
            <w:r w:rsidR="003A5883" w:rsidRPr="00372EC9">
              <w:rPr>
                <w:rFonts w:cs="Calibri" w:hAnsi="Calibri" w:ascii="Calibri"/>
              </w:rPr>
              <w:t xml:space="preserve">,   </w:t>
            </w:r>
            <w:r w:rsidRPr="00F316FD">
              <w:rPr>
                <w:rFonts w:cs="Calibri" w:hAnsi="Calibri" w:ascii="Calibri"/>
              </w:rPr>
              <w:t>Narodni trg 11,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F316FD">
              <w:rPr>
                <w:rFonts w:cs="Calibri" w:hAnsi="Calibri" w:ascii="Calibri"/>
              </w:rPr>
              <w:t>01556794945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316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316F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F316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316FD">
              <w:rPr>
                <w:rFonts w:cs="Calibri" w:hAnsi="Calibri" w:ascii="Calibri"/>
              </w:rPr>
              <w:t>86.261,87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F316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316FD">
              <w:rPr>
                <w:rFonts w:cs="Calibri" w:hAnsi="Calibri" w:ascii="Calibri"/>
              </w:rPr>
              <w:t>81.532,61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F316FD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F316F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316FD">
              <w:rPr>
                <w:rFonts w:cs="Calibri" w:hAnsi="Calibri" w:ascii="Calibri"/>
              </w:rPr>
              <w:t>4.729,26 kn</w:t>
            </w:r>
          </w:p>
        </w:tc>
      </w:tr>
    </w:tbl>
    <w:p w:rsidRDefault="00EB6328" w:rsidP="00AA6BCF" w:rsidR="00EB6328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54220" w:rsidP="00154220" w:rsidR="00154220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F5A91" w:rsidP="00154220" w:rsidR="0015422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220" w:rsidP="00154220" w:rsidR="0015422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54220" w:rsidP="00154220" w:rsidR="0015422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54220" w:rsidP="00154220" w:rsidR="0015422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154220" w:rsidP="00154220" w:rsidR="00154220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154220" w:rsidP="00154220" w:rsidR="00154220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513" w:rsidR="00055513">
      <w:pPr>
        <w:spacing w:after="0"/>
      </w:pPr>
      <w:r>
        <w:separator/>
      </w:r>
    </w:p>
  </w:endnote>
  <w:endnote w:id="0" w:type="continuationSeparator">
    <w:p w:rsidRDefault="00055513" w:rsidR="000555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0D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513" w:rsidR="00055513">
      <w:pPr>
        <w:spacing w:after="0"/>
      </w:pPr>
      <w:r>
        <w:separator/>
      </w:r>
    </w:p>
  </w:footnote>
  <w:footnote w:id="0" w:type="continuationSeparator">
    <w:p w:rsidRDefault="00055513" w:rsidR="0005551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D6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55513"/>
    <w:rsid w:val="000601FF"/>
    <w:rsid w:val="0007025B"/>
    <w:rsid w:val="00070538"/>
    <w:rsid w:val="000709A0"/>
    <w:rsid w:val="000709C6"/>
    <w:rsid w:val="0007722B"/>
    <w:rsid w:val="00077B78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0F5A91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220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3F5E3C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E6AC9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C63"/>
    <w:rsid w:val="007275FC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0FF0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0D62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1DD6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549EF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0453"/>
    <w:rsid w:val="00E966BB"/>
    <w:rsid w:val="00E96898"/>
    <w:rsid w:val="00EA13E2"/>
    <w:rsid w:val="00EA7615"/>
    <w:rsid w:val="00EB211B"/>
    <w:rsid w:val="00EB3185"/>
    <w:rsid w:val="00EB3363"/>
    <w:rsid w:val="00EB43C0"/>
    <w:rsid w:val="00EB5932"/>
    <w:rsid w:val="00EB6328"/>
    <w:rsid w:val="00EB7D78"/>
    <w:rsid w:val="00EB7DDE"/>
    <w:rsid w:val="00ED17A7"/>
    <w:rsid w:val="00ED24A0"/>
    <w:rsid w:val="00ED4ECF"/>
    <w:rsid w:val="00EE0062"/>
    <w:rsid w:val="00EE2C48"/>
    <w:rsid w:val="00EE3A1A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16FD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C0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D6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D6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D6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D6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C0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D6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D6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D6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D6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1436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St-651/2017-71 / Podnesak - Podnesak (-71.docx)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