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807" w14:paraId="80ac807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E559EC">
        <w:rPr>
          <w:rFonts w:hAnsi="Times New Roman" w:ascii="Times New Roman"/>
        </w:rPr>
        <w:t>5046</w:t>
      </w:r>
      <w:r w:rsidR="00BD419B">
        <w:rPr>
          <w:rFonts w:hAnsi="Times New Roman" w:ascii="Times New Roman"/>
        </w:rPr>
        <w:t>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proofErr w:type="spellStart"/>
      <w:r w:rsidR="00E559EC">
        <w:rPr>
          <w:rFonts w:hAnsi="Times New Roman" w:ascii="Times New Roman"/>
        </w:rPr>
        <w:t>ŠTRITOF</w:t>
      </w:r>
      <w:proofErr w:type="spellEnd"/>
      <w:r w:rsidR="00E559EC">
        <w:rPr>
          <w:rFonts w:hAnsi="Times New Roman" w:ascii="Times New Roman"/>
        </w:rPr>
        <w:t xml:space="preserve"> PROMET d.o.o., </w:t>
      </w:r>
      <w:proofErr w:type="spellStart"/>
      <w:r w:rsidR="00E559EC">
        <w:rPr>
          <w:rFonts w:hAnsi="Times New Roman" w:ascii="Times New Roman"/>
        </w:rPr>
        <w:t>Vučilčevo</w:t>
      </w:r>
      <w:proofErr w:type="spellEnd"/>
      <w:r w:rsidR="00E559EC">
        <w:rPr>
          <w:rFonts w:hAnsi="Times New Roman" w:ascii="Times New Roman"/>
        </w:rPr>
        <w:t xml:space="preserve">, Sutlanske doline 47, </w:t>
      </w:r>
      <w:proofErr w:type="spellStart"/>
      <w:r w:rsidR="00E559EC">
        <w:rPr>
          <w:rFonts w:hAnsi="Times New Roman" w:ascii="Times New Roman"/>
        </w:rPr>
        <w:t>OIB</w:t>
      </w:r>
      <w:proofErr w:type="spellEnd"/>
      <w:r w:rsidR="00E559EC">
        <w:rPr>
          <w:rFonts w:hAnsi="Times New Roman" w:ascii="Times New Roman"/>
        </w:rPr>
        <w:t>:88616242974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E559EC">
        <w:rPr>
          <w:rFonts w:hAnsi="Times New Roman" w:ascii="Times New Roman"/>
        </w:rPr>
        <w:t>ŠTRITOF</w:t>
      </w:r>
      <w:proofErr w:type="spellEnd"/>
      <w:r w:rsidR="00E559EC">
        <w:rPr>
          <w:rFonts w:hAnsi="Times New Roman" w:ascii="Times New Roman"/>
        </w:rPr>
        <w:t xml:space="preserve"> PROMET d.o.o., </w:t>
      </w:r>
      <w:proofErr w:type="spellStart"/>
      <w:r w:rsidR="00E559EC">
        <w:rPr>
          <w:rFonts w:hAnsi="Times New Roman" w:ascii="Times New Roman"/>
        </w:rPr>
        <w:t>Vučilčevo</w:t>
      </w:r>
      <w:proofErr w:type="spellEnd"/>
      <w:r w:rsidR="00E559EC">
        <w:rPr>
          <w:rFonts w:hAnsi="Times New Roman" w:ascii="Times New Roman"/>
        </w:rPr>
        <w:t xml:space="preserve">, Sutlanske doline 47, </w:t>
      </w:r>
      <w:proofErr w:type="spellStart"/>
      <w:r w:rsidR="00E559EC">
        <w:rPr>
          <w:rFonts w:hAnsi="Times New Roman" w:ascii="Times New Roman"/>
        </w:rPr>
        <w:t>OIB</w:t>
      </w:r>
      <w:proofErr w:type="spellEnd"/>
      <w:r w:rsidR="00E559EC">
        <w:rPr>
          <w:rFonts w:hAnsi="Times New Roman" w:ascii="Times New Roman"/>
        </w:rPr>
        <w:t>:88616242974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559EC">
        <w:rPr>
          <w:rFonts w:hAnsi="Times New Roman" w:ascii="Times New Roman"/>
        </w:rPr>
        <w:t>504616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459FA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8117C" w:rsidP="00BD419B" w:rsidR="00B8117C">
      <w:pPr>
        <w:ind w:firstLine="708"/>
        <w:jc w:val="both"/>
        <w:rPr>
          <w:rFonts w:hAnsi="Times New Roman" w:ascii="Times New Roman"/>
        </w:rPr>
      </w:pPr>
    </w:p>
    <w:p w:rsidRDefault="00E459FA" w:rsidP="007A1486" w:rsidR="00E459F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459FA" w:rsidP="00E459FA" w:rsidR="00E459FA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E459F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3ED" w:rsidP="00A83AC6" w:rsidR="007B43ED">
      <w:r>
        <w:separator/>
      </w:r>
    </w:p>
  </w:endnote>
  <w:endnote w:id="0" w:type="continuationSeparator">
    <w:p w:rsidRDefault="007B43ED" w:rsidP="00A83AC6" w:rsidR="007B4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3ED" w:rsidP="00A83AC6" w:rsidR="007B43ED">
      <w:r>
        <w:separator/>
      </w:r>
    </w:p>
  </w:footnote>
  <w:footnote w:id="0" w:type="continuationSeparator">
    <w:p w:rsidRDefault="007B43ED" w:rsidP="00A83AC6" w:rsidR="007B4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9F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2773A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3ED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459FA"/>
    <w:rsid w:val="00E559E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St-5046/2016</izvorni_sadrzaj>
    <derivirana_varijabla naziv="DomainObject.Predmet.OznakaBroj_1">St-5046/2016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ŠTRITOF PROMET d.o.o. zastupanog po punomoćniku PETAR KREŠIMIR ŠTRITOF</izvorni_sadrzaj>
    <derivirana_varijabla naziv="DomainObject.Predmet.ProtustrankaFormated_1">  ŠTRITOF PROMET d.o.o. zastupanog po punomoćniku PETAR KREŠIMIR ŠTRITOF</derivirana_varijabla>
  </DomainObject.Predmet.ProtustrankaFormated>
  <DomainObject.Predmet.ProtustrankaFormatedOIB>
    <izvorni_sadrzaj>  ŠTRITOF PROMET d.o.o., OIB 88616242974 zastupanog po punomoćniku PETAR KREŠIMIR ŠTRITOF</izvorni_sadrzaj>
    <derivirana_varijabla naziv="DomainObject.Predmet.ProtustrankaFormatedOIB_1">  ŠTRITOF PROMET d.o.o., OIB 88616242974 zastupanog po punomoćniku PETAR KREŠIMIR ŠTRITOF</derivirana_varijabla>
  </DomainObject.Predmet.ProtustrankaFormatedOIB>
  <DomainObject.Predmet.ProtustrankaFormatedWithAdress>
    <izvorni_sadrzaj> ŠTRITOF PROMET d.o.o., Sutlanske doline 47, 10292 Vučilčevo zastupanog po punomoćniku PETAR KREŠIMIR ŠTRITOF</izvorni_sadrzaj>
    <derivirana_varijabla naziv="DomainObject.Predmet.ProtustrankaFormatedWithAdress_1"> ŠTRITOF PROMET d.o.o., Sutlanske doline 47, 10292 Vučilčevo zastupanog po punomoćniku PETAR KREŠIMIR ŠTRITOF</derivirana_varijabla>
  </DomainObject.Predmet.ProtustrankaFormatedWithAdress>
  <DomainObject.Predmet.ProtustrankaFormatedWithAdressOIB>
    <izvorni_sadrzaj> ŠTRITOF PROMET d.o.o., OIB 88616242974, Sutlanske doline 47, 10292 Vučilčevo zastupanog po punomoćniku PETAR KREŠIMIR ŠTRITOF</izvorni_sadrzaj>
    <derivirana_varijabla naziv="DomainObject.Predmet.ProtustrankaFormatedWithAdressOIB_1"> ŠTRITOF PROMET d.o.o., OIB 88616242974, Sutlanske doline 47, 10292 Vučilčevo zastupanog po punomoćniku PETAR KREŠIMIR ŠTRITOF</derivirana_varijabla>
  </DomainObject.Predmet.ProtustrankaFormatedWithAdressOIB>
  <DomainObject.Predmet.ProtustrankaWithAdress>
    <izvorni_sadrzaj>ŠTRITOF PROMET d.o.o. Sutlanske doline 47, 10292 Vučilčevo</izvorni_sadrzaj>
    <derivirana_varijabla naziv="DomainObject.Predmet.ProtustrankaWithAdress_1">ŠTRITOF PROMET d.o.o. Sutlanske doline 47, 10292 Vučilčevo</derivirana_varijabla>
  </DomainObject.Predmet.ProtustrankaWithAdress>
  <DomainObject.Predmet.ProtustrankaWithAdressOIB>
    <izvorni_sadrzaj>ŠTRITOF PROMET d.o.o., OIB 88616242974, Sutlanske doline 47, 10292 Vučilčevo</izvorni_sadrzaj>
    <derivirana_varijabla naziv="DomainObject.Predmet.ProtustrankaWithAdressOIB_1">ŠTRITOF PROMET d.o.o., OIB 88616242974, Sutlanske doline 47, 10292 Vučilčevo</derivirana_varijabla>
  </DomainObject.Predmet.ProtustrankaWithAdressOIB>
  <DomainObject.Predmet.ProtustrankaNazivFormated>
    <izvorni_sadrzaj>ŠTRITOF PROMET d.o.o.</izvorni_sadrzaj>
    <derivirana_varijabla naziv="DomainObject.Predmet.ProtustrankaNazivFormated_1">ŠTRITOF PROMET d.o.o.</derivirana_varijabla>
  </DomainObject.Predmet.ProtustrankaNazivFormated>
  <DomainObject.Predmet.ProtustrankaNazivFormatedOIB>
    <izvorni_sadrzaj>ŠTRITOF PROMET d.o.o., OIB 88616242974</izvorni_sadrzaj>
    <derivirana_varijabla naziv="DomainObject.Predmet.ProtustrankaNazivFormatedOIB_1">ŠTRITOF PROMET d.o.o., OIB 88616242974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ŠTRITOF PROMET d.o.o. zastupanog po punomoćniku PETAR KREŠIMIR ŠTRITOF</item>
    </izvorni_sadrzaj>
    <derivirana_varijabla naziv="DomainObject.Predmet.ProtuStrankaListFormated_1">
      <item>ŠTRITOF PROMET d.o.o. zastupanog po punomoćniku PETAR KREŠIMIR ŠTRITOF</item>
    </derivirana_varijabla>
  </DomainObject.Predmet.ProtuStrankaListFormated>
  <DomainObject.Predmet.ProtuStrankaListFormatedOIB>
    <izvorni_sadrzaj>
      <item>ŠTRITOF PROMET d.o.o., OIB 88616242974 zastupanog po punomoćniku PETAR KREŠIMIR ŠTRITOF</item>
    </izvorni_sadrzaj>
    <derivirana_varijabla naziv="DomainObject.Predmet.ProtuStrankaListFormatedOIB_1">
      <item>ŠTRITOF PROMET d.o.o., OIB 88616242974 zastupanog po punomoćniku PETAR KREŠIMIR ŠTRITOF</item>
    </derivirana_varijabla>
  </DomainObject.Predmet.ProtuStrankaListFormatedOIB>
  <DomainObject.Predmet.ProtuStrankaListFormatedWithAdress>
    <izvorni_sadrzaj>
      <item>ŠTRITOF PROMET d.o.o., Sutlanske doline 47, 10292 Vučilčevo zastupanog po punomoćniku PETAR KREŠIMIR ŠTRITOF</item>
    </izvorni_sadrzaj>
    <derivirana_varijabla naziv="DomainObject.Predmet.ProtuStrankaListFormatedWithAdress_1">
      <item>ŠTRITOF PROMET d.o.o., Sutlanske doline 47, 10292 Vučilčevo zastupanog po punomoćniku PETAR KREŠIMIR ŠTRITOF</item>
    </derivirana_varijabla>
  </DomainObject.Predmet.ProtuStrankaListFormatedWithAdress>
  <DomainObject.Predmet.ProtuStrankaListFormatedWithAdressOIB>
    <izvorni_sadrzaj>
      <item>ŠTRITOF PROMET d.o.o., OIB 88616242974, Sutlanske doline 47, 10292 Vučilčevo zastupanog po punomoćniku PETAR KREŠIMIR ŠTRITOF</item>
    </izvorni_sadrzaj>
    <derivirana_varijabla naziv="DomainObject.Predmet.ProtuStrankaListFormatedWithAdressOIB_1">
      <item>ŠTRITOF PROMET d.o.o., OIB 88616242974, Sutlanske doline 47, 10292 Vučilčevo zastupanog po punomoćniku PETAR KREŠIMIR ŠTRITOF</item>
    </derivirana_varijabla>
  </DomainObject.Predmet.ProtuStrankaListFormatedWithAdressOIB>
  <DomainObject.Predmet.ProtuStrankaListNazivFormated>
    <izvorni_sadrzaj>
      <item>ŠTRITOF PROMET d.o.o.</item>
    </izvorni_sadrzaj>
    <derivirana_varijabla naziv="DomainObject.Predmet.ProtuStrankaListNazivFormated_1">
      <item>ŠTRITOF PROMET d.o.o.</item>
    </derivirana_varijabla>
  </DomainObject.Predmet.ProtuStrankaListNazivFormated>
  <DomainObject.Predmet.ProtuStrankaListNazivFormatedOIB>
    <izvorni_sadrzaj>
      <item>ŠTRITOF PROMET d.o.o., OIB 88616242974</item>
    </izvorni_sadrzaj>
    <derivirana_varijabla naziv="DomainObject.Predmet.ProtuStrankaListNazivFormatedOIB_1">
      <item>ŠTRITOF PROMET d.o.o., OIB 88616242974</item>
    </derivirana_varijabla>
  </DomainObject.Predmet.ProtuStrankaListNazivFormatedOIB>
  <DomainObject.Predmet.OstaliListFormated>
    <izvorni_sadrzaj>
      <item>PETAR KREŠIMIR ŠTRITOF punomoćnik sudionika u postupku ŠTRITOF PROMET d.o.o.</item>
    </izvorni_sadrzaj>
    <derivirana_varijabla naziv="DomainObject.Predmet.OstaliListFormated_1">
      <item>PETAR KREŠIMIR ŠTRITOF punomoćnik sudionika u postupku ŠTRITOF PROMET d.o.o.</item>
    </derivirana_varijabla>
  </DomainObject.Predmet.OstaliListFormated>
  <DomainObject.Predmet.OstaliListFormatedOIB>
    <izvorni_sadrzaj>
      <item>PETAR KREŠIMIR ŠTRITOF, OIB 45211429493 punomoćnik sudionika u postupku ŠTRITOF PROMET d.o.o.</item>
    </izvorni_sadrzaj>
    <derivirana_varijabla naziv="DomainObject.Predmet.OstaliListFormatedOIB_1">
      <item>PETAR KREŠIMIR ŠTRITOF, OIB 45211429493 punomoćnik sudionika u postupku ŠTRITOF PROMET d.o.o.</item>
    </derivirana_varijabla>
  </DomainObject.Predmet.OstaliListFormatedOIB>
  <DomainObject.Predmet.OstaliListFormatedWithAdress>
    <izvorni_sadrzaj>
      <item>PETAR KREŠIMIR ŠTRITOF, Ulica Stjepana Fabeka 4/A, 10290 Zaprešić punomoćnik sudionika u postupku ŠTRITOF PROMET d.o.o.</item>
    </izvorni_sadrzaj>
    <derivirana_varijabla naziv="DomainObject.Predmet.OstaliListFormatedWithAdress_1">
      <item>PETAR KREŠIMIR ŠTRITOF, Ulica Stjepana Fabeka 4/A, 10290 Zaprešić punomoćnik sudionika u postupku ŠTRITOF PROMET d.o.o.</item>
    </derivirana_varijabla>
  </DomainObject.Predmet.OstaliListFormatedWithAdress>
  <DomainObject.Predmet.OstaliListFormatedWithAdressOIB>
    <izvorni_sadrzaj>
      <item>PETAR KREŠIMIR ŠTRITOF, OIB 45211429493, Ulica Stjepana Fabeka 4/A, 10290 Zaprešić punomoćnik sudionika u postupku ŠTRITOF PROMET d.o.o.</item>
    </izvorni_sadrzaj>
    <derivirana_varijabla naziv="DomainObject.Predmet.OstaliListFormatedWithAdressOIB_1">
      <item>PETAR KREŠIMIR ŠTRITOF, OIB 45211429493, Ulica Stjepana Fabeka 4/A, 10290 Zaprešić punomoćnik sudionika u postupku ŠTRITOF PROMET d.o.o.</item>
    </derivirana_varijabla>
  </DomainObject.Predmet.OstaliListFormatedWithAdressOIB>
  <DomainObject.Predmet.OstaliListNazivFormated>
    <izvorni_sadrzaj>
      <item>PETAR KREŠIMIR ŠTRITOF</item>
    </izvorni_sadrzaj>
    <derivirana_varijabla naziv="DomainObject.Predmet.OstaliListNazivFormated_1">
      <item>PETAR KREŠIMIR ŠTRITOF</item>
    </derivirana_varijabla>
  </DomainObject.Predmet.OstaliListNazivFormated>
  <DomainObject.Predmet.OstaliListNazivFormatedOIB>
    <izvorni_sadrzaj>
      <item>PETAR KREŠIMIR ŠTRITOF, OIB 45211429493</item>
    </izvorni_sadrzaj>
    <derivirana_varijabla naziv="DomainObject.Predmet.OstaliListNazivFormatedOIB_1">
      <item>PETAR KREŠIMIR ŠTRITOF, OIB 45211429493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ŠTRITOF PROMET d.o.o.</izvorni_sadrzaj>
    <derivirana_varijabla naziv="DomainObject.Predmet.ProtustrankaIDrugi_1">ŠTRITOF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ŠTRITOF PROMET d.o.o., OIB 88616242974, Sutlanske doline 47, 10292 Vučilčevo</izvorni_sadrzaj>
    <derivirana_varijabla naziv="DomainObject.Predmet.ProtustrankaIDrugiAdressOIB_1">ŠTRITOF PROMET d.o.o., OIB 88616242974, Sutlanske doline 47, 10292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ŠTRITOF PROMET d.o.o.</item>
      <item>PETAR KREŠIMIR ŠTRITOF</item>
    </izvorni_sadrzaj>
    <derivirana_varijabla naziv="DomainObject.Predmet.SudioniciListNaziv_1">
      <item>FINA Regionalni centar Zagreb</item>
      <item>ŠTRITOF PROMET d.o.o.</item>
      <item>PETAR KREŠIMIR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izvorni_sadrzaj>
    <derivirana_varijabla naziv="DomainObject.Predmet.SudioniciListAdressOIB_1"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88616242974</item>
      <item>, OIB 45211429493</item>
    </izvorni_sadrzaj>
    <derivirana_varijabla naziv="DomainObject.Predmet.SudioniciListNazivOIB_1">
      <item>, OIB 85821130368</item>
      <item>, OIB 88616242974</item>
      <item>, OIB 45211429493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9DCE5-259D-4751-92C3-647D38D96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1866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2017-07-13T11:27:00Z</dcterms:created>
  <dc:creator>Vesna Fundurulić Perišin</dc:creator>
  <cp:lastModifiedBy>Ivana Stampf</cp:lastModifiedBy>
  <cp:lastPrinted>2017-07-13T11:26:00Z</cp:lastPrinted>
  <dcterms:modified xmlns:xsi="http://www.w3.org/2001/XMLSchema-instance" xsi:type="dcterms:W3CDTF">2017-07-13T12:30:00Z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