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e7a0" w14:paraId="6d4e7a0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61A94">
        <w:t>77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61A94">
        <w:t>MARIN GRADNJA</w:t>
      </w:r>
      <w:r w:rsidR="00961A94" w:rsidRPr="00FF60D5">
        <w:t xml:space="preserve"> </w:t>
      </w:r>
      <w:r w:rsidR="00961A94">
        <w:t>j.</w:t>
      </w:r>
      <w:r w:rsidR="00961A94" w:rsidRPr="00FF60D5">
        <w:t xml:space="preserve">d.o.o., </w:t>
      </w:r>
      <w:r w:rsidR="00961A94">
        <w:t>Bilice</w:t>
      </w:r>
      <w:r w:rsidR="00961A94" w:rsidRPr="00FF60D5">
        <w:t xml:space="preserve">, </w:t>
      </w:r>
      <w:r w:rsidR="00961A94">
        <w:t>Lugovići-Slavice 25B</w:t>
      </w:r>
      <w:r w:rsidR="00961A94" w:rsidRPr="00FF60D5">
        <w:t xml:space="preserve">, OIB: </w:t>
      </w:r>
      <w:r w:rsidR="00961A94">
        <w:t>56382581635</w:t>
      </w:r>
      <w:r>
        <w:t xml:space="preserve">, zastupanom po </w:t>
      </w:r>
      <w:r w:rsidR="00226979">
        <w:t>članu uprave</w:t>
      </w:r>
      <w:r>
        <w:t xml:space="preserve"> </w:t>
      </w:r>
      <w:r w:rsidR="00961A94">
        <w:t>Marinu Đuzelu iz Bilica</w:t>
      </w:r>
      <w:r>
        <w:t xml:space="preserve">,  </w:t>
      </w:r>
      <w:r w:rsidR="0000483D">
        <w:t>20</w:t>
      </w:r>
      <w:r w:rsidR="00984003">
        <w:t xml:space="preserve">. </w:t>
      </w:r>
      <w:r w:rsidR="00BC0FE1">
        <w:t xml:space="preserve"> </w:t>
      </w:r>
      <w:r w:rsidR="007D5097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61A94">
        <w:rPr>
          <w:b/>
        </w:rPr>
        <w:t>16</w:t>
      </w:r>
      <w:r w:rsidR="00372EF1">
        <w:rPr>
          <w:b/>
        </w:rPr>
        <w:t xml:space="preserve">. </w:t>
      </w:r>
      <w:r w:rsidR="007D5097">
        <w:rPr>
          <w:b/>
        </w:rPr>
        <w:t>travnja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961A94">
        <w:rPr>
          <w:b/>
        </w:rPr>
        <w:t>9</w:t>
      </w:r>
      <w:r w:rsidR="00DF0E12">
        <w:rPr>
          <w:b/>
        </w:rPr>
        <w:t>,</w:t>
      </w:r>
      <w:r w:rsidR="00961A94">
        <w:rPr>
          <w:b/>
        </w:rPr>
        <w:t>4</w:t>
      </w:r>
      <w:r w:rsidR="007D5097">
        <w:rPr>
          <w:b/>
        </w:rPr>
        <w:t>0</w:t>
      </w:r>
      <w:r w:rsidR="00372EF1">
        <w:t xml:space="preserve"> sati </w:t>
      </w:r>
      <w:r w:rsidR="0030745C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961A94">
        <w:t>Marin Đuzel iz Bilica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961A94">
        <w:t>Marin Đuzel iz Bilica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961A94">
        <w:t>MARIN GRADNJA</w:t>
      </w:r>
      <w:r w:rsidR="00961A94" w:rsidRPr="00FF60D5">
        <w:t xml:space="preserve"> </w:t>
      </w:r>
      <w:r w:rsidR="00961A94">
        <w:t>j.</w:t>
      </w:r>
      <w:r w:rsidR="00961A94" w:rsidRPr="00FF60D5">
        <w:t xml:space="preserve">d.o.o., </w:t>
      </w:r>
      <w:r w:rsidR="00961A94">
        <w:t>Bilice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961A94">
        <w:t>23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961A94">
        <w:t>21</w:t>
      </w:r>
      <w:r>
        <w:t>.</w:t>
      </w:r>
      <w:r w:rsidR="00961A94">
        <w:t>316</w:t>
      </w:r>
      <w:r>
        <w:t>,</w:t>
      </w:r>
      <w:r w:rsidR="00961A94">
        <w:t>2</w:t>
      </w:r>
      <w:r w:rsidR="007D5097">
        <w:t>6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961A94">
        <w:t>dva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00483D">
        <w:t>20</w:t>
      </w:r>
      <w:r w:rsidR="00984003">
        <w:t xml:space="preserve">. </w:t>
      </w:r>
      <w:r w:rsidR="007D5097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7D5097" w:rsidP="00881E84" w:rsidR="00A576FE">
      <w:r>
        <w:tab/>
      </w:r>
      <w:r>
        <w:tab/>
      </w:r>
      <w:r>
        <w:tab/>
      </w:r>
      <w:r>
        <w:tab/>
      </w:r>
      <w:r w:rsidR="00961A94">
        <w:tab/>
      </w:r>
      <w:r w:rsidR="00961A94">
        <w:tab/>
      </w:r>
      <w:r w:rsidR="00961A94">
        <w:tab/>
      </w:r>
      <w:r w:rsidR="00961A94">
        <w:tab/>
      </w:r>
      <w:r w:rsidR="00961A94">
        <w:tab/>
      </w:r>
      <w:r w:rsidR="00961A94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>
        <w:tab/>
      </w:r>
      <w:r w:rsidR="00961A94">
        <w:tab/>
      </w:r>
      <w:r w:rsidR="00961A94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61A94">
        <w:t>Marinu Đuzelu iz Bilica</w:t>
      </w:r>
      <w:r w:rsidR="00961A94" w:rsidRPr="0010055C">
        <w:t xml:space="preserve">, </w:t>
      </w:r>
      <w:r w:rsidR="00961A94">
        <w:t>Lugovići – Slavice 25/B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00483D" w:rsidP="00A576FE" w:rsidR="0000483D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741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961A94">
      <w:t>77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83D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745C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7418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A94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13153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GRADNJA  j.d.o.o. za građevinske usluge</izvorni_sadrzaj>
    <derivirana_varijabla naziv="DomainObject.Predmet.ProtustrankaFormated_1">  MARIN GRADNJA  j.d.o.o. za građevinske usluge</derivirana_varijabla>
  </DomainObject.Predmet.ProtustrankaFormated>
  <DomainObject.Predmet.ProtustrankaFormatedOIB>
    <izvorni_sadrzaj>  MARIN GRADNJA  j.d.o.o. za građevinske usluge, OIB 56382581635</izvorni_sadrzaj>
    <derivirana_varijabla naziv="DomainObject.Predmet.ProtustrankaFormatedOIB_1">  MARIN GRADNJA  j.d.o.o. za građevinske usluge, OIB 56382581635</derivirana_varijabla>
  </DomainObject.Predmet.ProtustrankaFormatedOIB>
  <DomainObject.Predmet.ProtustrankaFormatedWithAdress>
    <izvorni_sadrzaj> MARIN GRADNJA  j.d.o.o. za građevinske usluge, Lugovići-Slavice 25B , 22000 Bilice</izvorni_sadrzaj>
    <derivirana_varijabla naziv="DomainObject.Predmet.ProtustrankaFormatedWithAdress_1"> MARIN GRADNJA  j.d.o.o. za građevinske usluge, Lugovići-Slavice 25B , 22000 Bilice</derivirana_varijabla>
  </DomainObject.Predmet.ProtustrankaFormatedWithAdress>
  <DomainObject.Predmet.ProtustrankaFormatedWithAdressOIB>
    <izvorni_sadrzaj> MARIN GRADNJA  j.d.o.o. za građevinske usluge, OIB 56382581635, Lugovići-Slavice 25B , 22000 Bilice</izvorni_sadrzaj>
    <derivirana_varijabla naziv="DomainObject.Predmet.ProtustrankaFormatedWithAdressOIB_1"> MARIN GRADNJA  j.d.o.o. za građevinske usluge, OIB 56382581635, Lugovići-Slavice 25B , 22000 Bilice</derivirana_varijabla>
  </DomainObject.Predmet.ProtustrankaFormatedWithAdressOIB>
  <DomainObject.Predmet.ProtustrankaWithAdress>
    <izvorni_sadrzaj>MARIN GRADNJA  j.d.o.o. za građevinske usluge Lugovići-Slavice 25B , 22000 Bilice</izvorni_sadrzaj>
    <derivirana_varijabla naziv="DomainObject.Predmet.ProtustrankaWithAdress_1">MARIN GRADNJA  j.d.o.o. za građevinske usluge Lugovići-Slavice 25B , 22000 Bilice</derivirana_varijabla>
  </DomainObject.Predmet.ProtustrankaWithAdress>
  <DomainObject.Predmet.ProtustrankaWithAdressOIB>
    <izvorni_sadrzaj>MARIN GRADNJA  j.d.o.o. za građevinske usluge, OIB 56382581635, Lugovići-Slavice 25B , 22000 Bilice</izvorni_sadrzaj>
    <derivirana_varijabla naziv="DomainObject.Predmet.ProtustrankaWithAdressOIB_1">MARIN GRADNJA  j.d.o.o. za građevinske usluge, OIB 56382581635, Lugovići-Slavice 25B , 22000 Bilice</derivirana_varijabla>
  </DomainObject.Predmet.ProtustrankaWithAdressOIB>
  <DomainObject.Predmet.ProtustrankaNazivFormated>
    <izvorni_sadrzaj>MARIN GRADNJA  j.d.o.o. za građevinske usluge</izvorni_sadrzaj>
    <derivirana_varijabla naziv="DomainObject.Predmet.ProtustrankaNazivFormated_1">MARIN GRADNJA  j.d.o.o. za građevinske usluge</derivirana_varijabla>
  </DomainObject.Predmet.ProtustrankaNazivFormated>
  <DomainObject.Predmet.ProtustrankaNazivFormatedOIB>
    <izvorni_sadrzaj>MARIN GRADNJA  j.d.o.o. za građevinske usluge, OIB 56382581635</izvorni_sadrzaj>
    <derivirana_varijabla naziv="DomainObject.Predmet.ProtustrankaNazivFormatedOIB_1">MARIN GRADNJA  j.d.o.o. za građevinske usluge, OIB 56382581635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 GRADNJA  j.d.o.o. za građevinske usluge</item>
    </izvorni_sadrzaj>
    <derivirana_varijabla naziv="DomainObject.Predmet.ProtuStrankaListFormated_1">
      <item>MARIN GRADNJA  j.d.o.o. za građevinske usluge</item>
    </derivirana_varijabla>
  </DomainObject.Predmet.ProtuStrankaListFormated>
  <DomainObject.Predmet.ProtuStrankaListFormatedOIB>
    <izvorni_sadrzaj>
      <item>MARIN GRADNJA  j.d.o.o. za građevinske usluge, OIB 56382581635</item>
    </izvorni_sadrzaj>
    <derivirana_varijabla naziv="DomainObject.Predmet.ProtuStrankaListFormatedOIB_1">
      <item>MARIN GRADNJA  j.d.o.o. za građevinske usluge, OIB 56382581635</item>
    </derivirana_varijabla>
  </DomainObject.Predmet.ProtuStrankaListFormatedOIB>
  <DomainObject.Predmet.ProtuStrankaListFormatedWithAdress>
    <izvorni_sadrzaj>
      <item>MARIN GRADNJA  j.d.o.o. za građevinske usluge, Lugovići-Slavice 25B , 22000 Bilice</item>
    </izvorni_sadrzaj>
    <derivirana_varijabla naziv="DomainObject.Predmet.ProtuStrankaListFormatedWithAdress_1">
      <item>MARIN GRADNJA  j.d.o.o. za građevinske usluge, Lugovići-Slavice 25B , 22000 Bilice</item>
    </derivirana_varijabla>
  </DomainObject.Predmet.ProtuStrankaListFormatedWithAdress>
  <DomainObject.Predmet.ProtuStrankaListFormatedWithAdressOIB>
    <izvorni_sadrzaj>
      <item>MARIN GRADNJA  j.d.o.o. za građevinske usluge, OIB 56382581635, Lugovići-Slavice 25B , 22000 Bilice</item>
    </izvorni_sadrzaj>
    <derivirana_varijabla naziv="DomainObject.Predmet.ProtuStrankaListFormatedWithAdressOIB_1">
      <item>MARIN GRADNJA  j.d.o.o. za građevinske usluge, OIB 56382581635, Lugovići-Slavice 25B , 22000 Bilice</item>
    </derivirana_varijabla>
  </DomainObject.Predmet.ProtuStrankaListFormatedWithAdressOIB>
  <DomainObject.Predmet.ProtuStrankaListNazivFormated>
    <izvorni_sadrzaj>
      <item>MARIN GRADNJA  j.d.o.o. za građevinske usluge</item>
    </izvorni_sadrzaj>
    <derivirana_varijabla naziv="DomainObject.Predmet.ProtuStrankaListNazivFormated_1">
      <item>MARIN GRADNJA  j.d.o.o. za građevinske usluge</item>
    </derivirana_varijabla>
  </DomainObject.Predmet.ProtuStrankaListNazivFormated>
  <DomainObject.Predmet.ProtuStrankaListNazivFormatedOIB>
    <izvorni_sadrzaj>
      <item>MARIN GRADNJA  j.d.o.o. za građevinske usluge, OIB 56382581635</item>
    </izvorni_sadrzaj>
    <derivirana_varijabla naziv="DomainObject.Predmet.ProtuStrankaListNazivFormatedOIB_1">
      <item>MARIN GRADNJA  j.d.o.o. za građevinske usluge, OIB 56382581635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 GRADNJA  j.d.o.o. za građevinske usluge</izvorni_sadrzaj>
    <derivirana_varijabla naziv="DomainObject.Predmet.ProtustrankaIDrugi_1">MARIN GRADNJA  j.d.o.o. za građevinske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 GRADNJA  j.d.o.o. za građevinske usluge, OIB 56382581635, Lugovići-Slavice 25B , 22000 Bilice</izvorni_sadrzaj>
    <derivirana_varijabla naziv="DomainObject.Predmet.ProtustrankaIDrugiAdressOIB_1">MARIN GRADNJA  j.d.o.o. za građevinske usluge, OIB 56382581635, Lugovići-Slavice 25B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 GRADNJA  j.d.o.o. za građevinske usluge</item>
    </izvorni_sadrzaj>
    <derivirana_varijabla naziv="DomainObject.Predmet.SudioniciListNaziv_1">
      <item>FINA - Podružnica Šibenik</item>
      <item>MARIN GRADNJA  j.d.o.o. za građevinske usluge</item>
    </derivirana_varijabla>
  </DomainObject.Predmet.SudioniciListNaziv>
  <DomainObject.Predmet.SudioniciListAdressOIB>
    <izvorni_sadrzaj>
      <item>FINA - Podružnica Šibenik, OIB 85821130368, Perivoj L. Marune 1,22000 Šibenik</item>
      <item>MARIN GRADNJA  j.d.o.o. za građevinske usluge, OIB 56382581635, Lugovići-Slavice 25B ,22000 Bilice</item>
    </izvorni_sadrzaj>
    <derivirana_varijabla naziv="DomainObject.Predmet.SudioniciListAdressOIB_1">
      <item>FINA - Podružnica Šibenik, OIB 85821130368, Perivoj L. Marune 1,22000 Šibenik</item>
      <item>MARIN GRADNJA  j.d.o.o. za građevinske usluge, OIB 56382581635, Lugovići-Slavice 25B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56382581635</item>
    </izvorni_sadrzaj>
    <derivirana_varijabla naziv="DomainObject.Predmet.SudioniciListNazivOIB_1">
      <item>, OIB 85821130368</item>
      <item>, OIB 56382581635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B64C8-B987-4398-92FC-8B97C55CE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2309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2018-03-20T07:43:00Z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2018-03-20T09:32:00Z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(1St-77-18-4 -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