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dff11" w14:paraId="34dff11" w:rsidRDefault="00185D0B" w:rsidP="00185D0B" w:rsidR="00185D0B">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85D0B" w:rsidP="00185D0B" w:rsidR="00185D0B">
      <w:pPr>
        <w:spacing w:after="0"/>
        <w:jc w:val="both"/>
      </w:pPr>
      <w:r>
        <w:t xml:space="preserve">       REPUBLIKA HRVATSKA</w:t>
      </w:r>
    </w:p>
    <w:p w:rsidRDefault="00185D0B" w:rsidP="00185D0B" w:rsidR="00185D0B">
      <w:pPr>
        <w:spacing w:after="0"/>
        <w:jc w:val="both"/>
      </w:pPr>
      <w:r>
        <w:rPr>
          <w:lang w:val="pt-BR"/>
        </w:rPr>
        <w:t>TRGOVA</w:t>
      </w:r>
      <w:r>
        <w:t>Č</w:t>
      </w:r>
      <w:r>
        <w:rPr>
          <w:lang w:val="pt-BR"/>
        </w:rPr>
        <w:t>KI SUD U VARA</w:t>
      </w:r>
      <w:r>
        <w:t>Ž</w:t>
      </w:r>
      <w:r>
        <w:rPr>
          <w:lang w:val="pt-BR"/>
        </w:rPr>
        <w:t>DINU</w:t>
      </w:r>
    </w:p>
    <w:p w:rsidRDefault="00185D0B" w:rsidP="00185D0B" w:rsidR="00185D0B">
      <w:pPr>
        <w:spacing w:after="0"/>
        <w:rPr>
          <w:bCs/>
        </w:rPr>
      </w:pPr>
      <w:r>
        <w:t xml:space="preserve">                      </w:t>
      </w:r>
      <w:r>
        <w:rPr>
          <w:lang w:val="pt-BR"/>
        </w:rPr>
        <w:t>B. Radić 2</w:t>
      </w:r>
      <w:r>
        <w:rPr>
          <w:bCs/>
        </w:rPr>
        <w:t xml:space="preserve">   </w:t>
      </w:r>
    </w:p>
    <w:p w:rsidRDefault="00185D0B" w:rsidP="00185D0B" w:rsidR="00185D0B">
      <w:pPr>
        <w:spacing w:after="0"/>
      </w:pPr>
    </w:p>
    <w:p w:rsidRDefault="00185D0B" w:rsidP="00185D0B" w:rsidR="00185D0B">
      <w:pPr>
        <w:spacing w:after="0"/>
      </w:pPr>
      <w:r>
        <w:t xml:space="preserve">                                                                                                    Poslovni broj: 3 St-272/12-160</w:t>
      </w:r>
    </w:p>
    <w:p w:rsidRDefault="00185D0B" w:rsidP="00185D0B" w:rsidR="00185D0B">
      <w:pPr>
        <w:spacing w:after="0"/>
      </w:pPr>
    </w:p>
    <w:p w:rsidRDefault="00185D0B" w:rsidP="00185D0B" w:rsidR="00185D0B">
      <w:pPr>
        <w:spacing w:after="0"/>
      </w:pPr>
    </w:p>
    <w:p w:rsidRDefault="00185D0B" w:rsidP="00185D0B" w:rsidR="00185D0B">
      <w:pPr>
        <w:spacing w:after="0"/>
        <w:jc w:val="center"/>
      </w:pPr>
      <w:r>
        <w:t>R E P U B L I K A   H R V A T S K A</w:t>
      </w:r>
    </w:p>
    <w:p w:rsidRDefault="00185D0B" w:rsidP="00185D0B" w:rsidR="00185D0B">
      <w:pPr>
        <w:spacing w:after="0"/>
      </w:pPr>
    </w:p>
    <w:p w:rsidRDefault="00185D0B" w:rsidP="00185D0B" w:rsidR="00185D0B">
      <w:pPr>
        <w:spacing w:after="0"/>
        <w:jc w:val="center"/>
      </w:pPr>
      <w:r>
        <w:t>R J E Š E N J E</w:t>
      </w:r>
    </w:p>
    <w:p w:rsidRDefault="00185D0B" w:rsidP="00185D0B" w:rsidR="00185D0B">
      <w:pPr>
        <w:spacing w:after="0"/>
        <w:jc w:val="center"/>
      </w:pPr>
    </w:p>
    <w:p w:rsidRDefault="00185D0B" w:rsidP="00185D0B" w:rsidR="00185D0B">
      <w:pPr>
        <w:spacing w:after="0"/>
      </w:pPr>
    </w:p>
    <w:p w:rsidRDefault="00185D0B" w:rsidP="00185D0B" w:rsidR="00185D0B">
      <w:pPr>
        <w:spacing w:after="0"/>
        <w:jc w:val="both"/>
      </w:pPr>
      <w:r>
        <w:tab/>
        <w:t xml:space="preserve">TRGOVAČKI SUD U VARAŽDINU, po sucu toga suda Jasni Lekić, kao stečajnom sucu, u stečajnom postupku nad stečajnim dužnikom GUŠTI d.o.o. „u stečaju“, Križevci, </w:t>
      </w:r>
      <w:proofErr w:type="spellStart"/>
      <w:r>
        <w:t>Cubinec</w:t>
      </w:r>
      <w:proofErr w:type="spellEnd"/>
      <w:r>
        <w:t xml:space="preserve"> 28, MBS: 010078219, OIB: 05647991814, dana 18. siječnja 2016. godine,</w:t>
      </w:r>
    </w:p>
    <w:p w:rsidRDefault="00185D0B" w:rsidP="00185D0B" w:rsidR="00185D0B">
      <w:pPr>
        <w:spacing w:after="0"/>
        <w:jc w:val="both"/>
      </w:pPr>
    </w:p>
    <w:p w:rsidRDefault="00185D0B" w:rsidP="00185D0B" w:rsidR="00185D0B">
      <w:pPr>
        <w:spacing w:after="0"/>
        <w:jc w:val="both"/>
      </w:pPr>
    </w:p>
    <w:p w:rsidRDefault="00185D0B" w:rsidP="00185D0B" w:rsidR="00185D0B">
      <w:pPr>
        <w:spacing w:after="0"/>
        <w:jc w:val="center"/>
      </w:pPr>
      <w:r>
        <w:t>r i j e š i o   j e:</w:t>
      </w:r>
    </w:p>
    <w:p w:rsidRDefault="00185D0B" w:rsidP="00185D0B" w:rsidR="00185D0B">
      <w:pPr>
        <w:spacing w:after="0"/>
        <w:jc w:val="center"/>
        <w:rPr>
          <w:sz w:val="36"/>
          <w:szCs w:val="36"/>
        </w:rPr>
      </w:pPr>
    </w:p>
    <w:p w:rsidRDefault="00185D0B" w:rsidP="00185D0B" w:rsidR="00185D0B">
      <w:pPr>
        <w:spacing w:after="0"/>
      </w:pPr>
    </w:p>
    <w:p w:rsidRDefault="00185D0B" w:rsidP="00185D0B" w:rsidR="00185D0B">
      <w:pPr>
        <w:spacing w:after="0"/>
        <w:jc w:val="both"/>
      </w:pPr>
      <w:r>
        <w:tab/>
        <w:t>I/ Određuje se skupština vjerovnika temeljem čl. 155.a Stečajnog zakona za dan</w:t>
      </w:r>
    </w:p>
    <w:p w:rsidRDefault="00185D0B" w:rsidP="00185D0B" w:rsidR="00185D0B">
      <w:pPr>
        <w:spacing w:after="0"/>
      </w:pPr>
    </w:p>
    <w:p w:rsidRDefault="00185D0B" w:rsidP="00185D0B" w:rsidR="00185D0B">
      <w:pPr>
        <w:spacing w:after="0"/>
        <w:jc w:val="center"/>
        <w:rPr>
          <w:b/>
          <w:i/>
          <w:u w:val="single"/>
        </w:rPr>
      </w:pPr>
      <w:r>
        <w:rPr>
          <w:b/>
          <w:i/>
          <w:u w:val="single"/>
        </w:rPr>
        <w:t xml:space="preserve">10. ožujka 2016.g. u 13,00 sati </w:t>
      </w:r>
    </w:p>
    <w:p w:rsidRDefault="00185D0B" w:rsidP="00185D0B" w:rsidR="00185D0B">
      <w:pPr>
        <w:spacing w:after="0"/>
        <w:jc w:val="center"/>
        <w:rPr>
          <w:b/>
          <w:i/>
          <w:u w:val="single"/>
        </w:rPr>
      </w:pPr>
      <w:r>
        <w:rPr>
          <w:b/>
          <w:i/>
          <w:u w:val="single"/>
        </w:rPr>
        <w:t>kod Trgovačkog suda u Varaždinu, Braće Radić2 , soba 226/II kat</w:t>
      </w:r>
    </w:p>
    <w:p w:rsidRDefault="00185D0B" w:rsidP="00185D0B" w:rsidR="00185D0B">
      <w:pPr>
        <w:spacing w:after="0"/>
        <w:jc w:val="center"/>
        <w:rPr>
          <w:b/>
          <w:i/>
          <w:u w:val="single"/>
        </w:rPr>
      </w:pPr>
    </w:p>
    <w:p w:rsidRDefault="00185D0B" w:rsidP="00185D0B" w:rsidR="00185D0B">
      <w:pPr>
        <w:spacing w:after="0"/>
        <w:jc w:val="both"/>
      </w:pPr>
      <w:r>
        <w:tab/>
        <w:t>II/ Dnevni red:</w:t>
      </w:r>
    </w:p>
    <w:p w:rsidRDefault="00185D0B" w:rsidP="00185D0B" w:rsidR="00185D0B">
      <w:pPr>
        <w:spacing w:after="0"/>
        <w:jc w:val="both"/>
      </w:pPr>
    </w:p>
    <w:p w:rsidRDefault="00185D0B" w:rsidP="00185D0B" w:rsidR="00185D0B">
      <w:pPr>
        <w:numPr>
          <w:ilvl w:val="0"/>
          <w:numId w:val="47"/>
        </w:numPr>
        <w:spacing w:after="0"/>
        <w:jc w:val="both"/>
      </w:pPr>
      <w:r>
        <w:t>Izvješće stečajne upraviteljice o provedenom stečajnom postupku, obavljenim isplatama vjerovnicima, te o unovčenju preostale imovine stečajnog dužnika</w:t>
      </w:r>
    </w:p>
    <w:p w:rsidRDefault="00185D0B" w:rsidP="00185D0B" w:rsidR="00185D0B">
      <w:pPr>
        <w:numPr>
          <w:ilvl w:val="0"/>
          <w:numId w:val="47"/>
        </w:numPr>
        <w:spacing w:after="0"/>
        <w:jc w:val="both"/>
      </w:pPr>
      <w:r>
        <w:t>rasprava o drugim pitanjima od važnosti za provedbu i okončanje stečajnog postupka.</w:t>
      </w:r>
    </w:p>
    <w:p w:rsidRDefault="00185D0B" w:rsidP="00185D0B" w:rsidR="00185D0B">
      <w:pPr>
        <w:spacing w:after="0"/>
        <w:jc w:val="both"/>
      </w:pPr>
    </w:p>
    <w:p w:rsidRDefault="00185D0B" w:rsidP="00185D0B" w:rsidR="00185D0B">
      <w:pPr>
        <w:spacing w:after="0"/>
        <w:jc w:val="both"/>
      </w:pPr>
    </w:p>
    <w:p w:rsidRDefault="00185D0B" w:rsidP="00185D0B" w:rsidR="00185D0B">
      <w:pPr>
        <w:spacing w:after="0"/>
        <w:jc w:val="both"/>
      </w:pPr>
    </w:p>
    <w:p w:rsidRDefault="00185D0B" w:rsidP="00185D0B" w:rsidR="00185D0B">
      <w:pPr>
        <w:spacing w:after="0"/>
        <w:jc w:val="both"/>
      </w:pPr>
      <w:r>
        <w:tab/>
      </w:r>
      <w:r>
        <w:tab/>
      </w:r>
      <w:r>
        <w:tab/>
      </w:r>
      <w:r>
        <w:tab/>
        <w:t>U Varaždinu, 18. siječnja 2016. godine</w:t>
      </w:r>
    </w:p>
    <w:p w:rsidRDefault="00185D0B" w:rsidP="00185D0B" w:rsidR="00185D0B">
      <w:pPr>
        <w:spacing w:after="0"/>
        <w:jc w:val="both"/>
      </w:pPr>
    </w:p>
    <w:p w:rsidRDefault="00185D0B" w:rsidP="00185D0B" w:rsidR="00185D0B">
      <w:pPr>
        <w:spacing w:after="0"/>
        <w:jc w:val="both"/>
      </w:pPr>
    </w:p>
    <w:p w:rsidRDefault="00185D0B" w:rsidP="00185D0B" w:rsidR="00185D0B">
      <w:pPr>
        <w:spacing w:after="0"/>
        <w:jc w:val="both"/>
      </w:pPr>
      <w:r>
        <w:tab/>
      </w:r>
      <w:r>
        <w:tab/>
      </w:r>
      <w:r>
        <w:tab/>
      </w:r>
      <w:r>
        <w:tab/>
      </w:r>
      <w:r>
        <w:tab/>
      </w:r>
      <w:r>
        <w:tab/>
      </w:r>
      <w:r>
        <w:tab/>
      </w:r>
      <w:r>
        <w:tab/>
        <w:t xml:space="preserve">            Stečajni sudac:</w:t>
      </w:r>
    </w:p>
    <w:p w:rsidRDefault="00185D0B" w:rsidP="00185D0B" w:rsidR="00185D0B">
      <w:pPr>
        <w:spacing w:after="0"/>
        <w:jc w:val="both"/>
      </w:pPr>
    </w:p>
    <w:p w:rsidRDefault="00185D0B" w:rsidP="00185D0B" w:rsidR="00185D0B">
      <w:pPr>
        <w:spacing w:after="0"/>
        <w:jc w:val="both"/>
      </w:pPr>
      <w:r>
        <w:tab/>
      </w:r>
      <w:r>
        <w:tab/>
      </w:r>
      <w:r>
        <w:tab/>
      </w:r>
      <w:r>
        <w:tab/>
      </w:r>
      <w:r>
        <w:tab/>
      </w:r>
      <w:r>
        <w:tab/>
      </w:r>
      <w:r>
        <w:tab/>
      </w:r>
      <w:r>
        <w:tab/>
        <w:t xml:space="preserve">              Jasna Lekić</w:t>
      </w:r>
    </w:p>
    <w:p w:rsidRDefault="00185D0B" w:rsidP="00185D0B" w:rsidR="00185D0B">
      <w:pPr>
        <w:spacing w:after="0"/>
        <w:jc w:val="both"/>
      </w:pPr>
    </w:p>
    <w:p w:rsidRDefault="00185D0B" w:rsidP="00185D0B" w:rsidR="00185D0B">
      <w:pPr>
        <w:spacing w:after="0"/>
        <w:jc w:val="both"/>
      </w:pPr>
    </w:p>
    <w:p w:rsidRDefault="00185D0B" w:rsidP="00185D0B" w:rsidR="00185D0B">
      <w:pPr>
        <w:spacing w:after="0"/>
        <w:jc w:val="both"/>
      </w:pPr>
      <w:r>
        <w:t xml:space="preserve">                                                                                      </w:t>
      </w:r>
    </w:p>
    <w:p w:rsidRDefault="00185D0B" w:rsidP="00185D0B" w:rsidR="00185D0B">
      <w:pPr>
        <w:spacing w:after="0"/>
        <w:jc w:val="both"/>
      </w:pPr>
    </w:p>
    <w:p w:rsidRDefault="00185D0B" w:rsidP="00185D0B" w:rsidR="00185D0B">
      <w:pPr>
        <w:spacing w:after="0"/>
        <w:jc w:val="both"/>
      </w:pPr>
    </w:p>
    <w:p w:rsidRDefault="00185D0B" w:rsidP="00185D0B" w:rsidR="00185D0B">
      <w:pPr>
        <w:spacing w:after="0"/>
        <w:jc w:val="both"/>
      </w:pPr>
      <w:r>
        <w:tab/>
        <w:t>POUKA O PRAVNOM LIJEKU:</w:t>
      </w:r>
    </w:p>
    <w:p w:rsidRDefault="00185D0B" w:rsidP="00185D0B" w:rsidR="00185D0B">
      <w:pPr>
        <w:spacing w:after="0"/>
        <w:jc w:val="both"/>
      </w:pPr>
    </w:p>
    <w:p w:rsidRDefault="00185D0B" w:rsidP="00185D0B" w:rsidR="00185D0B">
      <w:pPr>
        <w:spacing w:after="0"/>
        <w:jc w:val="both"/>
      </w:pPr>
      <w:r>
        <w:tab/>
        <w:t>Protiv ovog rješenja posebna žalba nije dopuštena.</w:t>
      </w:r>
    </w:p>
    <w:p w:rsidRDefault="00185D0B" w:rsidP="00185D0B" w:rsidR="00185D0B">
      <w:pPr>
        <w:spacing w:after="0"/>
        <w:jc w:val="both"/>
      </w:pPr>
    </w:p>
    <w:p w:rsidRDefault="00185D0B" w:rsidP="00185D0B" w:rsidR="00185D0B">
      <w:pPr>
        <w:spacing w:after="0"/>
        <w:jc w:val="both"/>
      </w:pPr>
    </w:p>
    <w:p w:rsidRDefault="00185D0B" w:rsidP="00185D0B" w:rsidR="00185D0B">
      <w:pPr>
        <w:spacing w:after="0"/>
        <w:jc w:val="both"/>
      </w:pPr>
    </w:p>
    <w:p w:rsidRDefault="00185D0B" w:rsidP="00185D0B" w:rsidR="00185D0B">
      <w:pPr>
        <w:spacing w:after="0"/>
        <w:jc w:val="both"/>
      </w:pPr>
    </w:p>
    <w:p w:rsidRDefault="00185D0B" w:rsidP="00185D0B" w:rsidR="00185D0B">
      <w:pPr>
        <w:spacing w:after="0"/>
        <w:jc w:val="both"/>
      </w:pPr>
      <w:r>
        <w:t xml:space="preserve">DNA:  1. Stečajna upraviteljica Tea </w:t>
      </w:r>
      <w:proofErr w:type="spellStart"/>
      <w:r>
        <w:t>Gatternig</w:t>
      </w:r>
      <w:proofErr w:type="spellEnd"/>
      <w:r>
        <w:t>, odvjetnica iz Varaždina, Augusta Šenoe 3</w:t>
      </w:r>
    </w:p>
    <w:p w:rsidRDefault="00185D0B" w:rsidP="00185D0B" w:rsidR="00185D0B">
      <w:pPr>
        <w:numPr>
          <w:ilvl w:val="0"/>
          <w:numId w:val="48"/>
        </w:numPr>
        <w:spacing w:after="0"/>
        <w:jc w:val="both"/>
      </w:pPr>
      <w:r>
        <w:t>ŽDO Varaždin, građansko-upravni odjel</w:t>
      </w:r>
    </w:p>
    <w:p w:rsidRDefault="00185D0B" w:rsidP="00185D0B" w:rsidR="00185D0B">
      <w:pPr>
        <w:numPr>
          <w:ilvl w:val="0"/>
          <w:numId w:val="48"/>
        </w:numPr>
        <w:spacing w:after="0"/>
        <w:jc w:val="both"/>
      </w:pPr>
      <w:r>
        <w:t>Član Odbora vjerovnika Tatjana Mamić, putem elektronske pošte</w:t>
      </w:r>
    </w:p>
    <w:p w:rsidRDefault="00185D0B" w:rsidP="00185D0B" w:rsidR="00185D0B">
      <w:pPr>
        <w:numPr>
          <w:ilvl w:val="0"/>
          <w:numId w:val="48"/>
        </w:numPr>
        <w:spacing w:after="0"/>
        <w:jc w:val="both"/>
      </w:pPr>
      <w:r>
        <w:t>Kutjevo d.d. Kutjevo, Kralja Tomislava 1, 34340 Kutjevo, n/r Ruža Kovačević, član odbora vjerovnika, i putem elektronske pošte</w:t>
      </w:r>
    </w:p>
    <w:p w:rsidRDefault="00185D0B" w:rsidP="00185D0B" w:rsidR="00185D0B">
      <w:pPr>
        <w:numPr>
          <w:ilvl w:val="0"/>
          <w:numId w:val="48"/>
        </w:numPr>
        <w:spacing w:after="0"/>
        <w:jc w:val="both"/>
      </w:pPr>
      <w:r>
        <w:t xml:space="preserve">Porezna uprava Područni ured Sjeverna Hrvatska, Ispostava Koprivnica, Hrvatske državnosti 7, n/r predsjednika Odbora vjerovnika – Kristijan </w:t>
      </w:r>
      <w:proofErr w:type="spellStart"/>
      <w:r>
        <w:t>Futač</w:t>
      </w:r>
      <w:proofErr w:type="spellEnd"/>
      <w:r>
        <w:t>, voditelj odjela za ovrhu</w:t>
      </w:r>
    </w:p>
    <w:p w:rsidRDefault="00185D0B" w:rsidP="00185D0B" w:rsidR="00185D0B">
      <w:pPr>
        <w:numPr>
          <w:ilvl w:val="0"/>
          <w:numId w:val="48"/>
        </w:numPr>
        <w:spacing w:after="0"/>
        <w:jc w:val="both"/>
      </w:pPr>
      <w:r>
        <w:t>e-Oglasna ploča suda</w:t>
      </w:r>
    </w:p>
    <w:p w:rsidRDefault="00185D0B" w:rsidP="00185D0B" w:rsidR="00185D0B">
      <w:pPr>
        <w:spacing w:after="0"/>
        <w:jc w:val="both"/>
      </w:pPr>
      <w:r>
        <w:t xml:space="preserve">           </w:t>
      </w:r>
    </w:p>
    <w:p w:rsidRDefault="00AE649C" w:rsidP="00185D0B" w:rsidR="00AE649C" w:rsidRPr="00B76F3C">
      <w:pPr>
        <w:pStyle w:val="Naslov3"/>
        <w:numPr>
          <w:ilvl w:val="0"/>
          <w:numId w:val="0"/>
        </w:numPr>
        <w:spacing w:after="0"/>
        <w:ind w:left="720"/>
      </w:pPr>
    </w:p>
    <w:p w:rsidRDefault="00720820" w:rsidP="00185D0B"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185D0B" w:rsidR="00AE649C" w:rsidRPr="00B76F3C">
      <w:pPr>
        <w:pStyle w:val="SudSjedite"/>
      </w:pPr>
      <w:r>
        <w:tab/>
      </w:r>
    </w:p>
    <w:p w:rsidRDefault="00CB0EA4" w:rsidP="00185D0B" w:rsidR="00CB0EA4">
      <w:pPr>
        <w:pStyle w:val="Naslovdokumenta"/>
        <w:spacing w:after="0"/>
      </w:pPr>
    </w:p>
    <w:p w:rsidRDefault="0071688E" w:rsidP="00185D0B" w:rsidR="0071688E">
      <w:pPr>
        <w:pStyle w:val="Poetniodjeljak"/>
        <w:spacing w:after="0"/>
      </w:pPr>
    </w:p>
    <w:p w:rsidRDefault="00A21F0D" w:rsidP="00185D0B" w:rsidR="00A21F0D">
      <w:pPr>
        <w:pStyle w:val="NormaleSPIS"/>
        <w:spacing w:after="0"/>
        <w:rPr>
          <w:noProof/>
        </w:rPr>
      </w:pPr>
    </w:p>
    <w:p w:rsidRDefault="00DA0242" w:rsidP="00185D0B"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0820" w:rsidP="00537B78" w:rsidR="00720820">
      <w:r>
        <w:separator/>
      </w:r>
    </w:p>
  </w:endnote>
  <w:endnote w:id="0" w:type="continuationSeparator">
    <w:p w:rsidRDefault="00720820" w:rsidP="00537B78" w:rsidR="007208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0820" w:rsidP="00537B78" w:rsidR="00720820">
      <w:r>
        <w:separator/>
      </w:r>
    </w:p>
  </w:footnote>
  <w:footnote w:id="0" w:type="continuationSeparator">
    <w:p w:rsidRDefault="00720820" w:rsidP="00537B78" w:rsidR="007208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F8E7C08"/>
    <w:multiLevelType w:val="hybridMultilevel"/>
    <w:tmpl w:val="A358EC36"/>
    <w:lvl w:tplc="99525342" w:ilvl="0">
      <w:start w:val="2"/>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8062165"/>
    <w:multiLevelType w:val="hybridMultilevel"/>
    <w:tmpl w:val="D934171A"/>
    <w:lvl w:tplc="BCFA3FC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5D0B"/>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7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0820"/>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45626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St-272/2012-160</izvorni_sadrzaj>
    <derivirana_varijabla naziv="DomainObject.Oznaka_1">St-272/2012-160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2012.</izvorni_sadrzaj>
    <derivirana_varijabla naziv="DomainObject.Predmet.DatumOsnivanja_1">30.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St-272/2012</izvorni_sadrzaj>
    <derivirana_varijabla naziv="DomainObject.Predmet.OznakaBroj_1">St-272/2012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GUŠTI, društvo s ograničenom odgovornošću za proizvodnju i trgovinu mesa i mesnih prerađevina</izvorni_sadrzaj>
    <derivirana_varijabla naziv="DomainObject.Predmet.ProtustrankaFormated_1">  GUŠTI, društvo s ograničenom odgovornošću za proizvodnju i trgovinu mesa i mesnih prerađevina</derivirana_varijabla>
  </DomainObject.Predmet.ProtustrankaFormated>
  <DomainObject.Predmet.ProtustrankaFormatedOIB>
    <izvorni_sadrzaj>  GUŠTI, društvo s ograničenom odgovornošću za proizvodnju i trgovinu mesa i mesnih prerađevina, OIB 05647991814</izvorni_sadrzaj>
    <derivirana_varijabla naziv="DomainObject.Predmet.ProtustrankaFormatedOIB_1">  GUŠTI, društvo s ograničenom odgovornošću za proizvodnju i trgovinu mesa i mesnih prerađevina, OIB 05647991814</derivirana_varijabla>
  </DomainObject.Predmet.ProtustrankaFormatedOIB>
  <DomainObject.Predmet.ProtustrankaFormatedWithAdress>
    <izvorni_sadrzaj> GUŠTI, društvo s ograničenom odgovornošću za proizvodnju i trgovinu mesa i mesnih prerađevina, Cubinec 28, Križevci</izvorni_sadrzaj>
    <derivirana_varijabla naziv="DomainObject.Predmet.ProtustrankaFormatedWithAdress_1"> GUŠTI, društvo s ograničenom odgovornošću za proizvodnju i trgovinu mesa i mesnih prerađevina, Cubinec 28, Križevci</derivirana_varijabla>
  </DomainObject.Predmet.ProtustrankaFormatedWithAdress>
  <DomainObject.Predmet.ProtustrankaFormatedWithAdressOIB>
    <izvorni_sadrzaj> GUŠTI, društvo s ograničenom odgovornošću za proizvodnju i trgovinu mesa i mesnih prerađevina, OIB 05647991814, Cubinec 28, Križevci</izvorni_sadrzaj>
    <derivirana_varijabla naziv="DomainObject.Predmet.ProtustrankaFormatedWithAdressOIB_1"> GUŠTI, društvo s ograničenom odgovornošću za proizvodnju i trgovinu mesa i mesnih prerađevina, OIB 05647991814, Cubinec 28, Križevci</derivirana_varijabla>
  </DomainObject.Predmet.ProtustrankaFormatedWithAdressOIB>
  <DomainObject.Predmet.ProtustrankaWithAdress>
    <izvorni_sadrzaj>GUŠTI, društvo s ograničenom odgovornošću za proizvodnju i trgovinu mesa i mesnih prerađevina Cubinec 28, Križevci</izvorni_sadrzaj>
    <derivirana_varijabla naziv="DomainObject.Predmet.ProtustrankaWithAdress_1">GUŠTI, društvo s ograničenom odgovornošću za proizvodnju i trgovinu mesa i mesnih prerađevina Cubinec 28, Križevci</derivirana_varijabla>
  </DomainObject.Predmet.ProtustrankaWithAdress>
  <DomainObject.Predmet.ProtustrankaWithAdressOIB>
    <izvorni_sadrzaj>GUŠTI, društvo s ograničenom odgovornošću za proizvodnju i trgovinu mesa i mesnih prerađevina, OIB 05647991814, Cubinec 28, Križevci</izvorni_sadrzaj>
    <derivirana_varijabla naziv="DomainObject.Predmet.ProtustrankaWithAdressOIB_1">GUŠTI, društvo s ograničenom odgovornošću za proizvodnju i trgovinu mesa i mesnih prerađevina, OIB 05647991814, Cubinec 28, Križevci</derivirana_varijabla>
  </DomainObject.Predmet.ProtustrankaWithAdressOIB>
  <DomainObject.Predmet.ProtustrankaNazivFormated>
    <izvorni_sadrzaj>GUŠTI, društvo s ograničenom odgovornošću za proizvodnju i trgovinu mesa i mesnih prerađevina</izvorni_sadrzaj>
    <derivirana_varijabla naziv="DomainObject.Predmet.ProtustrankaNazivFormated_1">GUŠTI, društvo s ograničenom odgovornošću za proizvodnju i trgovinu mesa i mesnih prerađevina</derivirana_varijabla>
  </DomainObject.Predmet.ProtustrankaNazivFormated>
  <DomainObject.Predmet.ProtustrankaNazivFormatedOIB>
    <izvorni_sadrzaj>GUŠTI, društvo s ograničenom odgovornošću za proizvodnju i trgovinu mesa i mesnih prerađevina, OIB 05647991814</izvorni_sadrzaj>
    <derivirana_varijabla naziv="DomainObject.Predmet.ProtustrankaNazivFormatedOIB_1">GUŠTI, društvo s ograničenom odgovornošću za proizvodnju i trgovinu mesa i mesnih prerađevina, OIB 05647991814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izvorni_sadrzaj>
    <derivirana_varijabla naziv="DomainObject.Predmet.StrankaFormated_1">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derivirana_varijabla>
  </DomainObject.Predmet.StrankaFormated>
  <DomainObject.Predmet.StrankaFormatedOIB>
    <izvorni_sadrzaj>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izvorni_sadrzaj>
    <derivirana_varijabla naziv="DomainObject.Predmet.StrankaFormatedOIB_1">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derivirana_varijabla>
  </DomainObject.Predmet.StrankaFormatedOIB>
  <DomainObject.Predmet.StrankaFormatedWithAdress>
    <izvorni_sadrzaj> Dudaš Brajan, Cubinec 23, 48260 Križevci zastupanog po punomoćniku Ivan Keleković; Marija Pandurić, F. Supila 28, 48260 Križevci zastupanog po punomoćniku Ivan Keleković; ZOU Mladen Klasić, Željko Rožić i Sanela Kontin; Jelena Žerjav, Mali Grabičani, Sokolovac, SOKOLOVAC zastupanog po punomoćniku Ivan Keleković; Željko Gregurek, Đurđic 36, 48260 Križevci zastupanog po punomoćniku Ivan Keleković; Željko Brezovec, Ivanec Križevački 124, 48260 Križevci zastupanog po punomoćniku Ivan Keleković; ZOU Mladen Klasić, Željko Rožić i Sanela Kontin; Ivanka Car, Potok Kalnički 16, Kalnik zastupanog po punomoćniku Ivan Keleković; ZOU Mladen Klasić, Željko Rožić i Sanela Kontin; Igor Udovčić, A.Stepinca 18, Nova Gradiška zastupanog po punomoćniku Ivan Keleković; Mario Kušter, Čeredari 4, Sv.Ivan Žabno zastupanog po punomoćniku Ivan Keleković; Ivica Mekovec, Mokrice Miholečke 56, Gornja Rijeka zastupanog po punomoćniku Ivan Keleković; Goran Mušlek, Veliki Raven 85, Veliki Raven zastupanog po punomoćniku Ivan Keleković; Teo Topolovec, Prugovečka 4, 10000 Zagreb zastupanog po punomoćniku Ivan Keleković; Ivan Keleković, K.Heruca 4, 48260 Križevci zastupanog po punomoćniku Ivan Keleković; Mira Kelek, Istarska 7, 48260 Križevci zastupanog po punomoćniku Ivan Keleković; Siniša Poje, Dragutina Renarića 25 Križevci zastupanog po punomoćniku Ivan Keleković; Tatjana Mamić, Ive Vojnovića 7, 48260 Križevci zastupanog po punomoćniku Ivan Keleković; ZOU Mladen Klasić, Željko Rožić i Sanela Kontin; Dudaš Čaba, Cubinec 23, 48260 Križevci zastupanog po punomoćniku Ivan Keleković; Miroslav Tomac, K. Tomislava 5, 48260 Križevci zastupanog po punomoćniku Ivan Keleković; Ljubica Zagorec, Sv.P.Orehovec 13, Sv.P. Orehovec zastupanog po punomoćniku Ivan Keleković; Jožica Mesec, Salinovec 4a, 42240 Ivanec zastupanog po punomoćniku Ivan Keleković; Petar Kršić, Ivana Gundulića 19, Sesvete zastupanog po punomoćniku Ivan Keleković; Zoran Jandroković, Carine 50, APATOVAC zastupanog po punomoćniku Ivan Keleković; Danijela Pavlek, Ravenski Lemeš 1, 48260 Križevci zastupanog po punomoćniku Ivan Keleković; ZOU Mladen Klasić, Željko Rožić i Sanela Kontin; Kristina Krolo, Naselje Kralja Zvonimira, 43000 Bjelovar zastupanog po punomoćniku Ivan Keleković; Snježana Horvat, Podgajec 15, 48260 Križevci zastupanog po punomoćniku Ivan Keleković; Marija Ščuric, Prigorska 25, 48260 Križevci zastupanog po punomoćniku Ivan Keleković; ZOU Mladen Klasić, Željko Rožić i Sanela Kontin; Danijel Lovreković, K.Heruca 80, 48260 Križevci zastupanog po punomoćniku Ivan Keleković; Renato Kralj, Potočka ulica 37, 48260 Križevci zastupanog po punomoćniku Ivan Keleković; ZOU Mladen Klasić, Željko Rožić i Sanela Kontin</izvorni_sadrzaj>
    <derivirana_varijabla naziv="DomainObject.Predmet.StrankaFormatedWithAdress_1"> Dudaš Brajan, Cubinec 23, 48260 Križevci zastupanog po punomoćniku Ivan Keleković; Marija Pandurić, F. Supila 28, 48260 Križevci zastupanog po punomoćniku Ivan Keleković; ZOU Mladen Klasić, Željko Rožić i Sanela Kontin; Jelena Žerjav, Mali Grabičani, Sokolovac, SOKOLOVAC zastupanog po punomoćniku Ivan Keleković; Željko Gregurek, Đurđic 36, 48260 Križevci zastupanog po punomoćniku Ivan Keleković; Željko Brezovec, Ivanec Križevački 124, 48260 Križevci zastupanog po punomoćniku Ivan Keleković; ZOU Mladen Klasić, Željko Rožić i Sanela Kontin; Ivanka Car, Potok Kalnički 16, Kalnik zastupanog po punomoćniku Ivan Keleković; ZOU Mladen Klasić, Željko Rožić i Sanela Kontin; Igor Udovčić, A.Stepinca 18, Nova Gradiška zastupanog po punomoćniku Ivan Keleković; Mario Kušter, Čeredari 4, Sv.Ivan Žabno zastupanog po punomoćniku Ivan Keleković; Ivica Mekovec, Mokrice Miholečke 56, Gornja Rijeka zastupanog po punomoćniku Ivan Keleković; Goran Mušlek, Veliki Raven 85, Veliki Raven zastupanog po punomoćniku Ivan Keleković; Teo Topolovec, Prugovečka 4, 10000 Zagreb zastupanog po punomoćniku Ivan Keleković; Ivan Keleković, K.Heruca 4, 48260 Križevci zastupanog po punomoćniku Ivan Keleković; Mira Kelek, Istarska 7, 48260 Križevci zastupanog po punomoćniku Ivan Keleković; Siniša Poje, Dragutina Renarića 25 Križevci zastupanog po punomoćniku Ivan Keleković; Tatjana Mamić, Ive Vojnovića 7, 48260 Križevci zastupanog po punomoćniku Ivan Keleković; ZOU Mladen Klasić, Željko Rožić i Sanela Kontin; Dudaš Čaba, Cubinec 23, 48260 Križevci zastupanog po punomoćniku Ivan Keleković; Miroslav Tomac, K. Tomislava 5, 48260 Križevci zastupanog po punomoćniku Ivan Keleković; Ljubica Zagorec, Sv.P.Orehovec 13, Sv.P. Orehovec zastupanog po punomoćniku Ivan Keleković; Jožica Mesec, Salinovec 4a, 42240 Ivanec zastupanog po punomoćniku Ivan Keleković; Petar Kršić, Ivana Gundulića 19, Sesvete zastupanog po punomoćniku Ivan Keleković; Zoran Jandroković, Carine 50, APATOVAC zastupanog po punomoćniku Ivan Keleković; Danijela Pavlek, Ravenski Lemeš 1, 48260 Križevci zastupanog po punomoćniku Ivan Keleković; ZOU Mladen Klasić, Željko Rožić i Sanela Kontin; Kristina Krolo, Naselje Kralja Zvonimira, 43000 Bjelovar zastupanog po punomoćniku Ivan Keleković; Snježana Horvat, Podgajec 15, 48260 Križevci zastupanog po punomoćniku Ivan Keleković; Marija Ščuric, Prigorska 25, 48260 Križevci zastupanog po punomoćniku Ivan Keleković; ZOU Mladen Klasić, Željko Rožić i Sanela Kontin; Danijel Lovreković, K.Heruca 80, 48260 Križevci zastupanog po punomoćniku Ivan Keleković; Renato Kralj, Potočka ulica 37, 48260 Križevci zastupanog po punomoćniku Ivan Keleković; ZOU Mladen Klasić, Željko Rožić i Sanela Kontin</derivirana_varijabla>
  </DomainObject.Predmet.StrankaFormatedWithAdress>
  <DomainObject.Predmet.StrankaFormatedWithAdressOIB>
    <izvorni_sadrzaj> Dudaš Brajan, Cubinec 23, 48260 Križevci zastupanog po punomoćniku Ivan Keleković; Marija Pandurić, F. Supila 28, 48260 Križevci zastupanog po punomoćniku Ivan Keleković; ZOU Mladen Klasić, Željko Rožić i Sanela Kontin; Jelena Žerjav, Mali Grabičani, Sokolovac, SOKOLOVAC zastupanog po punomoćniku Ivan Keleković; Željko Gregurek, Đurđic 36, 48260 Križevci zastupanog po punomoćniku Ivan Keleković; Željko Brezovec, Ivanec Križevački 124, 48260 Križevci zastupanog po punomoćniku Ivan Keleković; ZOU Mladen Klasić, Željko Rožić i Sanela Kontin; Ivanka Car, Potok Kalnički 16, Kalnik zastupanog po punomoćniku Ivan Keleković; ZOU Mladen Klasić, Željko Rožić i Sanela Kontin; Igor Udovčić, A.Stepinca 18, Nova Gradiška zastupanog po punomoćniku Ivan Keleković; Mario Kušter, Čeredari 4, Sv.Ivan Žabno zastupanog po punomoćniku Ivan Keleković; Ivica Mekovec, Mokrice Miholečke 56, Gornja Rijeka zastupanog po punomoćniku Ivan Keleković; Goran Mušlek, Veliki Raven 85, Veliki Raven zastupanog po punomoćniku Ivan Keleković; Teo Topolovec, Prugovečka 4, 10000 Zagreb zastupanog po punomoćniku Ivan Keleković; Ivan Keleković, K.Heruca 4, 48260 Križevci zastupanog po punomoćniku Ivan Keleković; Mira Kelek, Istarska 7, 48260 Križevci zastupanog po punomoćniku Ivan Keleković; Siniša Poje, Dragutina Renarića 25 Križevci zastupanog po punomoćniku Ivan Keleković; Tatjana Mamić, Ive Vojnovića 7, 48260 Križevci zastupanog po punomoćniku Ivan Keleković; ZOU Mladen Klasić, Željko Rožić i Sanela Kontin; Dudaš Čaba, Cubinec 23, 48260 Križevci zastupanog po punomoćniku Ivan Keleković; Miroslav Tomac, K. Tomislava 5, 48260 Križevci zastupanog po punomoćniku Ivan Keleković; Ljubica Zagorec, Sv.P.Orehovec 13, Sv.P. Orehovec zastupanog po punomoćniku Ivan Keleković; Jožica Mesec, Salinovec 4a, 42240 Ivanec zastupanog po punomoćniku Ivan Keleković; Petar Kršić, Ivana Gundulića 19, Sesvete zastupanog po punomoćniku Ivan Keleković; Zoran Jandroković, Carine 50, APATOVAC zastupanog po punomoćniku Ivan Keleković; Danijela Pavlek, Ravenski Lemeš 1, 48260 Križevci zastupanog po punomoćniku Ivan Keleković; ZOU Mladen Klasić, Željko Rožić i Sanela Kontin; Kristina Krolo, Naselje Kralja Zvonimira, 43000 Bjelovar zastupanog po punomoćniku Ivan Keleković; Snježana Horvat, Podgajec 15, 48260 Križevci zastupanog po punomoćniku Ivan Keleković; Marija Ščuric, Prigorska 25, 48260 Križevci zastupanog po punomoćniku Ivan Keleković; ZOU Mladen Klasić, Željko Rožić i Sanela Kontin; Danijel Lovreković, K.Heruca 80, 48260 Križevci zastupanog po punomoćniku Ivan Keleković; Renato Kralj, Potočka ulica 37, 48260 Križevci zastupanog po punomoćniku Ivan Keleković; ZOU Mladen Klasić, Željko Rožić i Sanela Kontin</izvorni_sadrzaj>
    <derivirana_varijabla naziv="DomainObject.Predmet.StrankaFormatedWithAdressOIB_1"> Dudaš Brajan, Cubinec 23, 48260 Križevci zastupanog po punomoćniku Ivan Keleković; Marija Pandurić, F. Supila 28, 48260 Križevci zastupanog po punomoćniku Ivan Keleković; ZOU Mladen Klasić, Željko Rožić i Sanela Kontin; Jelena Žerjav, Mali Grabičani, Sokolovac, SOKOLOVAC zastupanog po punomoćniku Ivan Keleković; Željko Gregurek, Đurđic 36, 48260 Križevci zastupanog po punomoćniku Ivan Keleković; Željko Brezovec, Ivanec Križevački 124, 48260 Križevci zastupanog po punomoćniku Ivan Keleković; ZOU Mladen Klasić, Željko Rožić i Sanela Kontin; Ivanka Car, Potok Kalnički 16, Kalnik zastupanog po punomoćniku Ivan Keleković; ZOU Mladen Klasić, Željko Rožić i Sanela Kontin; Igor Udovčić, A.Stepinca 18, Nova Gradiška zastupanog po punomoćniku Ivan Keleković; Mario Kušter, Čeredari 4, Sv.Ivan Žabno zastupanog po punomoćniku Ivan Keleković; Ivica Mekovec, Mokrice Miholečke 56, Gornja Rijeka zastupanog po punomoćniku Ivan Keleković; Goran Mušlek, Veliki Raven 85, Veliki Raven zastupanog po punomoćniku Ivan Keleković; Teo Topolovec, Prugovečka 4, 10000 Zagreb zastupanog po punomoćniku Ivan Keleković; Ivan Keleković, K.Heruca 4, 48260 Križevci zastupanog po punomoćniku Ivan Keleković; Mira Kelek, Istarska 7, 48260 Križevci zastupanog po punomoćniku Ivan Keleković; Siniša Poje, Dragutina Renarića 25 Križevci zastupanog po punomoćniku Ivan Keleković; Tatjana Mamić, Ive Vojnovića 7, 48260 Križevci zastupanog po punomoćniku Ivan Keleković; ZOU Mladen Klasić, Željko Rožić i Sanela Kontin; Dudaš Čaba, Cubinec 23, 48260 Križevci zastupanog po punomoćniku Ivan Keleković; Miroslav Tomac, K. Tomislava 5, 48260 Križevci zastupanog po punomoćniku Ivan Keleković; Ljubica Zagorec, Sv.P.Orehovec 13, Sv.P. Orehovec zastupanog po punomoćniku Ivan Keleković; Jožica Mesec, Salinovec 4a, 42240 Ivanec zastupanog po punomoćniku Ivan Keleković; Petar Kršić, Ivana Gundulića 19, Sesvete zastupanog po punomoćniku Ivan Keleković; Zoran Jandroković, Carine 50, APATOVAC zastupanog po punomoćniku Ivan Keleković; Danijela Pavlek, Ravenski Lemeš 1, 48260 Križevci zastupanog po punomoćniku Ivan Keleković; ZOU Mladen Klasić, Željko Rožić i Sanela Kontin; Kristina Krolo, Naselje Kralja Zvonimira, 43000 Bjelovar zastupanog po punomoćniku Ivan Keleković; Snježana Horvat, Podgajec 15, 48260 Križevci zastupanog po punomoćniku Ivan Keleković; Marija Ščuric, Prigorska 25, 48260 Križevci zastupanog po punomoćniku Ivan Keleković; ZOU Mladen Klasić, Željko Rožić i Sanela Kontin; Danijel Lovreković, K.Heruca 80, 48260 Križevci zastupanog po punomoćniku Ivan Keleković; Renato Kralj, Potočka ulica 37, 48260 Križevci zastupanog po punomoćniku Ivan Keleković; ZOU Mladen Klasić, Željko Rožić i Sanela Kontin</derivirana_varijabla>
  </DomainObject.Predmet.StrankaFormatedWithAdressOIB>
  <DomainObject.Predmet.StrankaWithAdress>
    <izvorni_sadrzaj>Dudaš Brajan Cubinec 23,48260 Križevci,Marija Pandurić F. Supila 28,48260 Križevci,Jelena Žerjav Mali Grabičani, Sokolovac,SOKOLOVAC,Željko Gregurek Đurđic 36,48260 Križevci,Željko Brezovec Ivanec Križevački 124,48260 Križevci,Ivanka Car Potok Kalnički 16,Kalnik,Igor Udovčić A.Stepinca 18,Nova Gradiška,Mario Kušter Čeredari 4,Sv.Ivan Žabno,Ivica Mekovec Mokrice Miholečke 56,Gornja Rijeka,Goran Mušlek Veliki Raven 85,Veliki Raven,Teo Topolovec Prugovečka 4,10000 Zagreb,Ivan Keleković K.Heruca 4,48260 Križevci,Mira Kelek Istarska 7,48260 Križevci,Siniša Poje Dragutina Renarića 25 Križevci,Tatjana Mamić Ive Vojnovića 7,48260 Križevci,Dudaš Čaba Cubinec 23,48260 Križevci,Miroslav Tomac K. Tomislava 5,48260 Križevci,Ljubica Zagorec Sv.P.Orehovec 13,Sv.P. Orehovec,Jožica Mesec Salinovec 4a,42240 Ivanec,Petar Kršić Ivana Gundulića 19,Sesvete,Zoran Jandroković Carine 50,APATOVAC,Danijela Pavlek Ravenski Lemeš 1,48260 Križevci,Kristina Krolo Naselje Kralja Zvonimira,43000 Bjelovar,Snježana Horvat Podgajec 15,48260 Križevci,Marija Ščuric Prigorska 25,48260 Križevci,Danijel Lovreković K.Heruca 80,48260 Križevci,Renato Kralj Potočka ulica 37,48260 Križevci</izvorni_sadrzaj>
    <derivirana_varijabla naziv="DomainObject.Predmet.StrankaWithAdress_1">Dudaš Brajan Cubinec 23,48260 Križevci,Marija Pandurić F. Supila 28,48260 Križevci,Jelena Žerjav Mali Grabičani, Sokolovac,SOKOLOVAC,Željko Gregurek Đurđic 36,48260 Križevci,Željko Brezovec Ivanec Križevački 124,48260 Križevci,Ivanka Car Potok Kalnički 16,Kalnik,Igor Udovčić A.Stepinca 18,Nova Gradiška,Mario Kušter Čeredari 4,Sv.Ivan Žabno,Ivica Mekovec Mokrice Miholečke 56,Gornja Rijeka,Goran Mušlek Veliki Raven 85,Veliki Raven,Teo Topolovec Prugovečka 4,10000 Zagreb,Ivan Keleković K.Heruca 4,48260 Križevci,Mira Kelek Istarska 7,48260 Križevci,Siniša Poje Dragutina Renarića 25 Križevci,Tatjana Mamić Ive Vojnovića 7,48260 Križevci,Dudaš Čaba Cubinec 23,48260 Križevci,Miroslav Tomac K. Tomislava 5,48260 Križevci,Ljubica Zagorec Sv.P.Orehovec 13,Sv.P. Orehovec,Jožica Mesec Salinovec 4a,42240 Ivanec,Petar Kršić Ivana Gundulića 19,Sesvete,Zoran Jandroković Carine 50,APATOVAC,Danijela Pavlek Ravenski Lemeš 1,48260 Križevci,Kristina Krolo Naselje Kralja Zvonimira,43000 Bjelovar,Snježana Horvat Podgajec 15,48260 Križevci,Marija Ščuric Prigorska 25,48260 Križevci,Danijel Lovreković K.Heruca 80,48260 Križevci,Renato Kralj Potočka ulica 37,48260 Križevci</derivirana_varijabla>
  </DomainObject.Predmet.StrankaWithAdress>
  <DomainObject.Predmet.StrankaWithAdressOIB>
    <izvorni_sadrzaj>Dudaš Brajan, Cubinec 23,48260 Križevci,Marija Pandurić, F. Supila 28,48260 Križevci,Jelena Žerjav, Mali Grabičani, Sokolovac,SOKOLOVAC,Željko Gregurek, Đurđic 36,48260 Križevci,Željko Brezovec, Ivanec Križevački 124,48260 Križevci,Ivanka Car, Potok Kalnički 16,Kalnik,Igor Udovčić, A.Stepinca 18,Nova Gradiška,Mario Kušter, Čeredari 4,Sv.Ivan Žabno,Ivica Mekovec, Mokrice Miholečke 56,Gornja Rijeka,Goran Mušlek, Veliki Raven 85,Veliki Raven,Teo Topolovec, Prugovečka 4,10000 Zagreb,Ivan Keleković, K.Heruca 4,48260 Križevci,Mira Kelek, Istarska 7,48260 Križevci,Siniša Poje, Dragutina Renarića 25 Križevci,Tatjana Mamić, Ive Vojnovića 7,48260 Križevci,Dudaš Čaba, Cubinec 23,48260 Križevci,Miroslav Tomac, K. Tomislava 5,48260 Križevci,Ljubica Zagorec, Sv.P.Orehovec 13,Sv.P. Orehovec,Jožica Mesec, Salinovec 4a,42240 Ivanec,Petar Kršić, Ivana Gundulića 19,Sesvete,Zoran Jandroković, Carine 50,APATOVAC,Danijela Pavlek, Ravenski Lemeš 1,48260 Križevci,Kristina Krolo, Naselje Kralja Zvonimira,43000 Bjelovar,Snježana Horvat, Podgajec 15,48260 Križevci,Marija Ščuric, Prigorska 25,48260 Križevci,Danijel Lovreković, K.Heruca 80,48260 Križevci,Renato Kralj, Potočka ulica 37,48260 Križevci</izvorni_sadrzaj>
    <derivirana_varijabla naziv="DomainObject.Predmet.StrankaWithAdressOIB_1">Dudaš Brajan, Cubinec 23,48260 Križevci,Marija Pandurić, F. Supila 28,48260 Križevci,Jelena Žerjav, Mali Grabičani, Sokolovac,SOKOLOVAC,Željko Gregurek, Đurđic 36,48260 Križevci,Željko Brezovec, Ivanec Križevački 124,48260 Križevci,Ivanka Car, Potok Kalnički 16,Kalnik,Igor Udovčić, A.Stepinca 18,Nova Gradiška,Mario Kušter, Čeredari 4,Sv.Ivan Žabno,Ivica Mekovec, Mokrice Miholečke 56,Gornja Rijeka,Goran Mušlek, Veliki Raven 85,Veliki Raven,Teo Topolovec, Prugovečka 4,10000 Zagreb,Ivan Keleković, K.Heruca 4,48260 Križevci,Mira Kelek, Istarska 7,48260 Križevci,Siniša Poje, Dragutina Renarića 25 Križevci,Tatjana Mamić, Ive Vojnovića 7,48260 Križevci,Dudaš Čaba, Cubinec 23,48260 Križevci,Miroslav Tomac, K. Tomislava 5,48260 Križevci,Ljubica Zagorec, Sv.P.Orehovec 13,Sv.P. Orehovec,Jožica Mesec, Salinovec 4a,42240 Ivanec,Petar Kršić, Ivana Gundulića 19,Sesvete,Zoran Jandroković, Carine 50,APATOVAC,Danijela Pavlek, Ravenski Lemeš 1,48260 Križevci,Kristina Krolo, Naselje Kralja Zvonimira,43000 Bjelovar,Snježana Horvat, Podgajec 15,48260 Križevci,Marija Ščuric, Prigorska 25,48260 Križevci,Danijel Lovreković, K.Heruca 80,48260 Križevci,Renato Kralj, Potočka ulica 37,48260 Križevci</derivirana_varijabla>
  </DomainObject.Predmet.StrankaWithAdressOIB>
  <DomainObject.Predmet.StrankaNazivFormated>
    <izvorni_sadrzaj>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izvorni_sadrzaj>
    <derivirana_varijabla naziv="DomainObject.Predmet.StrankaNazivFormated_1">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derivirana_varijabla>
  </DomainObject.Predmet.StrankaNazivFormated>
  <DomainObject.Predmet.StrankaNazivFormatedOIB>
    <izvorni_sadrzaj>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izvorni_sadrzaj>
    <derivirana_varijabla naziv="DomainObject.Predmet.StrankaNazivFormatedOIB_1">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izvorni_sadrzaj>
    <derivirana_varijabla naziv="DomainObject.Predmet.StrankaListFormated_1">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derivirana_varijabla>
  </DomainObject.Predmet.StrankaListFormated>
  <DomainObject.Predmet.StrankaListFormatedOIB>
    <izvorni_sadrzaj>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izvorni_sadrzaj>
    <derivirana_varijabla naziv="DomainObject.Predmet.StrankaListFormatedOIB_1">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derivirana_varijabla>
  </DomainObject.Predmet.StrankaListFormatedOIB>
  <DomainObject.Predmet.StrankaListFormatedWithAdress>
    <izvorni_sadrzaj>
      <item>Dudaš Brajan, Cubinec 23, 48260 Križevci zastupanog po punomoćniku Ivan Keleković</item>
      <item>Marija Pandurić, F. Supila 28, 48260 Križevci zastupanog po punomoćniku Ivan Keleković; ZOU Mladen Klasić, Željko Rožić i Sanela Kontin</item>
      <item>Jelena Žerjav, Mali Grabičani, Sokolovac, SOKOLOVAC zastupanog po punomoćniku Ivan Keleković</item>
      <item>Željko Gregurek, Đurđic 36, 48260 Križevci zastupanog po punomoćniku Ivan Keleković</item>
      <item>Željko Brezovec, Ivanec Križevački 124, 48260 Križevci zastupanog po punomoćniku Ivan Keleković; ZOU Mladen Klasić, Željko Rožić i Sanela Kontin</item>
      <item>Ivanka Car, Potok Kalnički 16, Kalnik zastupanog po punomoćniku Ivan Keleković; ZOU Mladen Klasić, Željko Rožić i Sanela Kontin</item>
      <item>Igor Udovčić, A.Stepinca 18, Nova Gradiška zastupanog po punomoćniku Ivan Keleković</item>
      <item>Mario Kušter, Čeredari 4, Sv.Ivan Žabno zastupanog po punomoćniku Ivan Keleković</item>
      <item>Ivica Mekovec, Mokrice Miholečke 56, Gornja Rijeka zastupanog po punomoćniku Ivan Keleković</item>
      <item>Goran Mušlek, Veliki Raven 85, Veliki Raven zastupanog po punomoćniku Ivan Keleković</item>
      <item>Teo Topolovec, Prugovečka 4, 10000 Zagreb zastupanog po punomoćniku Ivan Keleković</item>
      <item>Ivan Keleković, K.Heruca 4, 48260 Križevci zastupanog po punomoćniku Ivan Keleković</item>
      <item>Mira Kelek, Istarska 7, 48260 Križevci zastupanog po punomoćniku Ivan Keleković</item>
      <item>Siniša Poje, Dragutina Renarića 25 Križevci zastupanog po punomoćniku Ivan Keleković</item>
      <item>Tatjana Mamić, Ive Vojnovića 7, 48260 Križevci zastupanog po punomoćniku Ivan Keleković; ZOU Mladen Klasić, Željko Rožić i Sanela Kontin</item>
      <item>Dudaš Čaba, Cubinec 23, 48260 Križevci zastupanog po punomoćniku Ivan Keleković</item>
      <item>Miroslav Tomac, K. Tomislava 5, 48260 Križevci zastupanog po punomoćniku Ivan Keleković</item>
      <item>Ljubica Zagorec, Sv.P.Orehovec 13, Sv.P. Orehovec zastupanog po punomoćniku Ivan Keleković</item>
      <item>Jožica Mesec, Salinovec 4a, 42240 Ivanec zastupanog po punomoćniku Ivan Keleković</item>
      <item>Petar Kršić, Ivana Gundulića 19, Sesvete zastupanog po punomoćniku Ivan Keleković</item>
      <item>Zoran Jandroković, Carine 50, APATOVAC zastupanog po punomoćniku Ivan Keleković</item>
      <item>Danijela Pavlek, Ravenski Lemeš 1, 48260 Križevci zastupanog po punomoćniku Ivan Keleković; ZOU Mladen Klasić, Željko Rožić i Sanela Kontin</item>
      <item>Kristina Krolo, Naselje Kralja Zvonimira, 43000 Bjelovar zastupanog po punomoćniku Ivan Keleković</item>
      <item>Snježana Horvat, Podgajec 15, 48260 Križevci zastupanog po punomoćniku Ivan Keleković</item>
      <item>Marija Ščuric, Prigorska 25, 48260 Križevci zastupanog po punomoćniku Ivan Keleković; ZOU Mladen Klasić, Željko Rožić i Sanela Kontin</item>
      <item>Danijel Lovreković, K.Heruca 80, 48260 Križevci zastupanog po punomoćniku Ivan Keleković</item>
      <item>Renato Kralj, Potočka ulica 37, 48260 Križevci zastupanog po punomoćniku Ivan Keleković; ZOU Mladen Klasić, Željko Rožić i Sanela Kontin</item>
    </izvorni_sadrzaj>
    <derivirana_varijabla naziv="DomainObject.Predmet.StrankaListFormatedWithAdress_1">
      <item>Dudaš Brajan, Cubinec 23, 48260 Križevci zastupanog po punomoćniku Ivan Keleković</item>
      <item>Marija Pandurić, F. Supila 28, 48260 Križevci zastupanog po punomoćniku Ivan Keleković; ZOU Mladen Klasić, Željko Rožić i Sanela Kontin</item>
      <item>Jelena Žerjav, Mali Grabičani, Sokolovac, SOKOLOVAC zastupanog po punomoćniku Ivan Keleković</item>
      <item>Željko Gregurek, Đurđic 36, 48260 Križevci zastupanog po punomoćniku Ivan Keleković</item>
      <item>Željko Brezovec, Ivanec Križevački 124, 48260 Križevci zastupanog po punomoćniku Ivan Keleković; ZOU Mladen Klasić, Željko Rožić i Sanela Kontin</item>
      <item>Ivanka Car, Potok Kalnički 16, Kalnik zastupanog po punomoćniku Ivan Keleković; ZOU Mladen Klasić, Željko Rožić i Sanela Kontin</item>
      <item>Igor Udovčić, A.Stepinca 18, Nova Gradiška zastupanog po punomoćniku Ivan Keleković</item>
      <item>Mario Kušter, Čeredari 4, Sv.Ivan Žabno zastupanog po punomoćniku Ivan Keleković</item>
      <item>Ivica Mekovec, Mokrice Miholečke 56, Gornja Rijeka zastupanog po punomoćniku Ivan Keleković</item>
      <item>Goran Mušlek, Veliki Raven 85, Veliki Raven zastupanog po punomoćniku Ivan Keleković</item>
      <item>Teo Topolovec, Prugovečka 4, 10000 Zagreb zastupanog po punomoćniku Ivan Keleković</item>
      <item>Ivan Keleković, K.Heruca 4, 48260 Križevci zastupanog po punomoćniku Ivan Keleković</item>
      <item>Mira Kelek, Istarska 7, 48260 Križevci zastupanog po punomoćniku Ivan Keleković</item>
      <item>Siniša Poje, Dragutina Renarića 25 Križevci zastupanog po punomoćniku Ivan Keleković</item>
      <item>Tatjana Mamić, Ive Vojnovića 7, 48260 Križevci zastupanog po punomoćniku Ivan Keleković; ZOU Mladen Klasić, Željko Rožić i Sanela Kontin</item>
      <item>Dudaš Čaba, Cubinec 23, 48260 Križevci zastupanog po punomoćniku Ivan Keleković</item>
      <item>Miroslav Tomac, K. Tomislava 5, 48260 Križevci zastupanog po punomoćniku Ivan Keleković</item>
      <item>Ljubica Zagorec, Sv.P.Orehovec 13, Sv.P. Orehovec zastupanog po punomoćniku Ivan Keleković</item>
      <item>Jožica Mesec, Salinovec 4a, 42240 Ivanec zastupanog po punomoćniku Ivan Keleković</item>
      <item>Petar Kršić, Ivana Gundulića 19, Sesvete zastupanog po punomoćniku Ivan Keleković</item>
      <item>Zoran Jandroković, Carine 50, APATOVAC zastupanog po punomoćniku Ivan Keleković</item>
      <item>Danijela Pavlek, Ravenski Lemeš 1, 48260 Križevci zastupanog po punomoćniku Ivan Keleković; ZOU Mladen Klasić, Željko Rožić i Sanela Kontin</item>
      <item>Kristina Krolo, Naselje Kralja Zvonimira, 43000 Bjelovar zastupanog po punomoćniku Ivan Keleković</item>
      <item>Snježana Horvat, Podgajec 15, 48260 Križevci zastupanog po punomoćniku Ivan Keleković</item>
      <item>Marija Ščuric, Prigorska 25, 48260 Križevci zastupanog po punomoćniku Ivan Keleković; ZOU Mladen Klasić, Željko Rožić i Sanela Kontin</item>
      <item>Danijel Lovreković, K.Heruca 80, 48260 Križevci zastupanog po punomoćniku Ivan Keleković</item>
      <item>Renato Kralj, Potočka ulica 37, 48260 Križevci zastupanog po punomoćniku Ivan Keleković; ZOU Mladen Klasić, Željko Rožić i Sanela Kontin</item>
    </derivirana_varijabla>
  </DomainObject.Predmet.StrankaListFormatedWithAdress>
  <DomainObject.Predmet.StrankaListFormatedWithAdressOIB>
    <izvorni_sadrzaj>
      <item>Dudaš Brajan, Cubinec 23, 48260 Križevci zastupanog po punomoćniku Ivan Keleković</item>
      <item>Marija Pandurić, F. Supila 28, 48260 Križevci zastupanog po punomoćniku Ivan Keleković; ZOU Mladen Klasić, Željko Rožić i Sanela Kontin</item>
      <item>Jelena Žerjav, Mali Grabičani, Sokolovac, SOKOLOVAC zastupanog po punomoćniku Ivan Keleković</item>
      <item>Željko Gregurek, Đurđic 36, 48260 Križevci zastupanog po punomoćniku Ivan Keleković</item>
      <item>Željko Brezovec, Ivanec Križevački 124, 48260 Križevci zastupanog po punomoćniku Ivan Keleković; ZOU Mladen Klasić, Željko Rožić i Sanela Kontin</item>
      <item>Ivanka Car, Potok Kalnički 16, Kalnik zastupanog po punomoćniku Ivan Keleković; ZOU Mladen Klasić, Željko Rožić i Sanela Kontin</item>
      <item>Igor Udovčić, A.Stepinca 18, Nova Gradiška zastupanog po punomoćniku Ivan Keleković</item>
      <item>Mario Kušter, Čeredari 4, Sv.Ivan Žabno zastupanog po punomoćniku Ivan Keleković</item>
      <item>Ivica Mekovec, Mokrice Miholečke 56, Gornja Rijeka zastupanog po punomoćniku Ivan Keleković</item>
      <item>Goran Mušlek, Veliki Raven 85, Veliki Raven zastupanog po punomoćniku Ivan Keleković</item>
      <item>Teo Topolovec, Prugovečka 4, 10000 Zagreb zastupanog po punomoćniku Ivan Keleković</item>
      <item>Ivan Keleković, K.Heruca 4, 48260 Križevci zastupanog po punomoćniku Ivan Keleković</item>
      <item>Mira Kelek, Istarska 7, 48260 Križevci zastupanog po punomoćniku Ivan Keleković</item>
      <item>Siniša Poje, Dragutina Renarića 25 Križevci zastupanog po punomoćniku Ivan Keleković</item>
      <item>Tatjana Mamić, Ive Vojnovića 7, 48260 Križevci zastupanog po punomoćniku Ivan Keleković; ZOU Mladen Klasić, Željko Rožić i Sanela Kontin</item>
      <item>Dudaš Čaba, Cubinec 23, 48260 Križevci zastupanog po punomoćniku Ivan Keleković</item>
      <item>Miroslav Tomac, K. Tomislava 5, 48260 Križevci zastupanog po punomoćniku Ivan Keleković</item>
      <item>Ljubica Zagorec, Sv.P.Orehovec 13, Sv.P. Orehovec zastupanog po punomoćniku Ivan Keleković</item>
      <item>Jožica Mesec, Salinovec 4a, 42240 Ivanec zastupanog po punomoćniku Ivan Keleković</item>
      <item>Petar Kršić, Ivana Gundulića 19, Sesvete zastupanog po punomoćniku Ivan Keleković</item>
      <item>Zoran Jandroković, Carine 50, APATOVAC zastupanog po punomoćniku Ivan Keleković</item>
      <item>Danijela Pavlek, Ravenski Lemeš 1, 48260 Križevci zastupanog po punomoćniku Ivan Keleković; ZOU Mladen Klasić, Željko Rožić i Sanela Kontin</item>
      <item>Kristina Krolo, Naselje Kralja Zvonimira, 43000 Bjelovar zastupanog po punomoćniku Ivan Keleković</item>
      <item>Snježana Horvat, Podgajec 15, 48260 Križevci zastupanog po punomoćniku Ivan Keleković</item>
      <item>Marija Ščuric, Prigorska 25, 48260 Križevci zastupanog po punomoćniku Ivan Keleković; ZOU Mladen Klasić, Željko Rožić i Sanela Kontin</item>
      <item>Danijel Lovreković, K.Heruca 80, 48260 Križevci zastupanog po punomoćniku Ivan Keleković</item>
      <item>Renato Kralj, Potočka ulica 37, 48260 Križevci zastupanog po punomoćniku Ivan Keleković; ZOU Mladen Klasić, Željko Rožić i Sanela Kontin</item>
    </izvorni_sadrzaj>
    <derivirana_varijabla naziv="DomainObject.Predmet.StrankaListFormatedWithAdressOIB_1">
      <item>Dudaš Brajan, Cubinec 23, 48260 Križevci zastupanog po punomoćniku Ivan Keleković</item>
      <item>Marija Pandurić, F. Supila 28, 48260 Križevci zastupanog po punomoćniku Ivan Keleković; ZOU Mladen Klasić, Željko Rožić i Sanela Kontin</item>
      <item>Jelena Žerjav, Mali Grabičani, Sokolovac, SOKOLOVAC zastupanog po punomoćniku Ivan Keleković</item>
      <item>Željko Gregurek, Đurđic 36, 48260 Križevci zastupanog po punomoćniku Ivan Keleković</item>
      <item>Željko Brezovec, Ivanec Križevački 124, 48260 Križevci zastupanog po punomoćniku Ivan Keleković; ZOU Mladen Klasić, Željko Rožić i Sanela Kontin</item>
      <item>Ivanka Car, Potok Kalnički 16, Kalnik zastupanog po punomoćniku Ivan Keleković; ZOU Mladen Klasić, Željko Rožić i Sanela Kontin</item>
      <item>Igor Udovčić, A.Stepinca 18, Nova Gradiška zastupanog po punomoćniku Ivan Keleković</item>
      <item>Mario Kušter, Čeredari 4, Sv.Ivan Žabno zastupanog po punomoćniku Ivan Keleković</item>
      <item>Ivica Mekovec, Mokrice Miholečke 56, Gornja Rijeka zastupanog po punomoćniku Ivan Keleković</item>
      <item>Goran Mušlek, Veliki Raven 85, Veliki Raven zastupanog po punomoćniku Ivan Keleković</item>
      <item>Teo Topolovec, Prugovečka 4, 10000 Zagreb zastupanog po punomoćniku Ivan Keleković</item>
      <item>Ivan Keleković, K.Heruca 4, 48260 Križevci zastupanog po punomoćniku Ivan Keleković</item>
      <item>Mira Kelek, Istarska 7, 48260 Križevci zastupanog po punomoćniku Ivan Keleković</item>
      <item>Siniša Poje, Dragutina Renarića 25 Križevci zastupanog po punomoćniku Ivan Keleković</item>
      <item>Tatjana Mamić, Ive Vojnovića 7, 48260 Križevci zastupanog po punomoćniku Ivan Keleković; ZOU Mladen Klasić, Željko Rožić i Sanela Kontin</item>
      <item>Dudaš Čaba, Cubinec 23, 48260 Križevci zastupanog po punomoćniku Ivan Keleković</item>
      <item>Miroslav Tomac, K. Tomislava 5, 48260 Križevci zastupanog po punomoćniku Ivan Keleković</item>
      <item>Ljubica Zagorec, Sv.P.Orehovec 13, Sv.P. Orehovec zastupanog po punomoćniku Ivan Keleković</item>
      <item>Jožica Mesec, Salinovec 4a, 42240 Ivanec zastupanog po punomoćniku Ivan Keleković</item>
      <item>Petar Kršić, Ivana Gundulića 19, Sesvete zastupanog po punomoćniku Ivan Keleković</item>
      <item>Zoran Jandroković, Carine 50, APATOVAC zastupanog po punomoćniku Ivan Keleković</item>
      <item>Danijela Pavlek, Ravenski Lemeš 1, 48260 Križevci zastupanog po punomoćniku Ivan Keleković; ZOU Mladen Klasić, Željko Rožić i Sanela Kontin</item>
      <item>Kristina Krolo, Naselje Kralja Zvonimira, 43000 Bjelovar zastupanog po punomoćniku Ivan Keleković</item>
      <item>Snježana Horvat, Podgajec 15, 48260 Križevci zastupanog po punomoćniku Ivan Keleković</item>
      <item>Marija Ščuric, Prigorska 25, 48260 Križevci zastupanog po punomoćniku Ivan Keleković; ZOU Mladen Klasić, Željko Rožić i Sanela Kontin</item>
      <item>Danijel Lovreković, K.Heruca 80, 48260 Križevci zastupanog po punomoćniku Ivan Keleković</item>
      <item>Renato Kralj, Potočka ulica 37, 48260 Križevci zastupanog po punomoćniku Ivan Keleković; ZOU Mladen Klasić, Željko Rožić i Sanela Kontin</item>
    </derivirana_varijabla>
  </DomainObject.Predmet.StrankaListFormatedWithAdressOIB>
  <DomainObject.Predmet.StrankaListNazivFormated>
    <izvorni_sadrzaj>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zvorni_sadrzaj>
    <derivirana_varijabla naziv="DomainObject.Predmet.StrankaListNazivFormated_1">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derivirana_varijabla>
  </DomainObject.Predmet.StrankaListNazivFormated>
  <DomainObject.Predmet.StrankaListNazivFormatedOIB>
    <izvorni_sadrzaj>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zvorni_sadrzaj>
    <derivirana_varijabla naziv="DomainObject.Predmet.StrankaListNazivFormatedOIB_1">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derivirana_varijabla>
  </DomainObject.Predmet.StrankaListNazivFormatedOIB>
  <DomainObject.Predmet.ProtuStrankaListFormated>
    <izvorni_sadrzaj>
      <item>GUŠTI, društvo s ograničenom odgovornošću za proizvodnju i trgovinu mesa i mesnih prerađevina</item>
    </izvorni_sadrzaj>
    <derivirana_varijabla naziv="DomainObject.Predmet.ProtuStrankaListFormated_1">
      <item>GUŠTI, društvo s ograničenom odgovornošću za proizvodnju i trgovinu mesa i mesnih prerađevina</item>
    </derivirana_varijabla>
  </DomainObject.Predmet.ProtuStrankaListFormated>
  <DomainObject.Predmet.ProtuStrankaListFormatedOIB>
    <izvorni_sadrzaj>
      <item>GUŠTI, društvo s ograničenom odgovornošću za proizvodnju i trgovinu mesa i mesnih prerađevina, OIB 05647991814</item>
    </izvorni_sadrzaj>
    <derivirana_varijabla naziv="DomainObject.Predmet.ProtuStrankaListFormatedOIB_1">
      <item>GUŠTI, društvo s ograničenom odgovornošću za proizvodnju i trgovinu mesa i mesnih prerađevina, OIB 05647991814</item>
    </derivirana_varijabla>
  </DomainObject.Predmet.ProtuStrankaListFormatedOIB>
  <DomainObject.Predmet.ProtuStrankaListFormatedWithAdress>
    <izvorni_sadrzaj>
      <item>GUŠTI, društvo s ograničenom odgovornošću za proizvodnju i trgovinu mesa i mesnih prerađevina, Cubinec 28, Križevci</item>
    </izvorni_sadrzaj>
    <derivirana_varijabla naziv="DomainObject.Predmet.ProtuStrankaListFormatedWithAdress_1">
      <item>GUŠTI, društvo s ograničenom odgovornošću za proizvodnju i trgovinu mesa i mesnih prerađevina, Cubinec 28, Križevci</item>
    </derivirana_varijabla>
  </DomainObject.Predmet.ProtuStrankaListFormatedWithAdress>
  <DomainObject.Predmet.ProtuStrankaListFormatedWithAdressOIB>
    <izvorni_sadrzaj>
      <item>GUŠTI, društvo s ograničenom odgovornošću za proizvodnju i trgovinu mesa i mesnih prerađevina, OIB 05647991814, Cubinec 28, Križevci</item>
    </izvorni_sadrzaj>
    <derivirana_varijabla naziv="DomainObject.Predmet.ProtuStrankaListFormatedWithAdressOIB_1">
      <item>GUŠTI, društvo s ograničenom odgovornošću za proizvodnju i trgovinu mesa i mesnih prerađevina, OIB 05647991814, Cubinec 28, Križevci</item>
    </derivirana_varijabla>
  </DomainObject.Predmet.ProtuStrankaListFormatedWithAdressOIB>
  <DomainObject.Predmet.ProtuStrankaListNazivFormated>
    <izvorni_sadrzaj>
      <item>GUŠTI, društvo s ograničenom odgovornošću za proizvodnju i trgovinu mesa i mesnih prerađevina</item>
    </izvorni_sadrzaj>
    <derivirana_varijabla naziv="DomainObject.Predmet.ProtuStrankaListNazivFormated_1">
      <item>GUŠTI, društvo s ograničenom odgovornošću za proizvodnju i trgovinu mesa i mesnih prerađevina</item>
    </derivirana_varijabla>
  </DomainObject.Predmet.ProtuStrankaListNazivFormated>
  <DomainObject.Predmet.ProtuStrankaListNazivFormatedOIB>
    <izvorni_sadrzaj>
      <item>GUŠTI, društvo s ograničenom odgovornošću za proizvodnju i trgovinu mesa i mesnih prerađevina, OIB 05647991814</item>
    </izvorni_sadrzaj>
    <derivirana_varijabla naziv="DomainObject.Predmet.ProtuStrankaListNazivFormatedOIB_1">
      <item>GUŠTI, društvo s ograničenom odgovornošću za proizvodnju i trgovinu mesa i mesnih prerađevina, OIB 05647991814</item>
    </derivirana_varijabla>
  </DomainObject.Predmet.ProtuStrankaListNazivFormatedOIB>
  <DomainObject.Predmet.OstaliListFormated>
    <izvorni_sadrzaj>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zvorni_sadrzaj>
    <derivirana_varijabla naziv="DomainObject.Predmet.OstaliListFormated_1">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derivirana_varijabla>
  </DomainObject.Predmet.OstaliListFormated>
  <DomainObject.Predmet.OstaliListFormatedOIB>
    <izvorni_sadrzaj>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zvorni_sadrzaj>
    <derivirana_varijabla naziv="DomainObject.Predmet.OstaliListFormatedOIB_1">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derivirana_varijabla>
  </DomainObject.Predmet.OstaliListFormatedOIB>
  <DomainObject.Predmet.OstaliListFormatedWithAdress>
    <izvorni_sadrzaj>
      <item>Ivan Keleković, K.Heruca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zvorni_sadrzaj>
    <derivirana_varijabla naziv="DomainObject.Predmet.OstaliListFormatedWithAdress_1">
      <item>Ivan Keleković, K.Heruca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derivirana_varijabla>
  </DomainObject.Predmet.OstaliListFormatedWithAdress>
  <DomainObject.Predmet.OstaliListFormatedWithAdressOIB>
    <izvorni_sadrzaj>
      <item>Ivan Keleković, K.Heruca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zvorni_sadrzaj>
    <derivirana_varijabla naziv="DomainObject.Predmet.OstaliListFormatedWithAdressOIB_1">
      <item>Ivan Keleković, K.Heruca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derivirana_varijabla>
  </DomainObject.Predmet.OstaliListFormatedWithAdressOIB>
  <DomainObject.Predmet.OstaliListNazivFormated>
    <izvorni_sadrzaj>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zvorni_sadrzaj>
    <derivirana_varijabla naziv="DomainObject.Predmet.OstaliListNazivFormated_1">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derivirana_varijabla>
  </DomainObject.Predmet.OstaliListNazivFormated>
  <DomainObject.Predmet.OstaliListNazivFormatedOIB>
    <izvorni_sadrzaj>
      <item>Ivan Keleković</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zvorni_sadrzaj>
    <derivirana_varijabla naziv="DomainObject.Predmet.OstaliListNazivFormatedOIB_1">
      <item>Ivan Keleković</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St-272/2012-160</izvorni_sadrzaj>
    <derivirana_varijabla naziv="DomainObject.PoslovniBrojDokumenta_1">St-272/2012-160</derivirana_varijabla>
  </DomainObject.PoslovniBrojDokumenta>
  <DomainObject.Predmet.StrankaIDrugi>
    <izvorni_sadrzaj>Željko Brezovec i dr.</izvorni_sadrzaj>
    <derivirana_varijabla naziv="DomainObject.Predmet.StrankaIDrugi_1">Željko Brezovec i dr.</derivirana_varijabla>
  </DomainObject.Predmet.StrankaIDrugi>
  <DomainObject.Predmet.ProtustrankaIDrugi>
    <izvorni_sadrzaj>GUŠTI, društvo s ograničenom odgovornošću za proizvodnju i trgovinu mesa i mesnih prerađevina</izvorni_sadrzaj>
    <derivirana_varijabla naziv="DomainObject.Predmet.ProtustrankaIDrugi_1">GUŠTI, društvo s ograničenom odgovornošću za proizvodnju i trgovinu mesa i mesnih prerađevina</derivirana_varijabla>
  </DomainObject.Predmet.ProtustrankaIDrugi>
  <DomainObject.Predmet.StrankaIDrugiAdressOIB>
    <izvorni_sadrzaj>Željko Brezovec, Ivanec Križevački 124, 48260 Križevci i dr.</izvorni_sadrzaj>
    <derivirana_varijabla naziv="DomainObject.Predmet.StrankaIDrugiAdressOIB_1">Željko Brezovec, Ivanec Križevački 124, 48260 Križevci i dr.</derivirana_varijabla>
  </DomainObject.Predmet.StrankaIDrugiAdressOIB>
  <DomainObject.Predmet.ProtustrankaIDrugiAdressOIB>
    <izvorni_sadrzaj>GUŠTI, društvo s ograničenom odgovornošću za proizvodnju i trgovinu mesa i mesnih prerađevina, OIB 05647991814, Cubinec 28, Križevci</izvorni_sadrzaj>
    <derivirana_varijabla naziv="DomainObject.Predmet.ProtustrankaIDrugiAdressOIB_1">GUŠTI, društvo s ograničenom odgovornošću za proizvodnju i trgovinu mesa i mesnih prerađevina, OIB 05647991814, Cubinec 28,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zvorni_sadrzaj>
    <derivirana_varijabla naziv="DomainObject.Predmet.SudioniciListNaziv_1">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derivirana_varijabla>
  </DomainObject.Predmet.SudioniciListNaziv>
  <DomainObject.Predmet.SudioniciListAdressOIB>
    <izvorni_sadrzaj>
      <item>Dudaš Brajan, Cubinec 23,48260 Križevci</item>
      <item>Marija Pandurić, F. Supila 28,48260 Križevci</item>
      <item>Jelena Žerjav, Mali Grabičani, Sokolovac,SOKOLOVAC</item>
      <item>Željko Gregurek, Đurđic 36,48260 Križevci</item>
      <item>Željko Brezovec, Ivanec Križevački 124,48260 Križevci</item>
      <item>GUŠTI, društvo s ograničenom odgovornošću za proizvodnju i trgovinu mesa i mesnih prerađevina, OIB 05647991814, Cubinec 28,Križevci</item>
      <item>Ivanka Car, Potok Kalnički 16,Kalnik</item>
      <item>Igor Udovčić, A.Stepinca 18,Nova Gradiška</item>
      <item>Mario Kušter, Čeredari 4,Sv.Ivan Žabno</item>
      <item>Ivica Mekovec, Mokrice Miholečke 56,Gornja Rijeka</item>
      <item>Goran Mušlek, Veliki Raven 85,Veliki Raven</item>
      <item>Teo Topolovec, Prugovečka 4,10000 Zagreb</item>
      <item>Ivan Keleković, K.Heruca 4,48260 Križevci</item>
      <item>Mira Kelek, Istarska 7,48260 Križevci</item>
      <item>Siniša Poje, Dragutina Renarića 25 Križevci</item>
      <item>Tatjana Mamić, Ive Vojnovića 7,48260 Križevci</item>
      <item>Dudaš Čaba, Cubinec 23,48260 Križevci</item>
      <item>Miroslav Tomac, K. Tomislava 5,48260 Križevci</item>
      <item>Ljubica Zagorec, Sv.P.Orehovec 13,Sv.P. Orehovec</item>
      <item>Jožica Mesec, Salinovec 4a,42240 Ivanec</item>
      <item>Petar Kršić, Ivana Gundulića 19,Sesvete</item>
      <item>Ivan Keleković, K.Heruca 4,48260 Križevci</item>
      <item>Zoran Jandroković, Carine 50,APATOVAC</item>
      <item>Danijela Pavlek, Ravenski Lemeš 1,48260 Križevci</item>
      <item>Kristina Krolo, Naselje Kralja Zvonimira,43000 Bjelovar</item>
      <item>Snježana Horvat, Podgajec 15,48260 Križevci</item>
      <item>Marija Ščuric, Prigorska 25,48260 Križevci</item>
      <item>Danijel Lovreković, K.Heruca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zvorni_sadrzaj>
    <derivirana_varijabla naziv="DomainObject.Predmet.SudioniciListAdressOIB_1">
      <item>Dudaš Brajan, Cubinec 23,48260 Križevci</item>
      <item>Marija Pandurić, F. Supila 28,48260 Križevci</item>
      <item>Jelena Žerjav, Mali Grabičani, Sokolovac,SOKOLOVAC</item>
      <item>Željko Gregurek, Đurđic 36,48260 Križevci</item>
      <item>Željko Brezovec, Ivanec Križevački 124,48260 Križevci</item>
      <item>GUŠTI, društvo s ograničenom odgovornošću za proizvodnju i trgovinu mesa i mesnih prerađevina, OIB 05647991814, Cubinec 28,Križevci</item>
      <item>Ivanka Car, Potok Kalnički 16,Kalnik</item>
      <item>Igor Udovčić, A.Stepinca 18,Nova Gradiška</item>
      <item>Mario Kušter, Čeredari 4,Sv.Ivan Žabno</item>
      <item>Ivica Mekovec, Mokrice Miholečke 56,Gornja Rijeka</item>
      <item>Goran Mušlek, Veliki Raven 85,Veliki Raven</item>
      <item>Teo Topolovec, Prugovečka 4,10000 Zagreb</item>
      <item>Ivan Keleković, K.Heruca 4,48260 Križevci</item>
      <item>Mira Kelek, Istarska 7,48260 Križevci</item>
      <item>Siniša Poje, Dragutina Renarića 25 Križevci</item>
      <item>Tatjana Mamić, Ive Vojnovića 7,48260 Križevci</item>
      <item>Dudaš Čaba, Cubinec 23,48260 Križevci</item>
      <item>Miroslav Tomac, K. Tomislava 5,48260 Križevci</item>
      <item>Ljubica Zagorec, Sv.P.Orehovec 13,Sv.P. Orehovec</item>
      <item>Jožica Mesec, Salinovec 4a,42240 Ivanec</item>
      <item>Petar Kršić, Ivana Gundulića 19,Sesvete</item>
      <item>Ivan Keleković, K.Heruca 4,48260 Križevci</item>
      <item>Zoran Jandroković, Carine 50,APATOVAC</item>
      <item>Danijela Pavlek, Ravenski Lemeš 1,48260 Križevci</item>
      <item>Kristina Krolo, Naselje Kralja Zvonimira,43000 Bjelovar</item>
      <item>Snježana Horvat, Podgajec 15,48260 Križevci</item>
      <item>Marija Ščuric, Prigorska 25,48260 Križevci</item>
      <item>Danijel Lovreković, K.Heruca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33430B-E277-4EFF-9836-3ED2724E37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237</properties:Words>
  <properties:Characters>1250</properties:Characters>
  <properties:Lines>69</properties:Lines>
  <properties:Paragraphs>25</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2016-01-18T07:49:00Z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St-272/2012-160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