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3e55" w14:paraId="2403e5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0E0DB7">
        <w:rPr>
          <w:b/>
        </w:rPr>
        <w:t xml:space="preserve"> 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D71151">
        <w:rPr>
          <w:sz w:val="22"/>
          <w:szCs w:val="22"/>
        </w:rPr>
        <w:t xml:space="preserve">                                        </w:t>
      </w:r>
      <w:r w:rsidR="006300DB">
        <w:rPr>
          <w:sz w:val="22"/>
          <w:szCs w:val="22"/>
        </w:rPr>
        <w:t xml:space="preserve">                         </w:t>
      </w:r>
      <w:r w:rsidR="000E0DB7">
        <w:rPr>
          <w:sz w:val="22"/>
          <w:szCs w:val="22"/>
        </w:rPr>
        <w:t xml:space="preserve">            </w:t>
      </w:r>
      <w:r w:rsidR="006300DB">
        <w:rPr>
          <w:sz w:val="22"/>
          <w:szCs w:val="22"/>
        </w:rPr>
        <w:t xml:space="preserve">  </w:t>
      </w:r>
      <w:r w:rsidR="00D71151">
        <w:rPr>
          <w:sz w:val="22"/>
          <w:szCs w:val="22"/>
        </w:rPr>
        <w:t xml:space="preserve"> 3 St-5</w:t>
      </w:r>
      <w:r w:rsidR="001D5857">
        <w:rPr>
          <w:sz w:val="22"/>
          <w:szCs w:val="22"/>
        </w:rPr>
        <w:t xml:space="preserve">84/18-11       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1D5857">
        <w:t xml:space="preserve">PETA AVENIJA MARKETING j.d.o.o Krapina, Mihaljekov Jarek 67, OIB 33953925965, MBS 080880669,  </w:t>
      </w:r>
      <w:r w:rsidR="003B4C28">
        <w:t xml:space="preserve">dana </w:t>
      </w:r>
      <w:r w:rsidR="006300DB">
        <w:t xml:space="preserve">23. listopada 2018.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A4584F" w:rsidR="000C543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PETA AVENIJA MARKETING j.d.o.o Krapina, Mihaljekov Jarek 67, OIB 33953925965, MBS 080880669,  </w:t>
      </w:r>
      <w:r w:rsidR="006300DB">
        <w:t xml:space="preserve">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1D5857">
        <w:rPr>
          <w:b/>
        </w:rPr>
        <w:t>584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1D5857" w:rsidRPr="001D5857">
        <w:rPr>
          <w:b/>
        </w:rPr>
        <w:t>36.000,00</w:t>
      </w:r>
      <w:r w:rsidR="001D5857">
        <w:t xml:space="preserve"> </w:t>
      </w:r>
      <w:r w:rsidR="009B61F0" w:rsidRPr="00E65680">
        <w:rPr>
          <w:b/>
        </w:rPr>
        <w:t>kn</w:t>
      </w:r>
      <w:r w:rsidR="000C543C" w:rsidRPr="00A4584F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7C6BA0" w:rsidP="007C6BA0" w:rsidR="007C6BA0">
      <w:pPr>
        <w:overflowPunct w:val="false"/>
        <w:autoSpaceDE w:val="false"/>
        <w:autoSpaceDN w:val="false"/>
        <w:adjustRightInd w:val="false"/>
        <w:jc w:val="both"/>
        <w:rPr>
          <w:sz w:val="22"/>
          <w:szCs w:val="20"/>
        </w:rPr>
      </w:pPr>
    </w:p>
    <w:p w:rsidRDefault="009E34A0" w:rsidP="00E65680" w:rsidR="009E34A0">
      <w:pPr>
        <w:jc w:val="center"/>
      </w:pPr>
    </w:p>
    <w:p w:rsidRDefault="009E34A0" w:rsidP="009E34A0" w:rsidR="009E34A0">
      <w:pPr>
        <w:jc w:val="both"/>
        <w:rPr>
          <w:b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(kn)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</w:pPr>
            <w:r>
              <w:t>12.000,00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</w:pPr>
            <w:r>
              <w:t>4.000,00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r>
              <w:t xml:space="preserve">Nagrada i troškovi st. upravitelja (bruto prethodni + ot. Steč.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</w:pPr>
            <w:r>
              <w:t>20.000,00</w:t>
            </w:r>
          </w:p>
        </w:tc>
      </w:tr>
      <w:tr w:rsidTr="009E34A0" w:rsidR="009E34A0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9E34A0" w:rsidR="009E34A0">
            <w:pPr>
              <w:jc w:val="right"/>
              <w:rPr>
                <w:b/>
              </w:rPr>
            </w:pPr>
            <w:r>
              <w:rPr>
                <w:b/>
              </w:rPr>
              <w:t>36.000,00</w:t>
            </w:r>
          </w:p>
        </w:tc>
      </w:tr>
    </w:tbl>
    <w:p w:rsidRDefault="007C6BA0" w:rsidP="00E65680" w:rsidR="00E65680">
      <w:pPr>
        <w:jc w:val="center"/>
        <w:rPr>
          <w:b/>
        </w:rPr>
      </w:pPr>
      <w:r w:rsidRPr="007C6BA0">
        <w:t xml:space="preserve">       </w:t>
      </w:r>
      <w:r w:rsidR="003050AD" w:rsidRPr="007C6BA0">
        <w:t xml:space="preserve">                       </w:t>
      </w:r>
    </w:p>
    <w:p w:rsidRDefault="009B61F0" w:rsidP="000C543C" w:rsidR="00BB2037">
      <w:pPr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575754" w:rsidR="009B61F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E6000B" w:rsidP="00FB2AB4" w:rsidR="00E6000B"/>
    <w:p w:rsidRDefault="009E34A0" w:rsidP="00FB2AB4" w:rsidR="009E34A0"/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9E34A0" w:rsidP="00FD3ED7" w:rsidR="009E34A0" w:rsidRPr="000C543C">
      <w:pPr>
        <w:jc w:val="center"/>
      </w:pPr>
    </w:p>
    <w:p w:rsidRDefault="009E34A0" w:rsidP="009E34A0" w:rsidR="009E34A0">
      <w:pPr>
        <w:pStyle w:val="Tijeloteksta"/>
        <w:ind w:firstLine="708"/>
      </w:pPr>
      <w:r>
        <w:t>FINA Regionalni centar Zagreb je 24. kolovoza 2017. dostavila Trgovačkom sudu u Zagrebu prijedlog za otvaranje stečajnog postupka nad dužnikom PETA AVENIJA MARKETING j.d.o.o Krapina, Mihaljekov Jarek 67, OIB 33953925965, MBS 080880669, Klasa: 110-07/17-01/04, Ur.broj: 04-06-17-4274.</w:t>
      </w:r>
    </w:p>
    <w:p w:rsidRDefault="009E34A0" w:rsidP="009E34A0" w:rsidR="009E34A0">
      <w:pPr>
        <w:jc w:val="both"/>
      </w:pPr>
    </w:p>
    <w:p w:rsidRDefault="009E34A0" w:rsidP="009E34A0" w:rsidR="009E34A0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8032F" w:rsidP="00C8032F" w:rsidR="00C8032F">
      <w:pPr>
        <w:jc w:val="both"/>
      </w:pPr>
    </w:p>
    <w:p w:rsidRDefault="00C43FA3" w:rsidP="000C543C" w:rsidR="00743ABF">
      <w:pPr>
        <w:ind w:firstLine="720"/>
        <w:jc w:val="both"/>
      </w:pPr>
      <w:r>
        <w:t xml:space="preserve">Sukladno Izvješću privremenog stečajnog upravitelja određenog rješenjem ovog suda </w:t>
      </w:r>
      <w:r w:rsidR="00B9414B">
        <w:t>3 St-</w:t>
      </w:r>
      <w:r w:rsidR="009E34A0">
        <w:t>584/18-4 od 17. ru</w:t>
      </w:r>
      <w:r w:rsidR="00C8032F">
        <w:t>jna 2018.</w:t>
      </w:r>
      <w:r>
        <w:t xml:space="preserve"> g., koje je usmeno iznio na ročištu održanom dana </w:t>
      </w:r>
      <w:r w:rsidR="000606CE">
        <w:t>23. listopada 201</w:t>
      </w:r>
      <w:r w:rsidR="00006C35">
        <w:t>8</w:t>
      </w:r>
      <w:r w:rsidR="00FB2AB4">
        <w:t>.</w:t>
      </w:r>
      <w:r w:rsidR="00CA7C83">
        <w:t xml:space="preserve"> razvidno je da su kod </w:t>
      </w:r>
      <w:r>
        <w:t xml:space="preserve">stečajnog dužnika ostvareni stečajni razlozi predviđeni člankom 5. Stečajnog zakona - dužnik je nesposoban za plaćanje i prezadužen. 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0606CE" w:rsidRPr="000606CE">
        <w:t>41.525,40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606CE">
        <w:t xml:space="preserve">23. listopada 2018.               </w:t>
      </w:r>
    </w:p>
    <w:p w:rsidRDefault="004453B6" w:rsidP="004453B6" w:rsidR="004453B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453B6" w:rsidP="004453B6" w:rsidR="004453B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91C0B" w:rsidP="004B741D" w:rsidR="00991C0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84B61">
        <w:t xml:space="preserve">25.11.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68C" w:rsidR="0076068C">
      <w:r>
        <w:separator/>
      </w:r>
    </w:p>
  </w:endnote>
  <w:endnote w:id="0" w:type="continuationSeparator">
    <w:p w:rsidRDefault="0076068C" w:rsidR="00760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68C" w:rsidR="0076068C">
      <w:r>
        <w:separator/>
      </w:r>
    </w:p>
  </w:footnote>
  <w:footnote w:id="0" w:type="continuationSeparator">
    <w:p w:rsidRDefault="0076068C" w:rsidR="00760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6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29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  3 St-</w:t>
        </w:r>
        <w:r w:rsidR="000E0DB7">
          <w:t xml:space="preserve">584/18-11    </w:t>
        </w:r>
      </w:sdtContent>
    </w:sdt>
    <w:r w:rsidR="000E0DB7">
      <w:t xml:space="preserve">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10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6232"/>
    <w:rsid w:val="000C20F1"/>
    <w:rsid w:val="000C543C"/>
    <w:rsid w:val="000C5CB1"/>
    <w:rsid w:val="000C72EB"/>
    <w:rsid w:val="000C7F37"/>
    <w:rsid w:val="000E0DB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5857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021E7"/>
    <w:rsid w:val="003050AD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83929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453B6"/>
    <w:rsid w:val="00451DD6"/>
    <w:rsid w:val="00470B34"/>
    <w:rsid w:val="004806AD"/>
    <w:rsid w:val="00484B61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5624C"/>
    <w:rsid w:val="00570B0B"/>
    <w:rsid w:val="00575754"/>
    <w:rsid w:val="00580AE3"/>
    <w:rsid w:val="00581D53"/>
    <w:rsid w:val="005917F2"/>
    <w:rsid w:val="00596DE6"/>
    <w:rsid w:val="005B403D"/>
    <w:rsid w:val="005C1CFD"/>
    <w:rsid w:val="005D2148"/>
    <w:rsid w:val="005D2412"/>
    <w:rsid w:val="005D2989"/>
    <w:rsid w:val="005D6E10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455EB"/>
    <w:rsid w:val="00945A56"/>
    <w:rsid w:val="00953C0B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9414B"/>
    <w:rsid w:val="00BB2037"/>
    <w:rsid w:val="00BB36DC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8032F"/>
    <w:rsid w:val="00C9197B"/>
    <w:rsid w:val="00CA5EA9"/>
    <w:rsid w:val="00CA7C83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392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392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92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92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392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392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92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92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PETA AVENIJA MARKETING j.d.o.o.</izvorni_sadrzaj>
    <derivirana_varijabla naziv="DomainObject.Predmet.ProtustrankaFormated_1">  PETA AVENIJA MARKETING j.d.o.o.</derivirana_varijabla>
  </DomainObject.Predmet.ProtustrankaFormated>
  <DomainObject.Predmet.ProtustrankaFormatedOIB>
    <izvorni_sadrzaj>  PETA AVENIJA MARKETING j.d.o.o., OIB 33953925965</izvorni_sadrzaj>
    <derivirana_varijabla naziv="DomainObject.Predmet.ProtustrankaFormatedOIB_1">  PETA AVENIJA MARKETING j.d.o.o., OIB 33953925965</derivirana_varijabla>
  </DomainObject.Predmet.ProtustrankaFormatedOIB>
  <DomainObject.Predmet.ProtustrankaFormatedWithAdress>
    <izvorni_sadrzaj> PETA AVENIJA MARKETING j.d.o.o., Mihaljekov Jarek 67, 49000 Krapina</izvorni_sadrzaj>
    <derivirana_varijabla naziv="DomainObject.Predmet.ProtustrankaFormatedWithAdress_1"> PETA AVENIJA MARKETING j.d.o.o., Mihaljekov Jarek 67, 49000 Krapina</derivirana_varijabla>
  </DomainObject.Predmet.ProtustrankaFormatedWithAdress>
  <DomainObject.Predmet.ProtustrankaFormatedWithAdressOIB>
    <izvorni_sadrzaj> PETA AVENIJA MARKETING j.d.o.o., OIB 33953925965, Mihaljekov Jarek 67, 49000 Krapina</izvorni_sadrzaj>
    <derivirana_varijabla naziv="DomainObject.Predmet.ProtustrankaFormatedWithAdressOIB_1"> PETA AVENIJA MARKETING j.d.o.o., OIB 33953925965, Mihaljekov Jarek 67, 49000 Krapina</derivirana_varijabla>
  </DomainObject.Predmet.ProtustrankaFormatedWithAdressOIB>
  <DomainObject.Predmet.ProtustrankaWithAdress>
    <izvorni_sadrzaj>PETA AVENIJA MARKETING j.d.o.o. Mihaljekov Jarek 67, 49000 Krapina</izvorni_sadrzaj>
    <derivirana_varijabla naziv="DomainObject.Predmet.ProtustrankaWithAdress_1">PETA AVENIJA MARKETING j.d.o.o. Mihaljekov Jarek 67, 49000 Krapina</derivirana_varijabla>
  </DomainObject.Predmet.ProtustrankaWithAdress>
  <DomainObject.Predmet.ProtustrankaWithAdressOIB>
    <izvorni_sadrzaj>PETA AVENIJA MARKETING j.d.o.o., OIB 33953925965, Mihaljekov Jarek 67, 49000 Krapina</izvorni_sadrzaj>
    <derivirana_varijabla naziv="DomainObject.Predmet.ProtustrankaWithAdressOIB_1">PETA AVENIJA MARKETING j.d.o.o., OIB 33953925965, Mihaljekov Jarek 67, 49000 Krapina</derivirana_varijabla>
  </DomainObject.Predmet.ProtustrankaWithAdressOIB>
  <DomainObject.Predmet.ProtustrankaNazivFormated>
    <izvorni_sadrzaj>PETA AVENIJA MARKETING j.d.o.o.</izvorni_sadrzaj>
    <derivirana_varijabla naziv="DomainObject.Predmet.ProtustrankaNazivFormated_1">PETA AVENIJA MARKETING j.d.o.o.</derivirana_varijabla>
  </DomainObject.Predmet.ProtustrankaNazivFormated>
  <DomainObject.Predmet.ProtustrankaNazivFormatedOIB>
    <izvorni_sadrzaj>PETA AVENIJA MARKETING j.d.o.o., OIB 33953925965</izvorni_sadrzaj>
    <derivirana_varijabla naziv="DomainObject.Predmet.ProtustrankaNazivFormatedOIB_1">PETA AVENIJA MARKETING j.d.o.o., OIB 33953925965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MARKETING j.d.o.o.</item>
    </izvorni_sadrzaj>
    <derivirana_varijabla naziv="DomainObject.Predmet.ProtuStrankaListFormated_1">
      <item>PETA AVENIJA MARKETING j.d.o.o.</item>
    </derivirana_varijabla>
  </DomainObject.Predmet.ProtuStrankaListFormated>
  <DomainObject.Predmet.ProtuStrankaListFormatedOIB>
    <izvorni_sadrzaj>
      <item>PETA AVENIJA MARKETING j.d.o.o., OIB 33953925965</item>
    </izvorni_sadrzaj>
    <derivirana_varijabla naziv="DomainObject.Predmet.ProtuStrankaListFormatedOIB_1">
      <item>PETA AVENIJA MARKETING j.d.o.o., OIB 33953925965</item>
    </derivirana_varijabla>
  </DomainObject.Predmet.ProtuStrankaListFormatedOIB>
  <DomainObject.Predmet.ProtuStrankaListFormatedWithAdress>
    <izvorni_sadrzaj>
      <item>PETA AVENIJA MARKETING j.d.o.o., Mihaljekov Jarek 67, 49000 Krapina</item>
    </izvorni_sadrzaj>
    <derivirana_varijabla naziv="DomainObject.Predmet.ProtuStrankaListFormatedWithAdress_1">
      <item>PETA AVENIJA MARKETING j.d.o.o., Mihaljekov Jarek 67, 49000 Krapina</item>
    </derivirana_varijabla>
  </DomainObject.Predmet.ProtuStrankaListFormatedWithAdress>
  <DomainObject.Predmet.ProtuStrankaListFormatedWithAdressOIB>
    <izvorni_sadrzaj>
      <item>PETA AVENIJA MARKETING j.d.o.o., OIB 33953925965, Mihaljekov Jarek 67, 49000 Krapina</item>
    </izvorni_sadrzaj>
    <derivirana_varijabla naziv="DomainObject.Predmet.ProtuStrankaListFormatedWithAdressOIB_1">
      <item>PETA AVENIJA MARKETING j.d.o.o., OIB 33953925965, Mihaljekov Jarek 67, 49000 Krapina</item>
    </derivirana_varijabla>
  </DomainObject.Predmet.ProtuStrankaListFormatedWithAdressOIB>
  <DomainObject.Predmet.ProtuStrankaListNazivFormated>
    <izvorni_sadrzaj>
      <item>PETA AVENIJA MARKETING j.d.o.o.</item>
    </izvorni_sadrzaj>
    <derivirana_varijabla naziv="DomainObject.Predmet.ProtuStrankaListNazivFormated_1">
      <item>PETA AVENIJA MARKETING j.d.o.o.</item>
    </derivirana_varijabla>
  </DomainObject.Predmet.ProtuStrankaListNazivFormated>
  <DomainObject.Predmet.ProtuStrankaListNazivFormatedOIB>
    <izvorni_sadrzaj>
      <item>PETA AVENIJA MARKETING j.d.o.o., OIB 33953925965</item>
    </izvorni_sadrzaj>
    <derivirana_varijabla naziv="DomainObject.Predmet.ProtuStrankaListNazivFormatedOIB_1">
      <item>PETA AVENIJA MARKETING j.d.o.o., OIB 33953925965</item>
    </derivirana_varijabla>
  </DomainObject.Predmet.ProtuStrankaListNazivFormatedOIB>
  <DomainObject.Predmet.OstaliListFormated>
    <izvorni_sadrzaj>
      <item>Josip Broz</item>
    </izvorni_sadrzaj>
    <derivirana_varijabla naziv="DomainObject.Predmet.OstaliListFormated_1">
      <item>Josip Broz</item>
    </derivirana_varijabla>
  </DomainObject.Predmet.OstaliListFormated>
  <DomainObject.Predmet.OstaliListFormatedOIB>
    <izvorni_sadrzaj>
      <item>Josip Broz, OIB 21879215752</item>
    </izvorni_sadrzaj>
    <derivirana_varijabla naziv="DomainObject.Predmet.OstaliListFormatedOIB_1">
      <item>Josip Broz, OIB 21879215752</item>
    </derivirana_varijabla>
  </DomainObject.Predmet.OstaliListFormatedOIB>
  <DomainObject.Predmet.OstaliListFormatedWithAdress>
    <izvorni_sadrzaj>
      <item>Josip Broz, Ravninsko 20, 49225 Ravninsko</item>
    </izvorni_sadrzaj>
    <derivirana_varijabla naziv="DomainObject.Predmet.OstaliListFormatedWithAdress_1">
      <item>Josip Broz, Ravninsko 20, 49225 Ravninsko</item>
    </derivirana_varijabla>
  </DomainObject.Predmet.OstaliListFormatedWithAdress>
  <DomainObject.Predmet.OstaliListFormatedWithAdressOIB>
    <izvorni_sadrzaj>
      <item>Josip Broz, OIB 21879215752, Ravninsko 20, 49225 Ravninsko</item>
    </izvorni_sadrzaj>
    <derivirana_varijabla naziv="DomainObject.Predmet.OstaliListFormatedWithAdressOIB_1">
      <item>Josip Broz, OIB 21879215752, Ravninsko 20, 49225 Ravninsko</item>
    </derivirana_varijabla>
  </DomainObject.Predmet.OstaliListFormatedWithAdressOIB>
  <DomainObject.Predmet.OstaliListNazivFormated>
    <izvorni_sadrzaj>
      <item>Josip Broz</item>
    </izvorni_sadrzaj>
    <derivirana_varijabla naziv="DomainObject.Predmet.OstaliListNazivFormated_1">
      <item>Josip Broz</item>
    </derivirana_varijabla>
  </DomainObject.Predmet.OstaliListNazivFormated>
  <DomainObject.Predmet.OstaliListNazivFormatedOIB>
    <izvorni_sadrzaj>
      <item>Josip Broz, OIB 21879215752</item>
    </izvorni_sadrzaj>
    <derivirana_varijabla naziv="DomainObject.Predmet.OstaliListNazivFormatedOIB_1">
      <item>Josip Broz, OIB 21879215752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MARKETING j.d.o.o.</izvorni_sadrzaj>
    <derivirana_varijabla naziv="DomainObject.Predmet.ProtustrankaIDrugi_1">PETA AVENIJA MARKETING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MARKETING j.d.o.o., OIB 33953925965, Mihaljekov Jarek 67, 49000 Krapina</izvorni_sadrzaj>
    <derivirana_varijabla naziv="DomainObject.Predmet.ProtustrankaIDrugiAdressOIB_1">PETA AVENIJA MARKETING j.d.o.o., OIB 33953925965, Mihaljekov Jarek 67,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AVENIJA MARKETING j.d.o.o.</item>
      <item>FINA Regionalni centar Zagreb</item>
      <item>Josip Broz</item>
    </izvorni_sadrzaj>
    <derivirana_varijabla naziv="DomainObject.Predmet.SudioniciListNaziv_1">
      <item>PETA AVENIJA MARKETING j.d.o.o.</item>
      <item>FINA Regionalni centar Zagreb</item>
      <item>Josip Broz</item>
    </derivirana_varijabla>
  </DomainObject.Predmet.SudioniciListNaziv>
  <DomainObject.Predmet.SudioniciListAdressOIB>
    <izvorni_sadrzaj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izvorni_sadrzaj>
    <derivirana_varijabla naziv="DomainObject.Predmet.SudioniciListAdressOIB_1"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33953925965</item>
      <item>, OIB 85821130368</item>
      <item>, OIB 21879215752</item>
    </izvorni_sadrzaj>
    <derivirana_varijabla naziv="DomainObject.Predmet.SudioniciListNazivOIB_1">
      <item>, OIB 33953925965</item>
      <item>, OIB 85821130368</item>
      <item>, OIB 21879215752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31. srpnja 2018.</izvorni_sadrzaj>
    <derivirana_varijabla naziv="DomainObject.PredzadnjaOdlukaIzPredmeta.DatumDonosenjaOdluke_1">31. srpnja 2018.</derivirana_varijabla>
  </DomainObject.PredzadnjaOdlukaIzPredmeta.DatumDonosenjaOdluke>
  <DomainObject.PredzadnjaOdlukaIzPredmeta.Oznaka>
    <izvorni_sadrzaj>St-584/2018-3</izvorni_sadrzaj>
    <derivirana_varijabla naziv="DomainObject.PredzadnjaOdlukaIzPredmeta.Oznaka_1">St-584/2018-3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F05BE-C0C8-4D0E-9722-5072C10523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2814</properties:Characters>
  <properties:Lines>88</properties:Lines>
  <properties:Paragraphs>34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2018-10-23T10:21:00Z</cp:lastPrinted>
  <dcterms:modified xmlns:xsi="http://www.w3.org/2001/XMLSchema-instance" xsi:type="dcterms:W3CDTF">2018-10-23T10:22:00Z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