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d208" w14:paraId="627d20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2E6FEE">
        <w:rPr>
          <w:rFonts w:hAnsi="Times New Roman" w:ascii="Times New Roman"/>
          <w:b/>
          <w:bCs/>
          <w:sz w:val="24"/>
          <w:szCs w:val="24"/>
        </w:rPr>
        <w:t>314</w:t>
      </w:r>
      <w:r w:rsidR="002D1532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F1772">
        <w:rPr>
          <w:rFonts w:hAnsi="Times New Roman" w:ascii="Times New Roman"/>
        </w:rPr>
        <w:t>314</w:t>
      </w:r>
      <w:r w:rsidR="002D15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D1532" w:rsidRPr="002D1532">
        <w:rPr>
          <w:rFonts w:hAnsi="Times New Roman" w:ascii="Times New Roman"/>
        </w:rPr>
        <w:t>MALI PODUZETNIK ZAGREB POSLOVNA UDRUGA ZA RAZVOJ MALOG PODUZETNIŠTVA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D1532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2D1532" w:rsidRPr="002D1532">
        <w:rPr>
          <w:rFonts w:hAnsi="Times New Roman" w:ascii="Times New Roman"/>
        </w:rPr>
        <w:t>85603180359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A7C16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C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C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C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C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C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C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C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C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3146</izvorni_sadrzaj>
    <derivirana_varijabla naziv="DomainObject.Predmet.Broj_1">3146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St-3146/2016</izvorni_sadrzaj>
    <derivirana_varijabla naziv="DomainObject.Predmet.OznakaBroj_1">St-3146/2016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PODUZETNIK ZAGREB POSLOVNA UDRUGA ZA RAZVOJ MALOG PODUZETNIŠTVA</izvorni_sadrzaj>
    <derivirana_varijabla naziv="DomainObject.Predmet.ProtustrankaFormated_1">  MALI PODUZETNIK ZAGREB POSLOVNA UDRUGA ZA RAZVOJ MALOG PODUZETNIŠTVA</derivirana_varijabla>
  </DomainObject.Predmet.ProtustrankaFormated>
  <DomainObject.Predmet.ProtustrankaFormatedOIB>
    <izvorni_sadrzaj>  MALI PODUZETNIK ZAGREB POSLOVNA UDRUGA ZA RAZVOJ MALOG PODUZETNIŠTVA, OIB 85603180359</izvorni_sadrzaj>
    <derivirana_varijabla naziv="DomainObject.Predmet.ProtustrankaFormatedOIB_1">  MALI PODUZETNIK ZAGREB POSLOVNA UDRUGA ZA RAZVOJ MALOG PODUZETNIŠTVA, OIB 85603180359</derivirana_varijabla>
  </DomainObject.Predmet.ProtustrankaFormatedOIB>
  <DomainObject.Predmet.ProtustrankaFormatedWithAdress>
    <izvorni_sadrzaj> MALI PODUZETNIK ZAGREB POSLOVNA UDRUGA ZA RAZVOJ MALOG PODUZETNIŠTVA, Uljanički put 24, 10000 Zagreb</izvorni_sadrzaj>
    <derivirana_varijabla naziv="DomainObject.Predmet.ProtustrankaFormatedWithAdress_1"> MALI PODUZETNIK ZAGREB POSLOVNA UDRUGA ZA RAZVOJ MALOG PODUZETNIŠTVA, Uljanički put 24, 10000 Zagreb</derivirana_varijabla>
  </DomainObject.Predmet.ProtustrankaFormatedWithAdress>
  <DomainObject.Predmet.ProtustrankaFormatedWithAdressOIB>
    <izvorni_sadrzaj> MALI PODUZETNIK ZAGREB POSLOVNA UDRUGA ZA RAZVOJ MALOG PODUZETNIŠTVA, OIB 85603180359, Uljanički put 24, 10000 Zagreb</izvorni_sadrzaj>
    <derivirana_varijabla naziv="DomainObject.Predmet.ProtustrankaFormatedWithAdressOIB_1"> MALI PODUZETNIK ZAGREB POSLOVNA UDRUGA ZA RAZVOJ MALOG PODUZETNIŠTVA, OIB 85603180359, Uljanički put 24, 10000 Zagreb</derivirana_varijabla>
  </DomainObject.Predmet.ProtustrankaFormatedWithAdressOIB>
  <DomainObject.Predmet.ProtustrankaWithAdress>
    <izvorni_sadrzaj>MALI PODUZETNIK ZAGREB POSLOVNA UDRUGA ZA RAZVOJ MALOG PODUZETNIŠTVA Uljanički put 24, 10000 Zagreb</izvorni_sadrzaj>
    <derivirana_varijabla naziv="DomainObject.Predmet.ProtustrankaWithAdress_1">MALI PODUZETNIK ZAGREB POSLOVNA UDRUGA ZA RAZVOJ MALOG PODUZETNIŠTVA Uljanički put 24, 10000 Zagreb</derivirana_varijabla>
  </DomainObject.Predmet.ProtustrankaWithAdress>
  <DomainObject.Predmet.ProtustrankaWithAdressOIB>
    <izvorni_sadrzaj>MALI PODUZETNIK ZAGREB POSLOVNA UDRUGA ZA RAZVOJ MALOG PODUZETNIŠTVA, OIB 85603180359, Uljanički put 24, 10000 Zagreb</izvorni_sadrzaj>
    <derivirana_varijabla naziv="DomainObject.Predmet.ProtustrankaWithAdressOIB_1">MALI PODUZETNIK ZAGREB POSLOVNA UDRUGA ZA RAZVOJ MALOG PODUZETNIŠTVA, OIB 85603180359, Uljanički put 24, 10000 Zagreb</derivirana_varijabla>
  </DomainObject.Predmet.ProtustrankaWithAdressOIB>
  <DomainObject.Predmet.ProtustrankaNazivFormated>
    <izvorni_sadrzaj>MALI PODUZETNIK ZAGREB POSLOVNA UDRUGA ZA RAZVOJ MALOG PODUZETNIŠTVA</izvorni_sadrzaj>
    <derivirana_varijabla naziv="DomainObject.Predmet.ProtustrankaNazivFormated_1">MALI PODUZETNIK ZAGREB POSLOVNA UDRUGA ZA RAZVOJ MALOG PODUZETNIŠTVA</derivirana_varijabla>
  </DomainObject.Predmet.ProtustrankaNazivFormated>
  <DomainObject.Predmet.ProtustrankaNazivFormatedOIB>
    <izvorni_sadrzaj>MALI PODUZETNIK ZAGREB POSLOVNA UDRUGA ZA RAZVOJ MALOG PODUZETNIŠTVA, OIB 85603180359</izvorni_sadrzaj>
    <derivirana_varijabla naziv="DomainObject.Predmet.ProtustrankaNazivFormatedOIB_1">MALI PODUZETNIK ZAGREB POSLOVNA UDRUGA ZA RAZVOJ MALOG PODUZETNIŠTVA, OIB 85603180359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PODUZETNIK ZAGREB POSLOVNA UDRUGA ZA RAZVOJ MALOG PODUZETNIŠTVA</item>
    </izvorni_sadrzaj>
    <derivirana_varijabla naziv="DomainObject.Predmet.ProtuStrankaListFormated_1">
      <item>MALI PODUZETNIK ZAGREB POSLOVNA UDRUGA ZA RAZVOJ MALOG PODUZETNIŠTVA</item>
    </derivirana_varijabla>
  </DomainObject.Predmet.ProtuStrankaListFormated>
  <DomainObject.Predmet.ProtuStrankaListFormatedOIB>
    <izvorni_sadrzaj>
      <item>MALI PODUZETNIK ZAGREB POSLOVNA UDRUGA ZA RAZVOJ MALOG PODUZETNIŠTVA, OIB 85603180359</item>
    </izvorni_sadrzaj>
    <derivirana_varijabla naziv="DomainObject.Predmet.ProtuStrankaListFormatedOIB_1">
      <item>MALI PODUZETNIK ZAGREB POSLOVNA UDRUGA ZA RAZVOJ MALOG PODUZETNIŠTVA, OIB 85603180359</item>
    </derivirana_varijabla>
  </DomainObject.Predmet.ProtuStrankaListFormatedOIB>
  <DomainObject.Predmet.ProtuStrankaListFormatedWithAdress>
    <izvorni_sadrzaj>
      <item>MALI PODUZETNIK ZAGREB POSLOVNA UDRUGA ZA RAZVOJ MALOG PODUZETNIŠTVA, Uljanički put 24, 10000 Zagreb</item>
    </izvorni_sadrzaj>
    <derivirana_varijabla naziv="DomainObject.Predmet.ProtuStrankaListFormatedWithAdress_1">
      <item>MALI PODUZETNIK ZAGREB POSLOVNA UDRUGA ZA RAZVOJ MALOG PODUZETNIŠTVA, Uljanički put 24, 10000 Zagreb</item>
    </derivirana_varijabla>
  </DomainObject.Predmet.ProtuStrankaListFormatedWithAdress>
  <DomainObject.Predmet.ProtuStrankaListFormatedWithAdressOIB>
    <izvorni_sadrzaj>
      <item>MALI PODUZETNIK ZAGREB POSLOVNA UDRUGA ZA RAZVOJ MALOG PODUZETNIŠTVA, OIB 85603180359, Uljanički put 24, 10000 Zagreb</item>
    </izvorni_sadrzaj>
    <derivirana_varijabla naziv="DomainObject.Predmet.ProtuStrankaListFormatedWithAdressOIB_1">
      <item>MALI PODUZETNIK ZAGREB POSLOVNA UDRUGA ZA RAZVOJ MALOG PODUZETNIŠTVA, OIB 85603180359, Uljanički put 24, 10000 Zagreb</item>
    </derivirana_varijabla>
  </DomainObject.Predmet.ProtuStrankaListFormatedWithAdressOIB>
  <DomainObject.Predmet.ProtuStrankaListNazivFormated>
    <izvorni_sadrzaj>
      <item>MALI PODUZETNIK ZAGREB POSLOVNA UDRUGA ZA RAZVOJ MALOG PODUZETNIŠTVA</item>
    </izvorni_sadrzaj>
    <derivirana_varijabla naziv="DomainObject.Predmet.ProtuStrankaListNazivFormated_1">
      <item>MALI PODUZETNIK ZAGREB POSLOVNA UDRUGA ZA RAZVOJ MALOG PODUZETNIŠTVA</item>
    </derivirana_varijabla>
  </DomainObject.Predmet.ProtuStrankaListNazivFormated>
  <DomainObject.Predmet.ProtuStrankaListNazivFormatedOIB>
    <izvorni_sadrzaj>
      <item>MALI PODUZETNIK ZAGREB POSLOVNA UDRUGA ZA RAZVOJ MALOG PODUZETNIŠTVA, OIB 85603180359</item>
    </izvorni_sadrzaj>
    <derivirana_varijabla naziv="DomainObject.Predmet.ProtuStrankaListNazivFormatedOIB_1">
      <item>MALI PODUZETNIK ZAGREB POSLOVNA UDRUGA ZA RAZVOJ MALOG PODUZETNIŠTVA, OIB 85603180359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PODUZETNIK ZAGREB POSLOVNA UDRUGA ZA RAZVOJ MALOG PODUZETNIŠTVA</izvorni_sadrzaj>
    <derivirana_varijabla naziv="DomainObject.Predmet.ProtustrankaIDrugi_1">MALI PODUZETNIK ZAGREB POSLOVNA UDRUGA ZA RAZVOJ MALOG PODUZETNIŠTVA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PODUZETNIK ZAGREB POSLOVNA UDRUGA ZA RAZVOJ MALOG PODUZETNIŠTVA, OIB 85603180359, Uljanički put 24, 10000 Zagreb</izvorni_sadrzaj>
    <derivirana_varijabla naziv="DomainObject.Predmet.ProtustrankaIDrugiAdressOIB_1">MALI PODUZETNIK ZAGREB POSLOVNA UDRUGA ZA RAZVOJ MALOG PODUZETNIŠTVA, OIB 85603180359, Uljanički put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PODUZETNIK ZAGREB POSLOVNA UDRUGA ZA RAZVOJ MALOG PODUZETNIŠTVA</item>
    </izvorni_sadrzaj>
    <derivirana_varijabla naziv="DomainObject.Predmet.SudioniciListNaziv_1">
      <item>FINA Regionalni centar Zagreb</item>
      <item>MALI PODUZETNIK ZAGREB POSLOVNA UDRUGA ZA RAZVOJ MALOG PODUZETNIŠTVA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PODUZETNIK ZAGREB POSLOVNA UDRUGA ZA RAZVOJ MALOG PODUZETNIŠTVA, OIB 85603180359, Uljanički put 24,10000 Zagreb</item>
    </izvorni_sadrzaj>
    <derivirana_varijabla naziv="DomainObject.Predmet.SudioniciListAdressOIB_1">
      <item>FINA Regionalni centar Zagreb, OIB 85821130368, Trg svibanjskih žrtava 1995. 1,10000 Zagreb</item>
      <item>MALI PODUZETNIK ZAGREB POSLOVNA UDRUGA ZA RAZVOJ MALOG PODUZETNIŠTVA, OIB 85603180359, Uljanički put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85603180359</item>
    </izvorni_sadrzaj>
    <derivirana_varijabla naziv="DomainObject.Predmet.SudioniciListNazivOIB_1">
      <item>, OIB 85821130368</item>
      <item>, OIB 85603180359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813</properties:Characters>
  <properties:Lines>48</properties:Lines>
  <properties:Paragraphs>21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2016-06-08T09:27:00Z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