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2e8a682" w14:paraId="2e8a682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AA6DB5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St-55/2018-7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AA6DB5">
        <w:t xml:space="preserve">DITA NOVA j.d.o.o., </w:t>
      </w:r>
      <w:proofErr w:type="spellStart"/>
      <w:r w:rsidR="00AA6DB5">
        <w:t>Belica</w:t>
      </w:r>
      <w:proofErr w:type="spellEnd"/>
      <w:r w:rsidR="00AA6DB5">
        <w:t>, Radnička 49</w:t>
      </w:r>
      <w:r w:rsidR="00BF5A43">
        <w:t xml:space="preserve">, OIB: </w:t>
      </w:r>
      <w:r w:rsidR="00AA6DB5" w:rsidRPr="001B1EDE">
        <w:t>01750444315</w:t>
      </w:r>
      <w:r w:rsidR="00BF5A43" w:rsidRPr="001B1EDE">
        <w:t xml:space="preserve">, </w:t>
      </w:r>
      <w:r w:rsidR="00703FE2" w:rsidRPr="001B1EDE">
        <w:t xml:space="preserve">dana </w:t>
      </w:r>
      <w:r w:rsidR="00231967" w:rsidRPr="001B1EDE">
        <w:t>1</w:t>
      </w:r>
      <w:r w:rsidR="001B1EDE" w:rsidRPr="001B1EDE">
        <w:t>2</w:t>
      </w:r>
      <w:r w:rsidR="00231967" w:rsidRPr="001B1EDE">
        <w:t xml:space="preserve">. </w:t>
      </w:r>
      <w:r w:rsidR="00AA6DB5" w:rsidRPr="001B1EDE">
        <w:t xml:space="preserve">travnja 2018. </w:t>
      </w:r>
      <w:r w:rsidR="00231967" w:rsidRPr="001B1EDE">
        <w:t xml:space="preserve"> </w:t>
      </w:r>
      <w:r w:rsidR="0029485F" w:rsidRPr="001B1EDE">
        <w:t xml:space="preserve"> </w:t>
      </w:r>
      <w:r w:rsidR="00682925" w:rsidRPr="001B1EDE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AA6DB5">
        <w:t>DITA NOVA j.d.o.o.</w:t>
      </w:r>
      <w:r w:rsidR="00231967">
        <w:t xml:space="preserve">, OIB: </w:t>
      </w:r>
      <w:r w:rsidR="00AA6DB5">
        <w:t>01750444315</w:t>
      </w:r>
      <w:r w:rsidR="00231967">
        <w:t xml:space="preserve">, sa sjedištem u </w:t>
      </w:r>
      <w:proofErr w:type="spellStart"/>
      <w:r w:rsidR="00AA6DB5">
        <w:t>Belici</w:t>
      </w:r>
      <w:proofErr w:type="spellEnd"/>
      <w:r w:rsidR="00AA6DB5">
        <w:t>, Radnička 49</w:t>
      </w:r>
      <w:r w:rsidR="00231967" w:rsidRPr="001B1EDE">
        <w:t>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231967" w:rsidRPr="001B1EDE">
        <w:t>1</w:t>
      </w:r>
      <w:r w:rsidR="001B1EDE" w:rsidRPr="001B1EDE">
        <w:t>2</w:t>
      </w:r>
      <w:r w:rsidR="00AA6DB5" w:rsidRPr="001B1EDE">
        <w:t>. travnja</w:t>
      </w:r>
      <w:r w:rsidR="0029485F" w:rsidRPr="001B1EDE">
        <w:t xml:space="preserve"> 2018.</w:t>
      </w:r>
      <w:r w:rsidR="00F2339C" w:rsidRPr="001B1EDE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Sanja </w:t>
      </w:r>
      <w:proofErr w:type="spellStart"/>
      <w:r w:rsidR="00AA6DB5">
        <w:t>Janči</w:t>
      </w:r>
      <w:proofErr w:type="spellEnd"/>
      <w:r w:rsidR="00AA6DB5">
        <w:t xml:space="preserve">, iz Čakovca, Mihovila </w:t>
      </w:r>
      <w:proofErr w:type="spellStart"/>
      <w:r w:rsidR="00AA6DB5">
        <w:t>Pavleka</w:t>
      </w:r>
      <w:proofErr w:type="spellEnd"/>
      <w:r w:rsidR="00AA6DB5">
        <w:t xml:space="preserve"> </w:t>
      </w:r>
      <w:proofErr w:type="spellStart"/>
      <w:r w:rsidR="00AA6DB5">
        <w:t>Miškine</w:t>
      </w:r>
      <w:proofErr w:type="spellEnd"/>
      <w:r w:rsidR="00AA6DB5">
        <w:t xml:space="preserve"> 25, OIB: 93345021703.</w:t>
      </w:r>
      <w:r w:rsidR="00231967">
        <w:t xml:space="preserve">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AA6DB5">
        <w:t xml:space="preserve">DITA NOVA j.d.o.o., sa sjedištem u </w:t>
      </w:r>
      <w:proofErr w:type="spellStart"/>
      <w:r w:rsidR="00AA6DB5">
        <w:t>Belici</w:t>
      </w:r>
      <w:proofErr w:type="spellEnd"/>
      <w:r w:rsidR="00AA6DB5">
        <w:t xml:space="preserve">, Radnička 49, OIB: 01750444315.                   </w:t>
      </w:r>
      <w:r w:rsidR="00F2339C">
        <w:t xml:space="preserve">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231967">
        <w:t xml:space="preserve"> </w:t>
      </w:r>
      <w:r w:rsidR="00AA6DB5">
        <w:t>DITA NOVA j.d.o.o.</w:t>
      </w:r>
      <w:r w:rsidR="00231967">
        <w:t xml:space="preserve">, OIB: </w:t>
      </w:r>
      <w:r w:rsidR="00AA6DB5">
        <w:t>01750444315</w:t>
      </w:r>
      <w:r w:rsidR="00231967">
        <w:t xml:space="preserve">, sa sjedištem u </w:t>
      </w:r>
      <w:proofErr w:type="spellStart"/>
      <w:r w:rsidR="00AA6DB5">
        <w:t>Belici</w:t>
      </w:r>
      <w:proofErr w:type="spellEnd"/>
      <w:r w:rsidR="00AA6DB5">
        <w:t xml:space="preserve">, Radnička 49,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AA6DB5">
        <w:t>7. veljače 2018</w:t>
      </w:r>
      <w:r w:rsidR="00BF5A43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AA6DB5">
        <w:t>31. siječnja 2018.</w:t>
      </w:r>
      <w:r w:rsidR="00F3222E">
        <w:t xml:space="preserve"> ima evidentirane neizvršene osnove za plaćanje u ukupnom iznosu od </w:t>
      </w:r>
      <w:r w:rsidR="00AA6DB5">
        <w:t>27</w:t>
      </w:r>
      <w:r w:rsidR="00231967">
        <w:t>.</w:t>
      </w:r>
      <w:r w:rsidR="00AA6DB5">
        <w:t>412,25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AA6DB5">
        <w:t>55/2018-3 od 8.2.2018.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AA6DB5">
        <w:t xml:space="preserve">55/2018-6 od 1. ožujka 2018.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231967" w:rsidRPr="001B1EDE">
        <w:t>1</w:t>
      </w:r>
      <w:r w:rsidR="001B1EDE">
        <w:t>2</w:t>
      </w:r>
      <w:r w:rsidR="0029485F" w:rsidRPr="001B1EDE">
        <w:t xml:space="preserve">. </w:t>
      </w:r>
      <w:r w:rsidR="00AA6DB5" w:rsidRPr="001B1EDE">
        <w:t>travnja</w:t>
      </w:r>
      <w:r w:rsidR="0029485F" w:rsidRPr="001B1EDE">
        <w:t xml:space="preserve"> 2018.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C17DAB">
        <w:t>, v.r.</w:t>
      </w:r>
    </w:p>
    <w:p w:rsidRDefault="00C17DAB" w:rsidP="00703FE2" w:rsidR="00C17DAB">
      <w:pPr>
        <w:spacing w:lineRule="auto" w:line="240" w:after="0"/>
        <w:ind w:left="4956"/>
        <w:jc w:val="center"/>
      </w:pPr>
    </w:p>
    <w:p w:rsidRDefault="00C17DAB" w:rsidP="00703FE2" w:rsidR="00C17DAB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31967" w:rsidP="00703FE2" w:rsidR="00231967">
      <w:pPr>
        <w:spacing w:lineRule="auto" w:line="240" w:after="0"/>
        <w:ind w:left="4956"/>
        <w:jc w:val="center"/>
      </w:pP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AA6DB5">
        <w:t xml:space="preserve">a upraviteljica Sanja </w:t>
      </w:r>
      <w:proofErr w:type="spellStart"/>
      <w:r w:rsidR="00AA6DB5">
        <w:t>Janči</w:t>
      </w:r>
      <w:proofErr w:type="spellEnd"/>
      <w:r w:rsidR="00AA6DB5">
        <w:t xml:space="preserve">, iz Čakovca, Mihovila </w:t>
      </w:r>
      <w:proofErr w:type="spellStart"/>
      <w:r w:rsidR="00AA6DB5">
        <w:t>Pavleka</w:t>
      </w:r>
      <w:proofErr w:type="spellEnd"/>
      <w:r w:rsidR="00AA6DB5">
        <w:t xml:space="preserve"> </w:t>
      </w:r>
      <w:proofErr w:type="spellStart"/>
      <w:r w:rsidR="00AA6DB5">
        <w:t>Miškine</w:t>
      </w:r>
      <w:proofErr w:type="spellEnd"/>
      <w:r w:rsidR="00AA6DB5">
        <w:t xml:space="preserve"> 25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AA6DB5">
        <w:t>DITA NOVA j.d.o.o.,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5B5336">
        <w:t xml:space="preserve">Čakovec, </w:t>
      </w:r>
      <w:proofErr w:type="spellStart"/>
      <w:r w:rsidR="005B5336">
        <w:t>Otokara</w:t>
      </w:r>
      <w:proofErr w:type="spellEnd"/>
      <w:r w:rsidR="005B5336">
        <w:t xml:space="preserve"> </w:t>
      </w:r>
      <w:proofErr w:type="spellStart"/>
      <w:r w:rsidR="005B5336">
        <w:t>Keršovanija</w:t>
      </w:r>
      <w:proofErr w:type="spellEnd"/>
      <w:r w:rsidR="005B5336">
        <w:t xml:space="preserve"> 11</w:t>
      </w:r>
      <w:r w:rsidR="00CD3B4C">
        <w:t xml:space="preserve">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DAB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D6E3D" w:rsidR="00AA6DB5" w:rsidRPr="00703FE2">
      <w:trPr>
        <w:jc w:val="right"/>
      </w:trPr>
      <w:tc>
        <w:tcPr>
          <w:tcW w:type="dxa" w:w="4320"/>
        </w:tcPr>
        <w:p w:rsidRDefault="00AA6DB5" w:rsidP="00DD6E3D" w:rsidR="00AA6DB5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St-55/2018-7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90371-32F2-4167-ADC2-1214281D2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3405</properties:Characters>
  <properties:Lines>28</properties:Lines>
  <properties:Paragraphs>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2018-04-12T10:40:00Z</cp:lastPrinted>
  <dcterms:modified xmlns:xsi="http://www.w3.org/2001/XMLSchema-instance" xsi:type="dcterms:W3CDTF">2018-04-12T10:40:00Z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