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737e4da" w14:textId="737e4da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Pr="00974EE9" w:rsidR="00340399" w:rsidP="0009000D" w:rsidRDefault="0009000D">
            <w:pPr>
              <w:pStyle w:val="VSVerzija"/>
              <w:jc w:val="center"/>
            </w:pPr>
            <w:r>
              <w:t xml:space="preserve">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0B3638">
              <w:t>Sp-</w:t>
            </w:r>
            <w:r w:rsidR="001D3D47">
              <w:t>2</w:t>
            </w:r>
            <w:r>
              <w:t>267</w:t>
            </w:r>
            <w:r w:rsidR="000B3638">
              <w:t>/201</w:t>
            </w:r>
            <w:r>
              <w:t>9-4</w:t>
            </w:r>
          </w:p>
        </w:tc>
      </w:tr>
    </w:tbl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1D4CD0" w:rsidP="0049749B" w:rsidRDefault="001D4C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P="0009000D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>po sucu Zoranu Mand</w:t>
      </w:r>
      <w:r w:rsidR="009D1228">
        <w:rPr>
          <w:rFonts w:ascii="Times New Roman" w:hAnsi="Times New Roman"/>
          <w:sz w:val="24"/>
          <w:szCs w:val="24"/>
        </w:rPr>
        <w:t xml:space="preserve">iću u </w:t>
      </w:r>
      <w:r w:rsidR="0009000D">
        <w:rPr>
          <w:rFonts w:ascii="Times New Roman" w:hAnsi="Times New Roman"/>
          <w:sz w:val="24"/>
          <w:szCs w:val="24"/>
        </w:rPr>
        <w:t xml:space="preserve">postupku stečaja potrošača Melite Kubice </w:t>
      </w:r>
      <w:r w:rsidRPr="0009000D" w:rsidR="0009000D">
        <w:rPr>
          <w:rFonts w:ascii="Times New Roman" w:hAnsi="Times New Roman" w:eastAsia="Times New Roman"/>
          <w:sz w:val="24"/>
          <w:szCs w:val="20"/>
          <w:lang w:val="en-US" w:eastAsia="hr-HR"/>
        </w:rPr>
        <w:t>OIB; 96522543593</w:t>
      </w:r>
      <w:r w:rsidR="0009000D">
        <w:rPr>
          <w:rFonts w:ascii="Times New Roman" w:hAnsi="Times New Roman" w:eastAsia="Times New Roman"/>
          <w:sz w:val="24"/>
          <w:szCs w:val="20"/>
          <w:lang w:val="en-US" w:eastAsia="hr-HR"/>
        </w:rPr>
        <w:t xml:space="preserve">, ranije </w:t>
      </w:r>
      <w:r w:rsidRPr="0009000D" w:rsidR="0009000D">
        <w:rPr>
          <w:rFonts w:ascii="Times New Roman" w:hAnsi="Times New Roman" w:eastAsia="Times New Roman"/>
          <w:sz w:val="24"/>
          <w:szCs w:val="20"/>
          <w:lang w:val="en-US" w:eastAsia="hr-HR"/>
        </w:rPr>
        <w:t xml:space="preserve"> iz Slatine, Braće Radića 11,  </w:t>
      </w:r>
      <w:r w:rsidR="0009000D">
        <w:rPr>
          <w:rFonts w:ascii="Times New Roman" w:hAnsi="Times New Roman" w:eastAsia="Times New Roman"/>
          <w:sz w:val="24"/>
          <w:szCs w:val="20"/>
          <w:lang w:val="en-US" w:eastAsia="hr-HR"/>
        </w:rPr>
        <w:t xml:space="preserve">sada iz Rijeke, Pulac 53/4, </w:t>
      </w:r>
      <w:r w:rsidR="0009000D">
        <w:rPr>
          <w:rFonts w:ascii="Times New Roman" w:hAnsi="Times New Roman"/>
          <w:sz w:val="24"/>
          <w:szCs w:val="24"/>
        </w:rPr>
        <w:t xml:space="preserve"> dana </w:t>
      </w:r>
      <w:r w:rsidR="008B3238">
        <w:rPr>
          <w:rFonts w:ascii="Times New Roman" w:hAnsi="Times New Roman"/>
          <w:sz w:val="24"/>
          <w:szCs w:val="24"/>
        </w:rPr>
        <w:t>3</w:t>
      </w:r>
      <w:r w:rsidR="0009000D">
        <w:rPr>
          <w:rFonts w:ascii="Times New Roman" w:hAnsi="Times New Roman"/>
          <w:sz w:val="24"/>
          <w:szCs w:val="24"/>
        </w:rPr>
        <w:t xml:space="preserve">. rujna 2019. </w:t>
      </w:r>
      <w:r w:rsidR="000B3638">
        <w:rPr>
          <w:rFonts w:ascii="Times New Roman" w:hAnsi="Times New Roman"/>
          <w:sz w:val="24"/>
          <w:szCs w:val="24"/>
          <w:lang w:val="en-US"/>
        </w:rPr>
        <w:t xml:space="preserve">, objavljuje slijedeći </w:t>
      </w:r>
    </w:p>
    <w:p w:rsidR="000B3638" w:rsidP="00826929" w:rsidRDefault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1D4CD0" w:rsidP="00826929" w:rsidRDefault="001D4C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</w:t>
      </w:r>
    </w:p>
    <w:p w:rsidR="000B3638" w:rsidP="0049749B" w:rsidRDefault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4CD0" w:rsidP="0049749B" w:rsidRDefault="001D4C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826929" w:rsidR="000B3638" w:rsidP="00826929" w:rsidRDefault="000B3638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929">
        <w:rPr>
          <w:rFonts w:ascii="Times New Roman" w:hAnsi="Times New Roman"/>
          <w:sz w:val="24"/>
          <w:szCs w:val="24"/>
        </w:rPr>
        <w:t>Vraća se predlagatelj</w:t>
      </w:r>
      <w:r w:rsidR="006F7EC7">
        <w:rPr>
          <w:rFonts w:ascii="Times New Roman" w:hAnsi="Times New Roman"/>
          <w:sz w:val="24"/>
          <w:szCs w:val="24"/>
        </w:rPr>
        <w:t>u</w:t>
      </w:r>
      <w:r w:rsidRPr="00826929">
        <w:rPr>
          <w:rFonts w:ascii="Times New Roman" w:hAnsi="Times New Roman"/>
          <w:sz w:val="24"/>
          <w:szCs w:val="24"/>
        </w:rPr>
        <w:t xml:space="preserve"> Plan ispunjenja obveza u stečaju potrošača na dopunu, te se poziva da  u roku od 8 dana  dopuni Plan ispunjenja obveza,  na način da naznači koji postotak umanjenja obveze prema svakom vjerovniku predlaže, koje iznose za isplatu, u kojim rokovima isplate i način ispunjenja obveza  prema svakom od vjerovnika, jer Plan ispunjenja obveza koji je dostavi</w:t>
      </w:r>
      <w:r w:rsidR="001D3D47">
        <w:rPr>
          <w:rFonts w:ascii="Times New Roman" w:hAnsi="Times New Roman"/>
          <w:sz w:val="24"/>
          <w:szCs w:val="24"/>
        </w:rPr>
        <w:t>o</w:t>
      </w:r>
      <w:r w:rsidRPr="00826929">
        <w:rPr>
          <w:rFonts w:ascii="Times New Roman" w:hAnsi="Times New Roman"/>
          <w:sz w:val="24"/>
          <w:szCs w:val="24"/>
        </w:rPr>
        <w:t xml:space="preserve"> nije napisan sukladno čl. 17. st. 1. Zakona o stečaju potrošača  (Narodne novine 100/15) da bi se po njemu moralo  postupati , radi  čega je temeljem čl. 106. st.2. i čl.109. st. 1. Zakona o parničnom postupku  ( Narodne</w:t>
      </w:r>
      <w:r w:rsidRPr="00826929" w:rsidR="00826929">
        <w:rPr>
          <w:sz w:val="24"/>
          <w:szCs w:val="24"/>
        </w:rPr>
        <w:t xml:space="preserve">  </w:t>
      </w:r>
      <w:r w:rsidRPr="001D4CD0" w:rsidR="00826929">
        <w:rPr>
          <w:rFonts w:ascii="Times New Roman" w:hAnsi="Times New Roman"/>
          <w:sz w:val="24"/>
          <w:szCs w:val="24"/>
        </w:rPr>
        <w:t>53</w:t>
      </w:r>
      <w:r w:rsidRPr="00826929" w:rsidR="00826929">
        <w:rPr>
          <w:rFonts w:ascii="Times New Roman" w:hAnsi="Times New Roman"/>
          <w:sz w:val="24"/>
          <w:szCs w:val="24"/>
        </w:rPr>
        <w:t>/9</w:t>
      </w:r>
      <w:r w:rsidR="001D4CD0">
        <w:rPr>
          <w:rFonts w:ascii="Times New Roman" w:hAnsi="Times New Roman"/>
          <w:sz w:val="24"/>
          <w:szCs w:val="24"/>
        </w:rPr>
        <w:t>1</w:t>
      </w:r>
      <w:r w:rsidRPr="00826929" w:rsidR="00826929">
        <w:rPr>
          <w:rFonts w:ascii="Times New Roman" w:hAnsi="Times New Roman"/>
          <w:sz w:val="24"/>
          <w:szCs w:val="24"/>
        </w:rPr>
        <w:t>, 9</w:t>
      </w:r>
      <w:r w:rsidR="001D4CD0">
        <w:rPr>
          <w:rFonts w:ascii="Times New Roman" w:hAnsi="Times New Roman"/>
          <w:sz w:val="24"/>
          <w:szCs w:val="24"/>
        </w:rPr>
        <w:t>1</w:t>
      </w:r>
      <w:r w:rsidRPr="00826929" w:rsidR="00826929">
        <w:rPr>
          <w:rFonts w:ascii="Times New Roman" w:hAnsi="Times New Roman"/>
          <w:sz w:val="24"/>
          <w:szCs w:val="24"/>
        </w:rPr>
        <w:t xml:space="preserve">/92, </w:t>
      </w:r>
      <w:r w:rsidR="001D4CD0">
        <w:rPr>
          <w:rFonts w:ascii="Times New Roman" w:hAnsi="Times New Roman"/>
          <w:sz w:val="24"/>
          <w:szCs w:val="24"/>
        </w:rPr>
        <w:t>11</w:t>
      </w:r>
      <w:r w:rsidRPr="00826929" w:rsidR="00826929">
        <w:rPr>
          <w:rFonts w:ascii="Times New Roman" w:hAnsi="Times New Roman"/>
          <w:sz w:val="24"/>
          <w:szCs w:val="24"/>
        </w:rPr>
        <w:t xml:space="preserve">2/99, 88/01, </w:t>
      </w:r>
      <w:r w:rsidR="001D4CD0">
        <w:rPr>
          <w:rFonts w:ascii="Times New Roman" w:hAnsi="Times New Roman"/>
          <w:sz w:val="24"/>
          <w:szCs w:val="24"/>
        </w:rPr>
        <w:t>11</w:t>
      </w:r>
      <w:r w:rsidRPr="00826929" w:rsidR="00826929">
        <w:rPr>
          <w:rFonts w:ascii="Times New Roman" w:hAnsi="Times New Roman"/>
          <w:sz w:val="24"/>
          <w:szCs w:val="24"/>
        </w:rPr>
        <w:t>7</w:t>
      </w:r>
      <w:r w:rsidR="001D4CD0">
        <w:rPr>
          <w:rFonts w:ascii="Times New Roman" w:hAnsi="Times New Roman"/>
          <w:sz w:val="24"/>
          <w:szCs w:val="24"/>
        </w:rPr>
        <w:t>/0</w:t>
      </w:r>
      <w:r w:rsidRPr="00826929" w:rsidR="00826929">
        <w:rPr>
          <w:rFonts w:ascii="Times New Roman" w:hAnsi="Times New Roman"/>
          <w:sz w:val="24"/>
          <w:szCs w:val="24"/>
        </w:rPr>
        <w:t>3, 88/05, 2/07, 84/08, 96/</w:t>
      </w:r>
      <w:r w:rsidR="001D4CD0">
        <w:rPr>
          <w:rFonts w:ascii="Times New Roman" w:hAnsi="Times New Roman"/>
          <w:sz w:val="24"/>
          <w:szCs w:val="24"/>
        </w:rPr>
        <w:t>0</w:t>
      </w:r>
      <w:r w:rsidRPr="00826929" w:rsidR="00826929">
        <w:rPr>
          <w:rFonts w:ascii="Times New Roman" w:hAnsi="Times New Roman"/>
          <w:sz w:val="24"/>
          <w:szCs w:val="24"/>
        </w:rPr>
        <w:t>8, 123/</w:t>
      </w:r>
      <w:r w:rsidR="001D4CD0">
        <w:rPr>
          <w:rFonts w:ascii="Times New Roman" w:hAnsi="Times New Roman"/>
          <w:sz w:val="24"/>
          <w:szCs w:val="24"/>
        </w:rPr>
        <w:t>0</w:t>
      </w:r>
      <w:r w:rsidRPr="00826929" w:rsidR="00826929">
        <w:rPr>
          <w:rFonts w:ascii="Times New Roman" w:hAnsi="Times New Roman"/>
          <w:sz w:val="24"/>
          <w:szCs w:val="24"/>
        </w:rPr>
        <w:t xml:space="preserve">8 i 57/11 u daljnjem tekstu ZPP-a), </w:t>
      </w:r>
      <w:r w:rsidRPr="00826929">
        <w:rPr>
          <w:rFonts w:ascii="Times New Roman" w:hAnsi="Times New Roman"/>
          <w:sz w:val="24"/>
          <w:szCs w:val="24"/>
        </w:rPr>
        <w:t>predlagatelj</w:t>
      </w:r>
      <w:r w:rsidR="001D3D47">
        <w:rPr>
          <w:rFonts w:ascii="Times New Roman" w:hAnsi="Times New Roman"/>
          <w:sz w:val="24"/>
          <w:szCs w:val="24"/>
        </w:rPr>
        <w:t>a</w:t>
      </w:r>
      <w:r w:rsidRPr="00826929">
        <w:rPr>
          <w:rFonts w:ascii="Times New Roman" w:hAnsi="Times New Roman"/>
          <w:sz w:val="24"/>
          <w:szCs w:val="24"/>
        </w:rPr>
        <w:t xml:space="preserve"> treba</w:t>
      </w:r>
      <w:r w:rsidR="001D3D47">
        <w:rPr>
          <w:rFonts w:ascii="Times New Roman" w:hAnsi="Times New Roman"/>
          <w:sz w:val="24"/>
          <w:szCs w:val="24"/>
        </w:rPr>
        <w:t>lo</w:t>
      </w:r>
      <w:r w:rsidRPr="00826929">
        <w:rPr>
          <w:rFonts w:ascii="Times New Roman" w:hAnsi="Times New Roman"/>
          <w:sz w:val="24"/>
          <w:szCs w:val="24"/>
        </w:rPr>
        <w:t xml:space="preserve"> pozvati na dopunu. </w:t>
      </w:r>
    </w:p>
    <w:p w:rsidR="000B3638" w:rsidP="000B3638" w:rsidRDefault="000B363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B3638" w:rsidP="000B3638" w:rsidRDefault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Ako  Plan ispunjenja obveza  bude dopunjen u roku određenom za dopunu,  smatrat će se da je prijedlog za otvaranje stečaja potrošača podnijet  onoga dana kada je prvoga dana bio  podnijet. </w:t>
      </w:r>
    </w:p>
    <w:p w:rsidRPr="000B3638" w:rsidR="000B3638" w:rsidP="000B3638" w:rsidRDefault="000B3638">
      <w:pPr>
        <w:pStyle w:val="Odlomakpopisa"/>
        <w:rPr>
          <w:rFonts w:ascii="Times New Roman" w:hAnsi="Times New Roman"/>
          <w:sz w:val="24"/>
          <w:szCs w:val="24"/>
        </w:rPr>
      </w:pPr>
    </w:p>
    <w:p w:rsidRPr="000B3638" w:rsidR="000B3638" w:rsidP="000B3638" w:rsidRDefault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Smatrat će se da je prijedlog za otvaranje stečaja potrošača povučen, ako Plan  ispunjenja  obveza ne bude dopunjen prema uputi suda i vraćen sudu u određenom roku , a bude li vraćen bez dopune, isti će se odbaciti ( čl.109. st. 2.-4. ZPP-a). </w:t>
      </w:r>
    </w:p>
    <w:p w:rsidR="000B3638" w:rsidP="0049749B" w:rsidRDefault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P="000B3638" w:rsidRDefault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0B3638" w:rsidP="000B3638" w:rsidRDefault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929" w:rsidP="000B3638" w:rsidRDefault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</w:t>
      </w:r>
      <w:r w:rsidR="008B3238">
        <w:rPr>
          <w:rFonts w:ascii="Times New Roman" w:hAnsi="Times New Roman"/>
          <w:sz w:val="24"/>
          <w:szCs w:val="24"/>
        </w:rPr>
        <w:t>ica</w:t>
      </w:r>
      <w:r w:rsidR="0009000D">
        <w:rPr>
          <w:rFonts w:ascii="Times New Roman" w:hAnsi="Times New Roman"/>
          <w:sz w:val="24"/>
          <w:szCs w:val="24"/>
        </w:rPr>
        <w:t xml:space="preserve"> Melita Kubica </w:t>
      </w:r>
      <w:r w:rsidR="008B3238">
        <w:rPr>
          <w:rFonts w:ascii="Times New Roman" w:hAnsi="Times New Roman"/>
          <w:sz w:val="24"/>
          <w:szCs w:val="24"/>
        </w:rPr>
        <w:t xml:space="preserve"> podnijela</w:t>
      </w:r>
      <w:r w:rsidR="006F7EC7">
        <w:rPr>
          <w:rFonts w:ascii="Times New Roman" w:hAnsi="Times New Roman"/>
          <w:sz w:val="24"/>
          <w:szCs w:val="24"/>
        </w:rPr>
        <w:t xml:space="preserve"> je </w:t>
      </w:r>
      <w:r>
        <w:rPr>
          <w:rFonts w:ascii="Times New Roman" w:hAnsi="Times New Roman"/>
          <w:sz w:val="24"/>
          <w:szCs w:val="24"/>
        </w:rPr>
        <w:t xml:space="preserve">ovome sudu </w:t>
      </w:r>
      <w:r w:rsidR="00826929">
        <w:rPr>
          <w:rFonts w:ascii="Times New Roman" w:hAnsi="Times New Roman"/>
          <w:sz w:val="24"/>
          <w:szCs w:val="24"/>
        </w:rPr>
        <w:t xml:space="preserve"> zahtjev za pokretanje osobnog stečaja potrošača. </w:t>
      </w:r>
    </w:p>
    <w:p w:rsidR="008B3238" w:rsidP="000B3638" w:rsidRDefault="008B32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P="000B3638" w:rsidRDefault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Uz prijedlog priloži</w:t>
      </w:r>
      <w:r w:rsidR="008B3238">
        <w:rPr>
          <w:rFonts w:ascii="Times New Roman" w:hAnsi="Times New Roman"/>
          <w:sz w:val="24"/>
          <w:szCs w:val="24"/>
        </w:rPr>
        <w:t xml:space="preserve">la </w:t>
      </w:r>
      <w:r w:rsidR="006F7E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je </w:t>
      </w:r>
      <w:r w:rsidR="007D2BCB">
        <w:rPr>
          <w:rFonts w:ascii="Times New Roman" w:hAnsi="Times New Roman"/>
          <w:sz w:val="24"/>
          <w:szCs w:val="24"/>
        </w:rPr>
        <w:t xml:space="preserve"> ispunjen obrazac Plana ispunjenja obveza</w:t>
      </w:r>
      <w:r w:rsidR="008B3238">
        <w:rPr>
          <w:rFonts w:ascii="Times New Roman" w:hAnsi="Times New Roman"/>
          <w:sz w:val="24"/>
          <w:szCs w:val="24"/>
        </w:rPr>
        <w:t xml:space="preserve">. U Planu predlaže postotak umanjenja obveze prema svim vjerovnicima, osim primatelja uzdržavanja  u 100%-tnom iznosu,  odnosno </w:t>
      </w:r>
      <w:r w:rsidR="007D2B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B3238">
        <w:rPr>
          <w:rFonts w:ascii="Times New Roman" w:hAnsi="Times New Roman"/>
          <w:sz w:val="24"/>
          <w:szCs w:val="24"/>
        </w:rPr>
        <w:t>otpis cjelokupnog duga, a ne umanjenje obveze.</w:t>
      </w:r>
    </w:p>
    <w:p w:rsidR="008B3238" w:rsidP="000B3638" w:rsidRDefault="008B32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P="000B3638" w:rsidRDefault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Predlagatelj je dužan navesti postotak za koji predlaže da  mu se umanji svaka pojedina obveza , s time da je najveći mogući postotak umanjenja obveza  navedenih u Planu ispunjenja obveza 99%.</w:t>
      </w:r>
    </w:p>
    <w:p w:rsidR="00826929" w:rsidP="000B3638" w:rsidRDefault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P="000B3638" w:rsidRDefault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Nadalje, predlagatelj mora navesti koji iznosi preostaju za isplatu, te u kojim rokovima predlaže isplatu i način ispunjenja obveza prema svakom od vjerovnika ( npr. ako dug iznosi 5.000,00 kuna postotak umanjenja obveze 99%, ostaje za isplatu 1% odnosno 50,00 kuna koji se obvezuje platiti  u ratama  koje iznose 10,00 kuna do 15.-og u mjesecu).</w:t>
      </w:r>
    </w:p>
    <w:p w:rsidR="007D2BCB" w:rsidP="000B3638" w:rsidRDefault="007D2B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2BCB" w:rsidP="000B3638" w:rsidRDefault="007D2B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Stoga, obzirom da prijedlog za otvaranje stečajnog postupka ne sadrži valjan Plan ispunjenja obveze koji bi se mogao  razmatrati, riješeno je kao u izreci. </w:t>
      </w:r>
    </w:p>
    <w:p w:rsidR="000B3638" w:rsidP="000B3638" w:rsidRDefault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0B3638" w:rsidP="0049749B" w:rsidRDefault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1DE" w:rsidP="000B3638" w:rsidRDefault="002D45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="0009000D">
        <w:rPr>
          <w:rFonts w:ascii="Times New Roman" w:hAnsi="Times New Roman"/>
          <w:sz w:val="24"/>
          <w:szCs w:val="24"/>
        </w:rPr>
        <w:t xml:space="preserve"> </w:t>
      </w:r>
      <w:r w:rsidR="008B3238">
        <w:rPr>
          <w:rFonts w:ascii="Times New Roman" w:hAnsi="Times New Roman"/>
          <w:sz w:val="24"/>
          <w:szCs w:val="24"/>
        </w:rPr>
        <w:t>3</w:t>
      </w:r>
      <w:r w:rsidR="0009000D">
        <w:rPr>
          <w:rFonts w:ascii="Times New Roman" w:hAnsi="Times New Roman"/>
          <w:sz w:val="24"/>
          <w:szCs w:val="24"/>
        </w:rPr>
        <w:t xml:space="preserve">. rujna 2019. </w:t>
      </w:r>
      <w:r w:rsidR="000B3638">
        <w:rPr>
          <w:rFonts w:ascii="Times New Roman" w:hAnsi="Times New Roman"/>
          <w:sz w:val="24"/>
          <w:szCs w:val="24"/>
        </w:rPr>
        <w:t xml:space="preserve">  </w:t>
      </w:r>
    </w:p>
    <w:p w:rsidR="00826929" w:rsidP="000B3638" w:rsidRDefault="008269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2F61DE" w:rsidR="002F61DE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 w:rsidR="002F61DE">
        <w:rPr>
          <w:rFonts w:ascii="Times New Roman" w:hAnsi="Times New Roman"/>
          <w:sz w:val="24"/>
          <w:szCs w:val="24"/>
        </w:rPr>
        <w:t>:</w:t>
      </w:r>
    </w:p>
    <w:p w:rsidRPr="002F61DE" w:rsidR="002F61DE" w:rsidP="002F61DE" w:rsidRDefault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9D1228" w:rsidP="00121401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 w:rsidR="002F61DE">
        <w:rPr>
          <w:rFonts w:ascii="Times New Roman" w:hAnsi="Times New Roman"/>
          <w:sz w:val="24"/>
          <w:szCs w:val="24"/>
        </w:rPr>
        <w:t xml:space="preserve"> v. r.</w:t>
      </w:r>
    </w:p>
    <w:p w:rsidR="001D4CD0" w:rsidP="001D4CD0" w:rsidRDefault="001D4C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1D4CD0">
        <w:rPr>
          <w:rFonts w:ascii="Times New Roman" w:hAnsi="Times New Roman"/>
          <w:sz w:val="24"/>
          <w:szCs w:val="24"/>
        </w:rPr>
        <w:t>ostaviti:</w:t>
      </w:r>
    </w:p>
    <w:p w:rsidRPr="001D4CD0" w:rsidR="001D4CD0" w:rsidP="001D4CD0" w:rsidRDefault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Svim sudionicima putem mrežne stranice  e oglasna ploča sudova. </w:t>
      </w:r>
    </w:p>
    <w:p w:rsidRPr="001D4CD0" w:rsidR="00826929" w:rsidP="001D4CD0" w:rsidRDefault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Pr="00B27025" w:rsidR="00826929" w:rsidP="00B27025" w:rsidRDefault="00826929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sectPr w:rsidR="005E1D89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2251" w:rsidP="00501147" w:rsidRDefault="00F52251">
      <w:pPr>
        <w:spacing w:after="0" w:line="240" w:lineRule="auto"/>
      </w:pPr>
      <w:r>
        <w:separator/>
      </w:r>
    </w:p>
  </w:endnote>
  <w:endnote w:type="continuationSeparator" w:id="0">
    <w:p w:rsidR="00F52251" w:rsidP="00501147" w:rsidRDefault="00F52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2251" w:rsidP="00501147" w:rsidRDefault="00F52251">
      <w:pPr>
        <w:spacing w:after="0" w:line="240" w:lineRule="auto"/>
      </w:pPr>
      <w:r>
        <w:separator/>
      </w:r>
    </w:p>
  </w:footnote>
  <w:footnote w:type="continuationSeparator" w:id="0">
    <w:p w:rsidR="00F52251" w:rsidP="00501147" w:rsidRDefault="00F52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C3787A">
      <w:rPr>
        <w:rFonts w:ascii="Times New Roman" w:hAnsi="Times New Roman"/>
        <w:noProof/>
        <w:sz w:val="24"/>
        <w:szCs w:val="24"/>
      </w:rPr>
      <w:t>Poslovni broj: 7 Sp-2267/2019-4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C3787A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32A79"/>
    <w:multiLevelType w:val="hybridMultilevel"/>
    <w:tmpl w:val="2AAED0EA"/>
    <w:lvl w:ilvl="0" w:tplc="7396C4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450677"/>
    <w:multiLevelType w:val="hybridMultilevel"/>
    <w:tmpl w:val="50EC010E"/>
    <w:lvl w:ilvl="0" w:tplc="96FCC66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0CD"/>
    <w:multiLevelType w:val="hybridMultilevel"/>
    <w:tmpl w:val="4F6C4A00"/>
    <w:lvl w:ilvl="0" w:tplc="BBBA5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23457A"/>
    <w:multiLevelType w:val="hybridMultilevel"/>
    <w:tmpl w:val="7124DA04"/>
    <w:lvl w:ilvl="0" w:tplc="3AFAFC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43115B"/>
    <w:multiLevelType w:val="hybridMultilevel"/>
    <w:tmpl w:val="BC34BDCE"/>
    <w:lvl w:ilvl="0" w:tplc="57DA9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A939F3"/>
    <w:multiLevelType w:val="hybridMultilevel"/>
    <w:tmpl w:val="B2C4BA50"/>
    <w:lvl w:ilvl="0" w:tplc="7D8AB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9298F"/>
    <w:multiLevelType w:val="hybridMultilevel"/>
    <w:tmpl w:val="ACE2E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36159"/>
    <w:multiLevelType w:val="hybridMultilevel"/>
    <w:tmpl w:val="3E887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713D9"/>
    <w:multiLevelType w:val="hybridMultilevel"/>
    <w:tmpl w:val="6FC2C398"/>
    <w:lvl w:ilvl="0" w:tplc="9FE6CC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0E2377"/>
    <w:multiLevelType w:val="hybridMultilevel"/>
    <w:tmpl w:val="8B04BBB6"/>
    <w:lvl w:ilvl="0" w:tplc="8D58D16A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09000D"/>
    <w:rsid w:val="000B3638"/>
    <w:rsid w:val="00121401"/>
    <w:rsid w:val="00153015"/>
    <w:rsid w:val="00155AEF"/>
    <w:rsid w:val="00163B60"/>
    <w:rsid w:val="00194888"/>
    <w:rsid w:val="001D3D47"/>
    <w:rsid w:val="001D4CD0"/>
    <w:rsid w:val="001E23CC"/>
    <w:rsid w:val="001E74CA"/>
    <w:rsid w:val="001F6DF0"/>
    <w:rsid w:val="00237FCE"/>
    <w:rsid w:val="002D2FC4"/>
    <w:rsid w:val="002D453C"/>
    <w:rsid w:val="002E3DDB"/>
    <w:rsid w:val="002F61DE"/>
    <w:rsid w:val="00301E12"/>
    <w:rsid w:val="00340399"/>
    <w:rsid w:val="00341823"/>
    <w:rsid w:val="00342CFC"/>
    <w:rsid w:val="00345212"/>
    <w:rsid w:val="00367E59"/>
    <w:rsid w:val="00385BF0"/>
    <w:rsid w:val="00394A8C"/>
    <w:rsid w:val="003A4477"/>
    <w:rsid w:val="004167BD"/>
    <w:rsid w:val="00433872"/>
    <w:rsid w:val="00450291"/>
    <w:rsid w:val="0049749B"/>
    <w:rsid w:val="004A0BD1"/>
    <w:rsid w:val="004D3E53"/>
    <w:rsid w:val="004E1C60"/>
    <w:rsid w:val="004F58F8"/>
    <w:rsid w:val="00501147"/>
    <w:rsid w:val="005545DB"/>
    <w:rsid w:val="005555C3"/>
    <w:rsid w:val="00573D51"/>
    <w:rsid w:val="005C6080"/>
    <w:rsid w:val="005E1D89"/>
    <w:rsid w:val="005F629D"/>
    <w:rsid w:val="005F633B"/>
    <w:rsid w:val="00685195"/>
    <w:rsid w:val="00694F8E"/>
    <w:rsid w:val="006F36DC"/>
    <w:rsid w:val="006F7EC7"/>
    <w:rsid w:val="00741600"/>
    <w:rsid w:val="00757A30"/>
    <w:rsid w:val="007802E2"/>
    <w:rsid w:val="0078776D"/>
    <w:rsid w:val="007A1BBB"/>
    <w:rsid w:val="007A409A"/>
    <w:rsid w:val="007D2BCB"/>
    <w:rsid w:val="00826929"/>
    <w:rsid w:val="00857612"/>
    <w:rsid w:val="008659E3"/>
    <w:rsid w:val="008A6557"/>
    <w:rsid w:val="008B3238"/>
    <w:rsid w:val="008C4EFB"/>
    <w:rsid w:val="008D05FD"/>
    <w:rsid w:val="008F0765"/>
    <w:rsid w:val="00910544"/>
    <w:rsid w:val="0092437B"/>
    <w:rsid w:val="0095472D"/>
    <w:rsid w:val="00957093"/>
    <w:rsid w:val="0096157B"/>
    <w:rsid w:val="0096563D"/>
    <w:rsid w:val="00975368"/>
    <w:rsid w:val="009878E1"/>
    <w:rsid w:val="009906B1"/>
    <w:rsid w:val="009D1228"/>
    <w:rsid w:val="00A14883"/>
    <w:rsid w:val="00A31425"/>
    <w:rsid w:val="00A31587"/>
    <w:rsid w:val="00A65E60"/>
    <w:rsid w:val="00A946A4"/>
    <w:rsid w:val="00AE6534"/>
    <w:rsid w:val="00AF28D9"/>
    <w:rsid w:val="00B00B9A"/>
    <w:rsid w:val="00B16CB5"/>
    <w:rsid w:val="00B24D56"/>
    <w:rsid w:val="00B27025"/>
    <w:rsid w:val="00B43087"/>
    <w:rsid w:val="00B43741"/>
    <w:rsid w:val="00B544A4"/>
    <w:rsid w:val="00B92B86"/>
    <w:rsid w:val="00BC5568"/>
    <w:rsid w:val="00BD5888"/>
    <w:rsid w:val="00C3787A"/>
    <w:rsid w:val="00C470B6"/>
    <w:rsid w:val="00C50709"/>
    <w:rsid w:val="00CA747F"/>
    <w:rsid w:val="00CB0DAC"/>
    <w:rsid w:val="00CE3864"/>
    <w:rsid w:val="00D228AD"/>
    <w:rsid w:val="00D43FE4"/>
    <w:rsid w:val="00D50D29"/>
    <w:rsid w:val="00DA3D81"/>
    <w:rsid w:val="00DB5D1B"/>
    <w:rsid w:val="00DC66A8"/>
    <w:rsid w:val="00DC70E5"/>
    <w:rsid w:val="00E349A5"/>
    <w:rsid w:val="00E85C7F"/>
    <w:rsid w:val="00EC15A5"/>
    <w:rsid w:val="00EF6345"/>
    <w:rsid w:val="00F12359"/>
    <w:rsid w:val="00F35129"/>
    <w:rsid w:val="00F40E40"/>
    <w:rsid w:val="00F46F57"/>
    <w:rsid w:val="00F5225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5FBB27E-AE26-4CCB-85F4-33F99185271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78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87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787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787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787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280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39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Sp-2267/2019-4</izvorni_sadrzaj>
    <derivirana_varijabla naziv="DomainObject.Oznaka_1">Sp-2267/2019-4</derivirana_varijabla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Sp-2267/2019</izvorni_sadrzaj>
    <derivirana_varijabla naziv="DomainObject.Predmet.OznakaBroj_1">Sp-2267/2019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Kubica</izvorni_sadrzaj>
    <derivirana_varijabla naziv="DomainObject.Predmet.StrankaFormated_1">  Melita Kubica</derivirana_varijabla>
  </DomainObject.Predmet.StrankaFormated>
  <DomainObject.Predmet.StrankaFormatedOIB>
    <izvorni_sadrzaj>  Melita Kubica, OIB 96522543593</izvorni_sadrzaj>
    <derivirana_varijabla naziv="DomainObject.Predmet.StrankaFormatedOIB_1">  Melita Kubica, OIB 96522543593</derivirana_varijabla>
  </DomainObject.Predmet.StrankaFormatedOIB>
  <DomainObject.Predmet.StrankaFormatedWithAdress>
    <izvorni_sadrzaj> Melita Kubica, Pulac 53/4, 51000 Rijeka</izvorni_sadrzaj>
    <derivirana_varijabla naziv="DomainObject.Predmet.StrankaFormatedWithAdress_1"> Melita Kubica, Pulac 53/4, 51000 Rijeka</derivirana_varijabla>
  </DomainObject.Predmet.StrankaFormatedWithAdress>
  <DomainObject.Predmet.StrankaFormatedWithAdressOIB>
    <izvorni_sadrzaj> Melita Kubica, OIB 96522543593, Pulac 53/4, 51000 Rijeka</izvorni_sadrzaj>
    <derivirana_varijabla naziv="DomainObject.Predmet.StrankaFormatedWithAdressOIB_1"> Melita Kubica, OIB 96522543593, Pulac 53/4, 51000 Rijeka</derivirana_varijabla>
  </DomainObject.Predmet.StrankaFormatedWithAdressOIB>
  <DomainObject.Predmet.StrankaWithAdress>
    <izvorni_sadrzaj>Melita Kubica Pulac 53/4,51000 Rijeka</izvorni_sadrzaj>
    <derivirana_varijabla naziv="DomainObject.Predmet.StrankaWithAdress_1">Melita Kubica Pulac 53/4,51000 Rijeka</derivirana_varijabla>
  </DomainObject.Predmet.StrankaWithAdress>
  <DomainObject.Predmet.StrankaWithAdressOIB>
    <izvorni_sadrzaj>Melita Kubica, OIB 96522543593, Pulac 53/4,51000 Rijeka</izvorni_sadrzaj>
    <derivirana_varijabla naziv="DomainObject.Predmet.StrankaWithAdressOIB_1">Melita Kubica, OIB 96522543593, Pulac 53/4,51000 Rijeka</derivirana_varijabla>
  </DomainObject.Predmet.StrankaWithAdressOIB>
  <DomainObject.Predmet.StrankaNazivFormated>
    <izvorni_sadrzaj>Melita Kubica</izvorni_sadrzaj>
    <derivirana_varijabla naziv="DomainObject.Predmet.StrankaNazivFormated_1">Melita Kubica</derivirana_varijabla>
  </DomainObject.Predmet.StrankaNazivFormated>
  <DomainObject.Predmet.StrankaNazivFormatedOIB>
    <izvorni_sadrzaj>Melita Kubica, OIB 96522543593</izvorni_sadrzaj>
    <derivirana_varijabla naziv="DomainObject.Predmet.StrankaNazivFormatedOIB_1">Melita Kubica, OIB 96522543593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OS Virovitica</izvorni_sadrzaj>
    <derivirana_varijabla naziv="DomainObject.Predmet.TrenutnaLokacijaSpisa.Naziv_1">Sudska pisarnica OS Virovitica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Melita Kubica</item>
    </izvorni_sadrzaj>
    <derivirana_varijabla naziv="DomainObject.Predmet.StrankaListFormated_1">
      <item>Melita Kubica</item>
    </derivirana_varijabla>
  </DomainObject.Predmet.StrankaListFormated>
  <DomainObject.Predmet.StrankaListFormatedOIB>
    <izvorni_sadrzaj>
      <item>Melita Kubica, OIB 96522543593</item>
    </izvorni_sadrzaj>
    <derivirana_varijabla naziv="DomainObject.Predmet.StrankaListFormatedOIB_1">
      <item>Melita Kubica, OIB 96522543593</item>
    </derivirana_varijabla>
  </DomainObject.Predmet.StrankaListFormatedOIB>
  <DomainObject.Predmet.StrankaListFormatedWithAdress>
    <izvorni_sadrzaj>
      <item>Melita Kubica, Pulac 53/4, 51000 Rijeka</item>
    </izvorni_sadrzaj>
    <derivirana_varijabla naziv="DomainObject.Predmet.StrankaListFormatedWithAdress_1">
      <item>Melita Kubica, Pulac 53/4, 51000 Rijeka</item>
    </derivirana_varijabla>
  </DomainObject.Predmet.StrankaListFormatedWithAdress>
  <DomainObject.Predmet.StrankaListFormatedWithAdressOIB>
    <izvorni_sadrzaj>
      <item>Melita Kubica, OIB 96522543593, Pulac 53/4, 51000 Rijeka</item>
    </izvorni_sadrzaj>
    <derivirana_varijabla naziv="DomainObject.Predmet.StrankaListFormatedWithAdressOIB_1">
      <item>Melita Kubica, OIB 96522543593, Pulac 53/4, 51000 Rijeka</item>
    </derivirana_varijabla>
  </DomainObject.Predmet.StrankaListFormatedWithAdressOIB>
  <DomainObject.Predmet.StrankaListNazivFormated>
    <izvorni_sadrzaj>
      <item>Melita Kubica</item>
    </izvorni_sadrzaj>
    <derivirana_varijabla naziv="DomainObject.Predmet.StrankaListNazivFormated_1">
      <item>Melita Kubica</item>
    </derivirana_varijabla>
  </DomainObject.Predmet.StrankaListNazivFormated>
  <DomainObject.Predmet.StrankaListNazivFormatedOIB>
    <izvorni_sadrzaj>
      <item>Melita Kubica, OIB 96522543593</item>
    </izvorni_sadrzaj>
    <derivirana_varijabla naziv="DomainObject.Predmet.StrankaListNazivFormatedOIB_1">
      <item>Melita Kubica, OIB 96522543593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>Sp-2267/2019-4</izvorni_sadrzaj>
    <derivirana_varijabla naziv="DomainObject.PoslovniBrojDokumenta_1">Sp-2267/2019-4</derivirana_varijabla>
  </DomainObject.PoslovniBrojDokumenta>
  <DomainObject.Predmet.StrankaIDrugi>
    <izvorni_sadrzaj>Melita Kubica</izvorni_sadrzaj>
    <derivirana_varijabla naziv="DomainObject.Predmet.StrankaIDrugi_1">Melita Kubica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Melita Kubica, OIB 96522543593, Pulac 53/4, 51000 Rijeka</izvorni_sadrzaj>
    <derivirana_varijabla naziv="DomainObject.Predmet.StrankaIDrugiAdressOIB_1">Melita Kubica, OIB 96522543593, Pulac 53/4,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Melita Kubica</item>
    </izvorni_sadrzaj>
    <derivirana_varijabla naziv="DomainObject.Predmet.SudioniciListNaziv_1">
      <item>Melita Kubica</item>
    </derivirana_varijabla>
  </DomainObject.Predmet.SudioniciListNaziv>
  <DomainObject.Predmet.SudioniciListAdressOIB>
    <izvorni_sadrzaj>
      <item>Melita Kubica, OIB 96522543593, Pulac 53/4,51000 Rijeka</item>
    </izvorni_sadrzaj>
    <derivirana_varijabla naziv="DomainObject.Predmet.SudioniciListAdressOIB_1">
      <item>Melita Kubica, OIB 96522543593, Pulac 53/4,51000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96522543593</item>
    </izvorni_sadrzaj>
    <derivirana_varijabla naziv="DomainObject.Predmet.SudioniciListNazivOIB_1">
      <item>, OIB 96522543593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Sp-2267/2019-2</izvorni_sadrzaj>
    <derivirana_varijabla naziv="DomainObject.PredzadnjaOdlukaIzPredmeta.Oznaka_1">Sp-2267/2019-2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6B7B2-06D1-4343-8717-B6685ADA382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453</properties:Words>
  <properties:Characters>2426</properties:Characters>
  <properties:Lines>71</properties:Lines>
  <properties:Paragraphs>23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2019-09-02T10:58:00Z</dcterms:created>
  <dc:creator>Mirjana Mlinarić</dc:creator>
  <cp:lastModifiedBy>Gordana Prka</cp:lastModifiedBy>
  <cp:lastPrinted>2019-09-03T07:43:00Z</cp:lastPrinted>
  <dcterms:modified xmlns:xsi="http://www.w3.org/2001/XMLSchema-instance" xsi:type="dcterms:W3CDTF">2019-09-03T07:46:00Z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Sp-2267/2019-4 / Odluka - Zaključak (Zaključak Sp-2267-2019 Kubica M..docx)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