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58ad" w14:paraId="bfe58ad" w:rsidRDefault="00F237F7" w:rsidP="001940FB" w:rsidR="00F237F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B51496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F237F7" w:rsidP="00AA6BCF" w:rsidR="00F237F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F237F7" w:rsidR="00F237F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F237F7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237F7" w:rsidP="00F237F7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237F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237F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95EBE">
        <w:rPr>
          <w:rFonts w:cs="Calibri" w:eastAsia="Arial Unicode MS" w:hAnsi="Calibri" w:ascii="Calibri"/>
          <w:kern w:val="1"/>
          <w:lang w:eastAsia="ar-SA" w:val="hr-HR"/>
        </w:rPr>
        <w:t>JADRANKA KLISOVIĆ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B51496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E95EBE" w:rsidRPr="00E95EBE">
        <w:rPr>
          <w:rFonts w:cs="Calibri" w:hAnsi="Calibri" w:ascii="Calibri"/>
        </w:rPr>
        <w:t>406.565,90 kn</w:t>
      </w:r>
      <w:r w:rsidR="00F237F7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95EBE" w:rsidRPr="00E95EBE">
        <w:rPr>
          <w:rFonts w:cs="Calibri" w:hAnsi="Calibri" w:ascii="Calibri"/>
        </w:rPr>
        <w:t>370.165,90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E95EBE" w:rsidRPr="00E95EBE">
        <w:rPr>
          <w:rFonts w:cs="Calibri" w:hAnsi="Calibri" w:ascii="Calibri"/>
        </w:rPr>
        <w:t>36.400,00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F237F7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237F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237F7" w:rsidRPr="00F237F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F237F7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5EB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JADRANKA KLISOVIĆ</w:t>
            </w:r>
            <w:r w:rsidR="00384EA1">
              <w:rPr>
                <w:rFonts w:cs="Calibri"/>
              </w:rPr>
              <w:t xml:space="preserve">, </w:t>
            </w:r>
            <w:r w:rsidRPr="00E95EBE">
              <w:rPr>
                <w:rFonts w:cs="Calibri" w:hAnsi="Calibri" w:ascii="Calibri"/>
              </w:rPr>
              <w:t>Velebitska 99, Split</w:t>
            </w:r>
            <w:r w:rsidR="00384EA1" w:rsidRPr="00384EA1">
              <w:rPr>
                <w:rFonts w:cs="Calibri"/>
              </w:rPr>
              <w:t xml:space="preserve"> </w:t>
            </w:r>
            <w:r w:rsidR="00384EA1">
              <w:rPr>
                <w:rFonts w:cs="Calibri" w:hAnsi="Calibri" w:ascii="Calibri"/>
              </w:rPr>
              <w:t>,</w:t>
            </w:r>
            <w:r w:rsidR="00384EA1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E95EBE">
              <w:rPr>
                <w:rFonts w:cs="Calibri" w:hAnsi="Calibri" w:ascii="Calibri"/>
              </w:rPr>
              <w:t>54508027155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95EBE" w:rsidP="00E95EBE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E95EBE">
              <w:rPr>
                <w:rFonts w:cs="Calibri" w:hAnsi="Calibri" w:ascii="Calibri"/>
              </w:rPr>
              <w:t>Ugovor o štednom depozitu broj 81-70-90031-6,  ugovor o štednom depozitu broj 81-70-90059-9,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E95EB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95EBE">
              <w:rPr>
                <w:rFonts w:cs="Calibri" w:hAnsi="Calibri" w:ascii="Calibri"/>
              </w:rPr>
              <w:t>406.565,90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E95EB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399912" w:id="1"/>
            <w:r w:rsidRPr="00E95EBE">
              <w:rPr>
                <w:rFonts w:cs="Calibri" w:hAnsi="Calibri" w:ascii="Calibri"/>
              </w:rPr>
              <w:t>370.165,90 kn</w:t>
            </w:r>
            <w:bookmarkEnd w:id="1"/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E95EB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95EBE">
              <w:rPr>
                <w:rFonts w:cs="Calibri" w:hAnsi="Calibri" w:ascii="Calibri"/>
              </w:rPr>
              <w:t>36.400,00 kn</w:t>
            </w:r>
          </w:p>
        </w:tc>
      </w:tr>
    </w:tbl>
    <w:p w:rsidRDefault="00F62B65" w:rsidP="00F62B65" w:rsidR="00F62B65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62B65" w:rsidP="00F62B65" w:rsidR="00F62B65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151DD" w:rsidP="00F62B65" w:rsidR="00F62B65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2B65" w:rsidP="00F62B65" w:rsidR="00F62B65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F62B65" w:rsidP="00F62B65" w:rsidR="00F62B65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F62B65" w:rsidP="00F62B65" w:rsidR="00F62B65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F62B65" w:rsidP="00F62B65" w:rsidR="00F62B65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F62B65" w:rsidP="00F62B65" w:rsidR="00F62B65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345" w:rsidR="004B4345">
      <w:pPr>
        <w:spacing w:after="0"/>
      </w:pPr>
      <w:r>
        <w:separator/>
      </w:r>
    </w:p>
  </w:endnote>
  <w:endnote w:id="0" w:type="continuationSeparator">
    <w:p w:rsidRDefault="004B4345" w:rsidR="004B434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63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345" w:rsidR="004B4345">
      <w:pPr>
        <w:spacing w:after="0"/>
      </w:pPr>
      <w:r>
        <w:separator/>
      </w:r>
    </w:p>
  </w:footnote>
  <w:footnote w:id="0" w:type="continuationSeparator">
    <w:p w:rsidRDefault="004B4345" w:rsidR="004B434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3E4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C776F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5D97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13337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4EA1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345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03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A7B12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1E1"/>
    <w:rsid w:val="00970C89"/>
    <w:rsid w:val="00971C51"/>
    <w:rsid w:val="00971D22"/>
    <w:rsid w:val="0097353F"/>
    <w:rsid w:val="009863E4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66C74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1496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40BF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5EBE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1DD"/>
    <w:rsid w:val="00F15459"/>
    <w:rsid w:val="00F1559A"/>
    <w:rsid w:val="00F17845"/>
    <w:rsid w:val="00F237F7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2B65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86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3E4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3E4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3E4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3E4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986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3E4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3E4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3E4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3E4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264</properties:Words>
  <properties:Characters>1483</properties:Characters>
  <properties:Lines>81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St-651/2017-176 / Podnesak - Podnesak (-176.docx)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