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5dc8" w14:paraId="3a55dc8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865697">
        <w:t>9</w:t>
      </w:r>
      <w:r w:rsidR="009F1F91">
        <w:t>6</w:t>
      </w:r>
      <w:r w:rsidR="001D7548">
        <w:t>/18</w:t>
      </w:r>
      <w:r w:rsidR="00D76812">
        <w:t>-</w:t>
      </w:r>
      <w:r w:rsidR="003C4691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367BDF">
        <w:t>SVIJET PIĆA j.d.o.o. Zagreb, Goliš 17, OIB: 03834840327, MBS: 081000491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367BDF">
        <w:t>SVIJET PIĆA j.d.o.o. Zagreb, Goliš 17, OIB: 03834840327, MBS: 081000491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22B00">
        <w:t>18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22B00">
        <w:t>0,</w:t>
      </w:r>
      <w:r w:rsidR="00367BDF">
        <w:t>4</w:t>
      </w:r>
      <w:r w:rsidR="004F071B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367BDF">
        <w:t>Zoran Subotić, Beli Manastir, Kralja Tomislava 51 a</w:t>
      </w:r>
      <w:r w:rsidR="0097660C" w:rsidRPr="0097660C">
        <w:t>,</w:t>
      </w:r>
      <w:r w:rsidR="004B2BCD">
        <w:t xml:space="preserve"> </w:t>
      </w:r>
      <w:r w:rsidR="00DD513C">
        <w:t xml:space="preserve"> </w:t>
      </w:r>
      <w:r w:rsidR="00DD513C" w:rsidRPr="003C4691">
        <w:t xml:space="preserve">OIB: </w:t>
      </w:r>
      <w:r w:rsidR="003C4691" w:rsidRPr="003C4691">
        <w:t>09071761803</w:t>
      </w:r>
      <w:r w:rsidR="00CF1FAB" w:rsidRPr="003C4691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4F071B">
        <w:t>28. prosinca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367BDF">
        <w:t>SVIJET PIĆA j.d.o.o. Zagreb, Goliš 17, OIB: 03834840327, MBS: 081000491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4F071B">
        <w:t>9</w:t>
      </w:r>
      <w:r w:rsidR="00367BDF">
        <w:t>6</w:t>
      </w:r>
      <w:r w:rsidR="00046F88">
        <w:t>/1</w:t>
      </w:r>
      <w:r w:rsidR="00A322BC">
        <w:t>8</w:t>
      </w:r>
      <w:r w:rsidR="003C4691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367BDF">
        <w:t>1</w:t>
      </w:r>
      <w:r w:rsidR="004F071B">
        <w:t>2</w:t>
      </w:r>
      <w:r w:rsidR="00C50E72">
        <w:t>.</w:t>
      </w:r>
      <w:r w:rsidR="008C7F5B">
        <w:t>1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367BDF">
        <w:t>31.803,98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B33BB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3C4691">
        <w:t>Zoran Subotić, Beli Manastir, Kralja Tomislava 51 a</w:t>
      </w:r>
      <w:r w:rsidR="003C4691" w:rsidRPr="0097660C">
        <w:t>,</w:t>
      </w:r>
      <w:r w:rsidR="003C4691">
        <w:t xml:space="preserve">  </w:t>
      </w:r>
      <w:r w:rsidR="003C4691" w:rsidRPr="003C4691">
        <w:t>OIB: 09071761803</w:t>
      </w:r>
      <w:r w:rsidR="003C4691"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621EF">
        <w:t>18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1D2" w:rsidR="009C21D2">
      <w:r>
        <w:separator/>
      </w:r>
    </w:p>
  </w:endnote>
  <w:endnote w:id="0" w:type="continuationSeparator">
    <w:p w:rsidRDefault="009C21D2" w:rsidR="009C2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1D2" w:rsidR="009C21D2">
      <w:r>
        <w:separator/>
      </w:r>
    </w:p>
  </w:footnote>
  <w:footnote w:id="0" w:type="continuationSeparator">
    <w:p w:rsidRDefault="009C21D2" w:rsidR="009C2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1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C4691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C21D2"/>
    <w:rsid w:val="009F1F91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1D71"/>
    <w:rsid w:val="00C75BB5"/>
    <w:rsid w:val="00C84F12"/>
    <w:rsid w:val="00C9197B"/>
    <w:rsid w:val="00C94736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D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D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SVIJET PIĆA jednostavno društvo s ograničenom odgovornošću za trgovinu i ugostiteljstvo</izvorni_sadrzaj>
    <derivirana_varijabla naziv="DomainObject.Predmet.ProtustrankaFormated_1">  SVIJET PIĆA jednostavno društvo s ograničenom odgovornošću za trgovinu i ugostiteljstvo</derivirana_varijabla>
  </DomainObject.Predmet.ProtustrankaFormated>
  <DomainObject.Predmet.ProtustrankaFormatedOIB>
    <izvorni_sadrzaj>  SVIJET PIĆA jednostavno društvo s ograničenom odgovornošću za trgovinu i ugostiteljstvo, OIB 03834840327</izvorni_sadrzaj>
    <derivirana_varijabla naziv="DomainObject.Predmet.ProtustrankaFormatedOIB_1">  SVIJET PIĆA jednostavno društvo s ograničenom odgovornošću za trgovinu i ugostiteljstvo, OIB 03834840327</derivirana_varijabla>
  </DomainObject.Predmet.ProtustrankaFormatedOIB>
  <DomainObject.Predmet.ProtustrankaFormatedWithAdress>
    <izvorni_sadrzaj> SVIJET PIĆA jednostavno društvo s ograničenom odgovornošću za trgovinu i ugostiteljstvo, Goliš 17, 10000 Zagreb</izvorni_sadrzaj>
    <derivirana_varijabla naziv="DomainObject.Predmet.ProtustrankaFormatedWithAdress_1"> SVIJET PIĆA jednostavno društvo s ograničenom odgovornošću za trgovinu i ugostiteljstvo, Goliš 17, 10000 Zagreb</derivirana_varijabla>
  </DomainObject.Predmet.ProtustrankaFormatedWithAdress>
  <DomainObject.Predmet.ProtustrankaFormatedWithAdressOIB>
    <izvorni_sadrzaj> SVIJET PIĆA jednostavno društvo s ograničenom odgovornošću za trgovinu i ugostiteljstvo, OIB 03834840327, Goliš 17, 10000 Zagreb</izvorni_sadrzaj>
    <derivirana_varijabla naziv="DomainObject.Predmet.ProtustrankaFormatedWithAdressOIB_1"> SVIJET PIĆA jednostavno društvo s ograničenom odgovornošću za trgovinu i ugostiteljstvo, OIB 03834840327, Goliš 17, 10000 Zagreb</derivirana_varijabla>
  </DomainObject.Predmet.ProtustrankaFormatedWithAdressOIB>
  <DomainObject.Predmet.ProtustrankaWithAdress>
    <izvorni_sadrzaj>SVIJET PIĆA jednostavno društvo s ograničenom odgovornošću za trgovinu i ugostiteljstvo Goliš 17, 10000 Zagreb</izvorni_sadrzaj>
    <derivirana_varijabla naziv="DomainObject.Predmet.ProtustrankaWithAdress_1">SVIJET PIĆA jednostavno društvo s ograničenom odgovornošću za trgovinu i ugostiteljstvo Goliš 17, 10000 Zagreb</derivirana_varijabla>
  </DomainObject.Predmet.ProtustrankaWithAdress>
  <DomainObject.Predmet.ProtustrankaWithAdressOIB>
    <izvorni_sadrzaj>SVIJET PIĆA jednostavno društvo s ograničenom odgovornošću za trgovinu i ugostiteljstvo, OIB 03834840327, Goliš 17, 10000 Zagreb</izvorni_sadrzaj>
    <derivirana_varijabla naziv="DomainObject.Predmet.ProtustrankaWithAdressOIB_1">SVIJET PIĆA jednostavno društvo s ograničenom odgovornošću za trgovinu i ugostiteljstvo, OIB 03834840327, Goliš 17, 10000 Zagreb</derivirana_varijabla>
  </DomainObject.Predmet.ProtustrankaWithAdressOIB>
  <DomainObject.Predmet.ProtustrankaNazivFormated>
    <izvorni_sadrzaj>SVIJET PIĆA jednostavno društvo s ograničenom odgovornošću za trgovinu i ugostiteljstvo</izvorni_sadrzaj>
    <derivirana_varijabla naziv="DomainObject.Predmet.ProtustrankaNazivFormated_1">SVIJET PIĆA jednostavno društvo s ograničenom odgovornošću za trgovinu i ugostiteljstvo</derivirana_varijabla>
  </DomainObject.Predmet.ProtustrankaNazivFormated>
  <DomainObject.Predmet.ProtustrankaNazivFormatedOIB>
    <izvorni_sadrzaj>SVIJET PIĆA jednostavno društvo s ograničenom odgovornošću za trgovinu i ugostiteljstvo, OIB 03834840327</izvorni_sadrzaj>
    <derivirana_varijabla naziv="DomainObject.Predmet.ProtustrankaNazivFormatedOIB_1">SVIJET PIĆA jednostavno društvo s ograničenom odgovornošću za trgovinu i ugostiteljstvo, OIB 03834840327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PIĆA jednostavno društvo s ograničenom odgovornošću za trgovinu i ugostiteljstvo</item>
    </izvorni_sadrzaj>
    <derivirana_varijabla naziv="DomainObject.Predmet.ProtuStrankaListFormated_1">
      <item>SVIJET PIĆA jednostavno društvo s ograničenom odgovornošću za trgovinu i ugostiteljstvo</item>
    </derivirana_varijabla>
  </DomainObject.Predmet.ProtuStrankaListFormated>
  <DomainObject.Predmet.ProtuStrankaListFormatedOIB>
    <izvorni_sadrzaj>
      <item>SVIJET PIĆA jednostavno društvo s ograničenom odgovornošću za trgovinu i ugostiteljstvo, OIB 03834840327</item>
    </izvorni_sadrzaj>
    <derivirana_varijabla naziv="DomainObject.Predmet.ProtuStrankaListFormatedOIB_1">
      <item>SVIJET PIĆA jednostavno društvo s ograničenom odgovornošću za trgovinu i ugostiteljstvo, OIB 03834840327</item>
    </derivirana_varijabla>
  </DomainObject.Predmet.ProtuStrankaListFormatedOIB>
  <DomainObject.Predmet.ProtuStrankaListFormatedWithAdress>
    <izvorni_sadrzaj>
      <item>SVIJET PIĆA jednostavno društvo s ograničenom odgovornošću za trgovinu i ugostiteljstvo, Goliš 17, 10000 Zagreb</item>
    </izvorni_sadrzaj>
    <derivirana_varijabla naziv="DomainObject.Predmet.ProtuStrankaListFormatedWithAdress_1">
      <item>SVIJET PIĆA jednostavno društvo s ograničenom odgovornošću za trgovinu i ugostiteljstvo, Goliš 17, 10000 Zagreb</item>
    </derivirana_varijabla>
  </DomainObject.Predmet.ProtuStrankaListFormatedWithAdress>
  <DomainObject.Predmet.ProtuStrankaListFormatedWithAdressOIB>
    <izvorni_sadrzaj>
      <item>SVIJET PIĆA jednostavno društvo s ograničenom odgovornošću za trgovinu i ugostiteljstvo, OIB 03834840327, Goliš 17, 10000 Zagreb</item>
    </izvorni_sadrzaj>
    <derivirana_varijabla naziv="DomainObject.Predmet.ProtuStrankaListFormatedWithAdressOIB_1">
      <item>SVIJET PIĆA jednostavno društvo s ograničenom odgovornošću za trgovinu i ugostiteljstvo, OIB 03834840327, Goliš 17, 10000 Zagreb</item>
    </derivirana_varijabla>
  </DomainObject.Predmet.ProtuStrankaListFormatedWithAdressOIB>
  <DomainObject.Predmet.ProtuStrankaListNazivFormated>
    <izvorni_sadrzaj>
      <item>SVIJET PIĆA jednostavno društvo s ograničenom odgovornošću za trgovinu i ugostiteljstvo</item>
    </izvorni_sadrzaj>
    <derivirana_varijabla naziv="DomainObject.Predmet.ProtuStrankaListNazivFormated_1">
      <item>SVIJET PIĆA jednostavno društvo s ograničenom odgovornošću za trgovinu i ugostiteljstvo</item>
    </derivirana_varijabla>
  </DomainObject.Predmet.ProtuStrankaListNazivFormated>
  <DomainObject.Predmet.ProtuStrankaListNazivFormatedOIB>
    <izvorni_sadrzaj>
      <item>SVIJET PIĆA jednostavno društvo s ograničenom odgovornošću za trgovinu i ugostiteljstvo, OIB 03834840327</item>
    </izvorni_sadrzaj>
    <derivirana_varijabla naziv="DomainObject.Predmet.ProtuStrankaListNazivFormatedOIB_1">
      <item>SVIJET PIĆA jednostavno društvo s ograničenom odgovornošću za trgovinu i ugostiteljstvo, OIB 03834840327</item>
    </derivirana_varijabla>
  </DomainObject.Predmet.ProtuStrankaListNazivFormatedOIB>
  <DomainObject.Predmet.OstaliListFormated>
    <izvorni_sadrzaj>
      <item>Martina Černjavski</item>
    </izvorni_sadrzaj>
    <derivirana_varijabla naziv="DomainObject.Predmet.OstaliListFormated_1">
      <item>Martina Černjavski</item>
    </derivirana_varijabla>
  </DomainObject.Predmet.OstaliListFormated>
  <DomainObject.Predmet.OstaliListFormatedOIB>
    <izvorni_sadrzaj>
      <item>Martina Černjavski, OIB 96425502022</item>
    </izvorni_sadrzaj>
    <derivirana_varijabla naziv="DomainObject.Predmet.OstaliListFormatedOIB_1">
      <item>Martina Černjavski, OIB 96425502022</item>
    </derivirana_varijabla>
  </DomainObject.Predmet.OstaliListFormatedOIB>
  <DomainObject.Predmet.OstaliListFormatedWithAdress>
    <izvorni_sadrzaj>
      <item>Martina Černjavski, Goliš 17, 10000 Zagreb</item>
    </izvorni_sadrzaj>
    <derivirana_varijabla naziv="DomainObject.Predmet.OstaliListFormatedWithAdress_1">
      <item>Martina Černjavski, Goliš 17, 10000 Zagreb</item>
    </derivirana_varijabla>
  </DomainObject.Predmet.OstaliListFormatedWithAdress>
  <DomainObject.Predmet.OstaliListFormatedWithAdressOIB>
    <izvorni_sadrzaj>
      <item>Martina Černjavski, OIB 96425502022, Goliš 17, 10000 Zagreb</item>
    </izvorni_sadrzaj>
    <derivirana_varijabla naziv="DomainObject.Predmet.OstaliListFormatedWithAdressOIB_1">
      <item>Martina Černjavski, OIB 96425502022, Goliš 17, 10000 Zagreb</item>
    </derivirana_varijabla>
  </DomainObject.Predmet.OstaliListFormatedWithAdressOIB>
  <DomainObject.Predmet.OstaliListNazivFormated>
    <izvorni_sadrzaj>
      <item>Martina Černjavski</item>
    </izvorni_sadrzaj>
    <derivirana_varijabla naziv="DomainObject.Predmet.OstaliListNazivFormated_1">
      <item>Martina Černjavski</item>
    </derivirana_varijabla>
  </DomainObject.Predmet.OstaliListNazivFormated>
  <DomainObject.Predmet.OstaliListNazivFormatedOIB>
    <izvorni_sadrzaj>
      <item>Martina Černjavski, OIB 96425502022</item>
    </izvorni_sadrzaj>
    <derivirana_varijabla naziv="DomainObject.Predmet.OstaliListNazivFormatedOIB_1">
      <item>Martina Černjavski, OIB 96425502022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PIĆA jednostavno društvo s ograničenom odgovornošću za trgovinu i ugostiteljstvo</izvorni_sadrzaj>
    <derivirana_varijabla naziv="DomainObject.Predmet.ProtustrankaIDrugi_1">SVIJET PIĆA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SVIJET PIĆA jednostavno društvo s ograničenom odgovornošću za trgovinu i ugostiteljstvo, OIB 03834840327, Goliš 17, 10000 Zagreb</izvorni_sadrzaj>
    <derivirana_varijabla naziv="DomainObject.Predmet.ProtustrankaIDrugiAdressOIB_1">SVIJET PIĆA jednostavno društvo s ograničenom odgovornošću za trgovinu i ugostiteljstvo, OIB 03834840327, Goliš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PIĆA jednostavno društvo s ograničenom odgovornošću za trgovinu i ugostiteljstvo</item>
      <item>FINA Regionalni centar Zagreb</item>
      <item>Martina Černjavski</item>
    </izvorni_sadrzaj>
    <derivirana_varijabla naziv="DomainObject.Predmet.SudioniciListNaziv_1">
      <item>SVIJET PIĆA jednostavno društvo s ograničenom odgovornošću za trgovinu i ugostiteljstvo</item>
      <item>FINA Regionalni centar Zagreb</item>
      <item>Martina Černjavski</item>
    </derivirana_varijabla>
  </DomainObject.Predmet.SudioniciListNaziv>
  <DomainObject.Predmet.SudioniciListAdressOIB>
    <izvorni_sadrzaj>
      <item>SVIJET PIĆA jednostavno društvo s ograničenom odgovornošću za trgovinu i ugostiteljstvo, OIB 03834840327, Goliš 17,10000 Zagreb</item>
      <item>FINA Regionalni centar Zagreb, OIB 85821130368, Trg svibanjskih žrtava 1995. br. 1,10000 Zagreb</item>
      <item>Martina Černjavski, OIB 96425502022, Goliš 17,10000 Zagreb</item>
    </izvorni_sadrzaj>
    <derivirana_varijabla naziv="DomainObject.Predmet.SudioniciListAdressOIB_1">
      <item>SVIJET PIĆA jednostavno društvo s ograničenom odgovornošću za trgovinu i ugostiteljstvo, OIB 03834840327, Goliš 17,10000 Zagreb</item>
      <item>FINA Regionalni centar Zagreb, OIB 85821130368, Trg svibanjskih žrtava 1995. br. 1,10000 Zagreb</item>
      <item>Martina Černjavski, OIB 96425502022, Goliš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03834840327</item>
      <item>, OIB 85821130368</item>
      <item>, OIB 96425502022</item>
    </izvorni_sadrzaj>
    <derivirana_varijabla naziv="DomainObject.Predmet.SudioniciListNazivOIB_1">
      <item>, OIB 03834840327</item>
      <item>, OIB 85821130368</item>
      <item>, OIB 96425502022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B0896-3951-4EF5-B8FA-4F16E5819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2460</properties:Characters>
  <properties:Lines>103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2018-07-06T09:27:00Z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2018-07-06T09:37:00Z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St-696-18.docx)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