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826b" w14:paraId="df2826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39061A" w:rsidRPr="000E7F03">
        <w:rPr>
          <w:lang w:val="hr-HR"/>
        </w:rPr>
        <w:t>PROVJERENI j.d.o.o. za ekološki uzgoj i trgovinu, Split, Osječka 11, OIB: 73188736486, MBS: 060309874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7F650B">
        <w:rPr>
          <w:lang w:val="hr-HR"/>
        </w:rPr>
        <w:t>16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9E624F" w:rsidP="007B2EC2" w:rsidR="009E624F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39061A" w:rsidRPr="000E7F03">
        <w:rPr>
          <w:lang w:val="hr-HR"/>
        </w:rPr>
        <w:t>PROVJERENI j.d.o.o. za ekološki uzgoj i trgovinu, Split, Osječka 11, OIB: 73188736486, MBS: 060309874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7F650B">
        <w:rPr>
          <w:lang w:val="hr-HR"/>
        </w:rPr>
        <w:t>16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0D4DE5">
        <w:rPr>
          <w:lang w:val="hr-HR"/>
        </w:rPr>
        <w:t>10:00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0D4DE5">
        <w:t>Dinka Trumbić, Lovretska 10, Split, OIB: 43468134790.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39061A" w:rsidRPr="000E7F03">
        <w:rPr>
          <w:lang w:val="hr-HR"/>
        </w:rPr>
        <w:t>PROVJERENI j.d.o.o. za ekološki uzgoj i trgovinu, Split, Osječka 11, OIB: 73188736486, MBS: 060309874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9061A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39061A" w:rsidRPr="000E7F03">
        <w:rPr>
          <w:lang w:val="hr-HR"/>
        </w:rPr>
        <w:t>PROVJERENI j.d.o.o. za ekološki uzgoj i trgovinu, Split, Osječka 11, OIB: 73188736486, MBS: 060309874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9061A" w:rsidRPr="000E7F03">
        <w:rPr>
          <w:lang w:val="hr-HR"/>
        </w:rPr>
        <w:t>209 dana, u ukupnom iznosu od 115.625,00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9E624F" w:rsidP="00A97B1F" w:rsidR="009E624F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9E624F" w:rsidRPr="009E624F">
        <w:rPr>
          <w:b/>
          <w:lang w:val="hr-HR"/>
        </w:rPr>
        <w:t>01.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F650B">
        <w:rPr>
          <w:lang w:val="hr-HR"/>
        </w:rPr>
        <w:t>16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0D4DE5" w:rsidR="000D4DE5">
      <w:pPr>
        <w:ind w:left="4956"/>
        <w:jc w:val="center"/>
        <w:rPr>
          <w:lang w:val="hr-HR"/>
        </w:rPr>
      </w:pPr>
      <w:r>
        <w:t xml:space="preserve">  </w:t>
      </w:r>
      <w:r w:rsidR="00A779BF">
        <w:t xml:space="preserve">  </w:t>
      </w:r>
      <w:r w:rsidR="000D4DE5">
        <w:t>SUDSKI SAVJETNIK</w:t>
      </w:r>
    </w:p>
    <w:p w:rsidRDefault="000D4DE5" w:rsidP="000D4DE5" w:rsidR="0079768B">
      <w:pPr>
        <w:ind w:left="4956"/>
        <w:jc w:val="center"/>
        <w:rPr>
          <w:lang w:val="hr-HR"/>
        </w:rPr>
      </w:pPr>
      <w:r>
        <w:t>Goran Radanović</w:t>
      </w:r>
    </w:p>
    <w:p w:rsidRDefault="00FE5E05" w:rsidP="00F31929" w:rsidR="00FE5E05" w:rsidRPr="003A399B">
      <w:pPr>
        <w:jc w:val="both"/>
        <w:rPr>
          <w:sz w:val="10"/>
          <w:szCs w:val="10"/>
          <w:lang w:val="hr-HR"/>
        </w:rPr>
      </w:pPr>
    </w:p>
    <w:p w:rsidRDefault="00D4027A" w:rsidP="00F31929" w:rsidR="00233CF3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2F44E8" w:rsidP="00F31929" w:rsidR="002F44E8" w:rsidRPr="003A399B">
      <w:pPr>
        <w:jc w:val="both"/>
        <w:rPr>
          <w:sz w:val="16"/>
          <w:szCs w:val="16"/>
          <w:lang w:val="hr-HR"/>
        </w:rPr>
      </w:pPr>
    </w:p>
    <w:p w:rsidRDefault="00497EB4" w:rsidP="00F31929" w:rsidR="009E624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0D4DE5" w:rsidP="001E0105" w:rsidR="000D4DE5">
      <w:pPr>
        <w:ind w:firstLine="360"/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963F9" w:rsidRPr="003963F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9061A">
      <w:t>509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9061A">
      <w:t>509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4DE5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963F9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650B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5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63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63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63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63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6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63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63F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63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63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12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PROVJERENI j.d.o.o. za ekološki uzgoj i trgovinu</izvorni_sadrzaj>
    <derivirana_varijabla naziv="DomainObject.Predmet.ProtustrankaFormated_1">  PROVJERENI j.d.o.o. za ekološki uzgoj i trgovinu</derivirana_varijabla>
  </DomainObject.Predmet.ProtustrankaFormated>
  <DomainObject.Predmet.ProtustrankaFormatedOIB>
    <izvorni_sadrzaj>  PROVJERENI j.d.o.o. za ekološki uzgoj i trgovinu, OIB 73188736486</izvorni_sadrzaj>
    <derivirana_varijabla naziv="DomainObject.Predmet.ProtustrankaFormatedOIB_1">  PROVJERENI j.d.o.o. za ekološki uzgoj i trgovinu, OIB 73188736486</derivirana_varijabla>
  </DomainObject.Predmet.ProtustrankaFormatedOIB>
  <DomainObject.Predmet.ProtustrankaFormatedWithAdress>
    <izvorni_sadrzaj> PROVJERENI j.d.o.o. za ekološki uzgoj i trgovinu, Osječka 11, 21000 Split</izvorni_sadrzaj>
    <derivirana_varijabla naziv="DomainObject.Predmet.ProtustrankaFormatedWithAdress_1"> PROVJERENI j.d.o.o. za ekološki uzgoj i trgovinu, Osječka 11, 21000 Split</derivirana_varijabla>
  </DomainObject.Predmet.ProtustrankaFormatedWithAdress>
  <DomainObject.Predmet.ProtustrankaFormatedWithAdressOIB>
    <izvorni_sadrzaj> PROVJERENI j.d.o.o. za ekološki uzgoj i trgovinu, OIB 73188736486, Osječka 11, 21000 Split</izvorni_sadrzaj>
    <derivirana_varijabla naziv="DomainObject.Predmet.ProtustrankaFormatedWithAdressOIB_1"> PROVJERENI j.d.o.o. za ekološki uzgoj i trgovinu, OIB 73188736486, Osječka 11, 21000 Split</derivirana_varijabla>
  </DomainObject.Predmet.ProtustrankaFormatedWithAdressOIB>
  <DomainObject.Predmet.ProtustrankaWithAdress>
    <izvorni_sadrzaj>PROVJERENI j.d.o.o. za ekološki uzgoj i trgovinu Osječka 11, 21000 Split</izvorni_sadrzaj>
    <derivirana_varijabla naziv="DomainObject.Predmet.ProtustrankaWithAdress_1">PROVJERENI j.d.o.o. za ekološki uzgoj i trgovinu Osječka 11, 21000 Split</derivirana_varijabla>
  </DomainObject.Predmet.ProtustrankaWithAdress>
  <DomainObject.Predmet.ProtustrankaWithAdressOIB>
    <izvorni_sadrzaj>PROVJERENI j.d.o.o. za ekološki uzgoj i trgovinu, OIB 73188736486, Osječka 11, 21000 Split</izvorni_sadrzaj>
    <derivirana_varijabla naziv="DomainObject.Predmet.ProtustrankaWithAdressOIB_1">PROVJERENI j.d.o.o. za ekološki uzgoj i trgovinu, OIB 73188736486, Osječka 11, 21000 Split</derivirana_varijabla>
  </DomainObject.Predmet.ProtustrankaWithAdressOIB>
  <DomainObject.Predmet.ProtustrankaNazivFormated>
    <izvorni_sadrzaj>PROVJERENI j.d.o.o. za ekološki uzgoj i trgovinu</izvorni_sadrzaj>
    <derivirana_varijabla naziv="DomainObject.Predmet.ProtustrankaNazivFormated_1">PROVJERENI j.d.o.o. za ekološki uzgoj i trgovinu</derivirana_varijabla>
  </DomainObject.Predmet.ProtustrankaNazivFormated>
  <DomainObject.Predmet.ProtustrankaNazivFormatedOIB>
    <izvorni_sadrzaj>PROVJERENI j.d.o.o. za ekološki uzgoj i trgovinu, OIB 73188736486</izvorni_sadrzaj>
    <derivirana_varijabla naziv="DomainObject.Predmet.ProtustrankaNazivFormatedOIB_1">PROVJERENI j.d.o.o. za ekološki uzgoj i trgovinu, OIB 73188736486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115625.00</izvorni_sadrzaj>
    <derivirana_varijabla naziv="DomainObject.Predmet.TrenutnaVrijednost_1">115625.00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PROVJERENI j.d.o.o. za ekološki uzgoj i trgovinu</item>
    </izvorni_sadrzaj>
    <derivirana_varijabla naziv="DomainObject.Predmet.ProtuStrankaListFormated_1">
      <item>PROVJERENI j.d.o.o. za ekološki uzgoj i trgovinu</item>
    </derivirana_varijabla>
  </DomainObject.Predmet.ProtuStrankaListFormated>
  <DomainObject.Predmet.ProtuStrankaListFormatedOIB>
    <izvorni_sadrzaj>
      <item>PROVJERENI j.d.o.o. za ekološki uzgoj i trgovinu, OIB 73188736486</item>
    </izvorni_sadrzaj>
    <derivirana_varijabla naziv="DomainObject.Predmet.ProtuStrankaListFormatedOIB_1">
      <item>PROVJERENI j.d.o.o. za ekološki uzgoj i trgovinu, OIB 73188736486</item>
    </derivirana_varijabla>
  </DomainObject.Predmet.ProtuStrankaListFormatedOIB>
  <DomainObject.Predmet.ProtuStrankaListFormatedWithAdress>
    <izvorni_sadrzaj>
      <item>PROVJERENI j.d.o.o. za ekološki uzgoj i trgovinu, Osječka 11, 21000 Split</item>
    </izvorni_sadrzaj>
    <derivirana_varijabla naziv="DomainObject.Predmet.ProtuStrankaListFormatedWithAdress_1">
      <item>PROVJERENI j.d.o.o. za ekološki uzgoj i trgovinu, Osječka 11, 21000 Split</item>
    </derivirana_varijabla>
  </DomainObject.Predmet.ProtuStrankaListFormatedWithAdress>
  <DomainObject.Predmet.ProtuStrankaListFormatedWithAdressOIB>
    <izvorni_sadrzaj>
      <item>PROVJERENI j.d.o.o. za ekološki uzgoj i trgovinu, OIB 73188736486, Osječka 11, 21000 Split</item>
    </izvorni_sadrzaj>
    <derivirana_varijabla naziv="DomainObject.Predmet.ProtuStrankaListFormatedWithAdressOIB_1">
      <item>PROVJERENI j.d.o.o. za ekološki uzgoj i trgovinu, OIB 73188736486, Osječka 11, 21000 Split</item>
    </derivirana_varijabla>
  </DomainObject.Predmet.ProtuStrankaListFormatedWithAdressOIB>
  <DomainObject.Predmet.ProtuStrankaListNazivFormated>
    <izvorni_sadrzaj>
      <item>PROVJERENI j.d.o.o. za ekološki uzgoj i trgovinu</item>
    </izvorni_sadrzaj>
    <derivirana_varijabla naziv="DomainObject.Predmet.ProtuStrankaListNazivFormated_1">
      <item>PROVJERENI j.d.o.o. za ekološki uzgoj i trgovinu</item>
    </derivirana_varijabla>
  </DomainObject.Predmet.ProtuStrankaListNazivFormated>
  <DomainObject.Predmet.ProtuStrankaListNazivFormatedOIB>
    <izvorni_sadrzaj>
      <item>PROVJERENI j.d.o.o. za ekološki uzgoj i trgovinu, OIB 73188736486</item>
    </izvorni_sadrzaj>
    <derivirana_varijabla naziv="DomainObject.Predmet.ProtuStrankaListNazivFormatedOIB_1">
      <item>PROVJERENI j.d.o.o. za ekološki uzgoj i trgovinu, OIB 73188736486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PROVJERENI j.d.o.o. za ekološki uzgoj i trgovinu</izvorni_sadrzaj>
    <derivirana_varijabla naziv="DomainObject.Predmet.ProtustrankaIDrugi_1">PROVJERENI j.d.o.o. za ekološki uzgoj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PROVJERENI j.d.o.o. za ekološki uzgoj i trgovinu, OIB 73188736486, Osječka 11, 21000 Split</izvorni_sadrzaj>
    <derivirana_varijabla naziv="DomainObject.Predmet.ProtustrankaIDrugiAdressOIB_1">PROVJERENI j.d.o.o. za ekološki uzgoj i trgovinu, OIB 73188736486, Osječka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PROVJERENI j.d.o.o. za ekološki uzgoj i trgovinu</item>
      <item>FINANCIJSKA AGENCIJA, RC SPLIT</item>
    </izvorni_sadrzaj>
    <derivirana_varijabla naziv="DomainObject.Predmet.SudioniciListNaziv_1">
      <item>PROVJERENI j.d.o.o. za ekološki uzgoj i trgovinu</item>
      <item>FINANCIJSKA AGENCIJA, RC SPLIT</item>
    </derivirana_varijabla>
  </DomainObject.Predmet.SudioniciListNaziv>
  <DomainObject.Predmet.SudioniciListAdressOIB>
    <izvorni_sadrzaj>
      <item>PROVJERENI j.d.o.o. za ekološki uzgoj i trgovinu, OIB 73188736486, Osječka 11,21000 Split</item>
      <item>FINANCIJSKA AGENCIJA, RC SPLIT, OIB 85821130368, Mažuranićevo šetalište 24 b,21000 Split</item>
    </izvorni_sadrzaj>
    <derivirana_varijabla naziv="DomainObject.Predmet.SudioniciListAdressOIB_1">
      <item>PROVJERENI j.d.o.o. za ekološki uzgoj i trgovinu, OIB 73188736486, Osječka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73188736486</item>
      <item>, OIB 85821130368</item>
    </izvorni_sadrzaj>
    <derivirana_varijabla naziv="DomainObject.Predmet.SudioniciListNazivOIB_1">
      <item>, OIB 73188736486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522978-C013-4D8A-A858-129F77499C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808</properties:Words>
  <properties:Characters>4369</properties:Characters>
  <properties:Lines>115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2016-11-15T08:25:00Z</dcterms:created>
  <dc:creator>wsadmin</dc:creator>
  <cp:lastModifiedBy>Goran Radanović</cp:lastModifiedBy>
  <cp:lastPrinted>2016-11-09T13:29:00Z</cp:lastPrinted>
  <dcterms:modified xmlns:xsi="http://www.w3.org/2001/XMLSchema-instance" xsi:type="dcterms:W3CDTF">2016-11-16T08:34:00Z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