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d12c" w14:paraId="f7bd12c" w:rsidRDefault="00302682" w:rsidP="00910611" w:rsidR="0030268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682" w:rsidP="00910611" w:rsidR="00302682">
      <w:r>
        <w:rPr>
          <w:rFonts w:eastAsia="MS Mincho"/>
        </w:rPr>
        <w:t xml:space="preserve">   REPUBLIKA HRVATSKA</w:t>
      </w:r>
    </w:p>
    <w:p w:rsidRDefault="00302682" w:rsidP="00910611" w:rsidR="00302682">
      <w:r>
        <w:rPr>
          <w:rFonts w:eastAsia="MS Mincho"/>
        </w:rPr>
        <w:t>TRGOVAČKI SUD U RIJECI</w:t>
      </w:r>
    </w:p>
    <w:p w:rsidRDefault="00302682" w:rsidR="0030268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F169A" w:rsidP="00BB5A9F" w:rsidR="00CD11BF">
      <w:pPr>
        <w:tabs>
          <w:tab w:pos="945" w:val="left"/>
        </w:tabs>
        <w:rPr>
          <w:noProof/>
        </w:rPr>
      </w:pPr>
      <w:r>
        <w:tab/>
      </w:r>
      <w:r w:rsidR="00A83E5B">
        <w:rPr>
          <w:noProof/>
        </w:rPr>
        <w:t xml:space="preserve"> </w:t>
      </w:r>
    </w:p>
    <w:p w:rsidRDefault="00A83E5B" w:rsidP="001D4B71" w:rsidR="00A83E5B">
      <w:pPr>
        <w:rPr>
          <w:noProof/>
        </w:rPr>
      </w:pPr>
    </w:p>
    <w:p w:rsidRDefault="00A83E5B" w:rsidP="001D4B71" w:rsidR="00A83E5B">
      <w:pPr>
        <w:rPr>
          <w:noProof/>
        </w:rPr>
      </w:pPr>
    </w:p>
    <w:p w:rsidRDefault="00A83E5B" w:rsidP="001D4B71" w:rsidR="00A83E5B">
      <w:pPr>
        <w:rPr>
          <w:noProof/>
        </w:rPr>
      </w:pPr>
    </w:p>
    <w:p w:rsidRDefault="00033286" w:rsidP="001D4B71" w:rsidR="00033286">
      <w:pPr>
        <w:rPr>
          <w:noProof/>
        </w:rPr>
      </w:pPr>
    </w:p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9C7279" w:rsidRPr="00FF180B">
        <w:rPr>
          <w:b/>
        </w:rPr>
        <w:t>EC-COMM d.o.o. LABIN , Rudarska 11, OIB 04846093093</w:t>
      </w:r>
      <w:r w:rsidR="00F531E0">
        <w:t xml:space="preserve">, temeljem čl.111. Ovršnog zakona (NN 25/12, 112/12 i 93/14), </w:t>
      </w:r>
      <w:r w:rsidR="00A83E5B" w:rsidRPr="00A83E5B">
        <w:t>dana</w:t>
      </w:r>
      <w:r w:rsidR="009C7279">
        <w:t xml:space="preserve"> </w:t>
      </w:r>
      <w:r w:rsidR="00955E7C">
        <w:t>25. studenog</w:t>
      </w:r>
      <w:r w:rsidR="009C7279">
        <w:t xml:space="preserve"> 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B960B6" w:rsidR="007664ED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</w:t>
      </w:r>
      <w:r w:rsidR="00B960B6">
        <w:t xml:space="preserve">tnine stečajnog dužnika </w:t>
      </w:r>
      <w:r w:rsidR="00B960B6" w:rsidRPr="00B960B6">
        <w:t>upisane u zemljišnim knjigama Općinskog suda u Slatini, u z.k. ul. 130 k.o. Podravska Slatina k.č. br. 2104/1 zgrada i pašnjak Vl. Nazora, površine 14078 m2, k.č.br. 2104/4 put Vl. Nazora, površine 1605 m2 i k.č. br. 2105 dvije zgrade i dvor Vl. Nazora, površine 4403 m2</w:t>
      </w:r>
      <w:r w:rsidR="00F531E0">
        <w:t>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B30AE8" w:rsidP="007664ED" w:rsidR="007664ED">
      <w:pPr>
        <w:jc w:val="center"/>
        <w:rPr>
          <w:b/>
        </w:rPr>
      </w:pPr>
      <w:r>
        <w:rPr>
          <w:b/>
        </w:rPr>
        <w:t>11. siječnja</w:t>
      </w:r>
      <w:r w:rsidR="009C7279">
        <w:rPr>
          <w:b/>
        </w:rPr>
        <w:t xml:space="preserve"> </w:t>
      </w:r>
      <w:r w:rsidR="007664ED">
        <w:rPr>
          <w:b/>
        </w:rPr>
        <w:t>201</w:t>
      </w:r>
      <w:r>
        <w:rPr>
          <w:b/>
        </w:rPr>
        <w:t>7</w:t>
      </w:r>
      <w:r w:rsidR="007664ED">
        <w:rPr>
          <w:b/>
        </w:rPr>
        <w:t xml:space="preserve">. godine u </w:t>
      </w:r>
      <w:r w:rsidR="009C7279">
        <w:rPr>
          <w:b/>
        </w:rPr>
        <w:t>1</w:t>
      </w:r>
      <w:r>
        <w:rPr>
          <w:b/>
        </w:rPr>
        <w:t>0</w:t>
      </w:r>
      <w:r w:rsidR="00F531E0">
        <w:rPr>
          <w:b/>
        </w:rPr>
        <w:t>,00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460839">
      <w:pPr>
        <w:pStyle w:val="Odlomakpopisa"/>
        <w:numPr>
          <w:ilvl w:val="0"/>
          <w:numId w:val="2"/>
        </w:numPr>
        <w:jc w:val="both"/>
      </w:pPr>
      <w:r>
        <w:t>razlučni vjerovni</w:t>
      </w:r>
      <w:r w:rsidR="00460839">
        <w:t>ci:</w:t>
      </w:r>
    </w:p>
    <w:p w:rsidRDefault="00460839" w:rsidP="00C20F7B" w:rsidR="00C20F7B">
      <w:pPr>
        <w:pStyle w:val="Odlomakpopisa"/>
        <w:ind w:left="1440"/>
        <w:jc w:val="both"/>
      </w:pPr>
      <w:r>
        <w:tab/>
      </w:r>
    </w:p>
    <w:p w:rsidRDefault="00965209" w:rsidP="00965209" w:rsidR="00965209">
      <w:pPr>
        <w:pStyle w:val="Odlomakpopisa"/>
        <w:ind w:left="1440"/>
        <w:jc w:val="both"/>
      </w:pPr>
      <w:r>
        <w:t xml:space="preserve">-  H-ABDUCO d.o.o. Zagreb, Slavonska avenija 6 a, kao pravni sljednik Hypo Alpe-Adria-Banke d.d. Zagreb  </w:t>
      </w:r>
    </w:p>
    <w:p w:rsidRDefault="00965209" w:rsidP="00965209" w:rsidR="00965209">
      <w:pPr>
        <w:pStyle w:val="Odlomakpopisa"/>
        <w:ind w:left="1440"/>
        <w:jc w:val="both"/>
      </w:pPr>
      <w:r>
        <w:t>- Prvi Maj d.d. Laslovo, V. Nazora bb</w:t>
      </w:r>
    </w:p>
    <w:p w:rsidRDefault="00965209" w:rsidP="00965209" w:rsidR="00965209">
      <w:pPr>
        <w:pStyle w:val="Odlomakpopisa"/>
        <w:ind w:left="1440"/>
        <w:jc w:val="both"/>
      </w:pPr>
      <w:r>
        <w:t>- Područni ured Pazin, putem zz ŽDO Rijeka</w:t>
      </w:r>
    </w:p>
    <w:p w:rsidRDefault="00965209" w:rsidP="00965209" w:rsidR="00965209">
      <w:pPr>
        <w:pStyle w:val="Odlomakpopisa"/>
        <w:ind w:left="1440"/>
        <w:jc w:val="both"/>
      </w:pPr>
      <w:r>
        <w:t xml:space="preserve">- Dobrić Denisa, Labin, Koromačno </w:t>
      </w:r>
    </w:p>
    <w:p w:rsidRDefault="00965209" w:rsidP="00965209" w:rsidR="00965209">
      <w:pPr>
        <w:pStyle w:val="Odlomakpopisa"/>
        <w:ind w:left="1440"/>
        <w:jc w:val="both"/>
      </w:pPr>
      <w:r>
        <w:t>- Silvia Kokot, Labin, Ravni bb,</w:t>
      </w:r>
    </w:p>
    <w:p w:rsidRDefault="00965209" w:rsidP="00965209" w:rsidR="00965209">
      <w:pPr>
        <w:pStyle w:val="Odlomakpopisa"/>
        <w:ind w:left="1440"/>
        <w:jc w:val="both"/>
      </w:pPr>
      <w:r>
        <w:t>- Snježana Franković, Labin, M. Golji 3</w:t>
      </w:r>
    </w:p>
    <w:p w:rsidRDefault="00965209" w:rsidP="00965209" w:rsidR="00965209">
      <w:pPr>
        <w:pStyle w:val="Odlomakpopisa"/>
        <w:ind w:left="1440"/>
        <w:jc w:val="both"/>
      </w:pPr>
      <w:r>
        <w:t>- Tatjana Griparić, Raša, M. Tita 78</w:t>
      </w:r>
    </w:p>
    <w:p w:rsidRDefault="00965209" w:rsidP="00965209" w:rsidR="00965209">
      <w:pPr>
        <w:pStyle w:val="Odlomakpopisa"/>
        <w:ind w:left="1440"/>
        <w:jc w:val="both"/>
      </w:pPr>
      <w:r>
        <w:t xml:space="preserve">- Antonela-Ljuna Hrvatin iz Labina, Presika 7 </w:t>
      </w:r>
    </w:p>
    <w:p w:rsidRDefault="00965209" w:rsidP="00965209" w:rsidR="00965209">
      <w:pPr>
        <w:pStyle w:val="Odlomakpopisa"/>
        <w:ind w:left="1440"/>
        <w:jc w:val="both"/>
      </w:pPr>
      <w:r>
        <w:t>- Mira Panić, Vinež, Ladenci 56</w:t>
      </w:r>
    </w:p>
    <w:p w:rsidRDefault="00965209" w:rsidP="00965209" w:rsidR="00965209">
      <w:pPr>
        <w:pStyle w:val="Odlomakpopisa"/>
        <w:ind w:left="1440"/>
        <w:jc w:val="both"/>
      </w:pPr>
      <w:r>
        <w:t>- Mediha Botić, Labin, K. Kranjca 17/b</w:t>
      </w:r>
    </w:p>
    <w:p w:rsidRDefault="00965209" w:rsidP="00965209" w:rsidR="00965209">
      <w:pPr>
        <w:pStyle w:val="Odlomakpopisa"/>
        <w:ind w:left="1440"/>
        <w:jc w:val="both"/>
      </w:pPr>
      <w:r>
        <w:t>- Lidija Mohorović iz Labina, Senari 10</w:t>
      </w:r>
    </w:p>
    <w:p w:rsidRDefault="00965209" w:rsidP="00965209" w:rsidR="00965209">
      <w:pPr>
        <w:pStyle w:val="Odlomakpopisa"/>
        <w:ind w:left="1440"/>
        <w:jc w:val="both"/>
      </w:pPr>
      <w:r>
        <w:lastRenderedPageBreak/>
        <w:t xml:space="preserve">- Mirijana Dermeta iz Labina, Kršan 44 </w:t>
      </w:r>
    </w:p>
    <w:p w:rsidRDefault="00965209" w:rsidP="00965209" w:rsidR="00965209">
      <w:pPr>
        <w:pStyle w:val="Odlomakpopisa"/>
        <w:ind w:left="1440"/>
        <w:jc w:val="both"/>
      </w:pPr>
      <w:r>
        <w:t>- Sandra Brezac Načinović iz Labina, Marciljani 46</w:t>
      </w:r>
    </w:p>
    <w:p w:rsidRDefault="00965209" w:rsidP="00965209" w:rsidR="00965209">
      <w:pPr>
        <w:pStyle w:val="Odlomakpopisa"/>
        <w:ind w:left="1440"/>
        <w:jc w:val="both"/>
      </w:pPr>
      <w:r>
        <w:t>- Fatima Silahić iz Potpična, Pićanska 2</w:t>
      </w:r>
    </w:p>
    <w:p w:rsidRDefault="00965209" w:rsidP="00965209" w:rsidR="00965209">
      <w:pPr>
        <w:pStyle w:val="Odlomakpopisa"/>
        <w:ind w:left="1440"/>
        <w:jc w:val="both"/>
      </w:pPr>
      <w:r>
        <w:t>- Vladimir Bučić iz Labina, P. Sfeci 1</w:t>
      </w:r>
    </w:p>
    <w:p w:rsidRDefault="00965209" w:rsidP="00965209" w:rsidR="00965209">
      <w:pPr>
        <w:pStyle w:val="Odlomakpopisa"/>
        <w:ind w:left="1440"/>
        <w:jc w:val="both"/>
      </w:pPr>
      <w:r>
        <w:t>- Eda Višković iz Labina, Kature 53</w:t>
      </w:r>
    </w:p>
    <w:p w:rsidRDefault="00965209" w:rsidP="00965209" w:rsidR="00965209">
      <w:pPr>
        <w:pStyle w:val="Odlomakpopisa"/>
        <w:ind w:left="1440"/>
        <w:jc w:val="both"/>
      </w:pPr>
      <w:r>
        <w:t>- Karmen Verbanac iz Nedešćine, Brnjci 21</w:t>
      </w:r>
    </w:p>
    <w:p w:rsidRDefault="00965209" w:rsidP="00965209" w:rsidR="00965209">
      <w:pPr>
        <w:pStyle w:val="Odlomakpopisa"/>
        <w:ind w:left="1440"/>
        <w:jc w:val="both"/>
      </w:pPr>
      <w:r>
        <w:t>- Iva (Radić) Stanić iz Labina, Vinež 168</w:t>
      </w:r>
    </w:p>
    <w:p w:rsidRDefault="00965209" w:rsidP="00965209" w:rsidR="00965209">
      <w:pPr>
        <w:pStyle w:val="Odlomakpopisa"/>
        <w:ind w:left="1440"/>
        <w:jc w:val="both"/>
      </w:pPr>
      <w:r>
        <w:t>- Sanela Suljagić iz Labina, Vrečari 22a</w:t>
      </w:r>
    </w:p>
    <w:p w:rsidRDefault="00965209" w:rsidP="00965209" w:rsidR="00965209">
      <w:pPr>
        <w:pStyle w:val="Odlomakpopisa"/>
        <w:ind w:left="1440"/>
        <w:jc w:val="both"/>
      </w:pPr>
      <w:r>
        <w:t>- Vesna Miletić iz Vineža, Marciljani 2</w:t>
      </w:r>
    </w:p>
    <w:p w:rsidRDefault="00965209" w:rsidP="00965209" w:rsidR="0053124E">
      <w:pPr>
        <w:pStyle w:val="Odlomakpopisa"/>
        <w:ind w:left="1440"/>
        <w:jc w:val="both"/>
      </w:pPr>
      <w:r>
        <w:t xml:space="preserve">- Scania Credit Švedska, </w:t>
      </w:r>
    </w:p>
    <w:p w:rsidRDefault="0053124E" w:rsidP="00965209" w:rsidR="0053124E">
      <w:pPr>
        <w:pStyle w:val="Odlomakpopisa"/>
        <w:ind w:left="1440"/>
        <w:jc w:val="both"/>
      </w:pPr>
    </w:p>
    <w:p w:rsidRDefault="007664ED" w:rsidP="00965209" w:rsidR="007664ED">
      <w:pPr>
        <w:pStyle w:val="Odlomakpopisa"/>
        <w:ind w:left="1440"/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FF180B" w:rsidP="007664ED" w:rsidR="00FF180B" w:rsidRPr="00FF34F0">
      <w:pPr>
        <w:pStyle w:val="Odlomakpopisa"/>
        <w:ind w:left="1080"/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1D625C">
        <w:t xml:space="preserve">, </w:t>
      </w:r>
      <w:r w:rsidR="0053124E">
        <w:t>25. studenog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53124E" w:rsidR="007664ED" w:rsidRPr="007664ED">
      <w:pPr>
        <w:pStyle w:val="Odlomakpopisa"/>
        <w:numPr>
          <w:ilvl w:val="0"/>
          <w:numId w:val="2"/>
        </w:numPr>
        <w:ind w:firstLine="0"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1D625C">
        <w:rPr>
          <w:sz w:val="20"/>
          <w:szCs w:val="20"/>
        </w:rPr>
        <w:t>Vlasta Majstorović</w:t>
      </w:r>
    </w:p>
    <w:p w:rsidRDefault="007664ED" w:rsidP="0053124E" w:rsidR="00033286">
      <w:pPr>
        <w:pStyle w:val="Odlomakpopisa"/>
        <w:numPr>
          <w:ilvl w:val="0"/>
          <w:numId w:val="2"/>
        </w:numPr>
        <w:ind w:firstLine="0" w:left="0"/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033286">
        <w:rPr>
          <w:sz w:val="20"/>
          <w:szCs w:val="20"/>
        </w:rPr>
        <w:t>ci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 xml:space="preserve">-  H-ABDUCO d.o.o. Zagreb, Slavonska avenija 6 a, kao pravni sljednik Hypo Alpe-Adria-Banke d.d. Zagreb  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Prvi Maj d.d. Laslovo, V. Nazora bb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Područni ured Pazin, putem zz ŽDO Rijeka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 xml:space="preserve">- Dobrić Denisa, Labin, Koromačno 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Silvia Kokot, Labin, Ravni bb,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Snježana Franković, Labin, M. Golji 3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Tatjana Griparić, Raša, M. Tita 78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 xml:space="preserve">- Antonela-Ljuna Hrvatin iz Labina, Presika 7 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Mira Panić, Vinež, Ladenci 56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Mediha Botić, Labin, K. Kranjca 17/b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Lidija Mohorović iz Labina, Senari 10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 xml:space="preserve">- Mirijana Dermeta iz Labina, Kršan 44 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Sandra Brezac Načinović iz Labina, Marciljani 46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Fatima Silahić iz Potpična, Pićanska 2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Vladimir Bučić iz Labina, P. Sfeci 1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Eda Višković iz Labina, Kature 53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Karmen Verbanac iz Nedešćine, Brnjci 21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Iva (Radić) Stanić iz Labina, Vinež 168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Sanela Suljagić iz Labina, Vrečari 22a</w:t>
      </w:r>
    </w:p>
    <w:p w:rsidRDefault="0053124E" w:rsidP="0053124E" w:rsidR="0053124E" w:rsidRPr="0053124E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Vesna Miletić iz Vineža, Marciljani 2</w:t>
      </w:r>
    </w:p>
    <w:p w:rsidRDefault="0053124E" w:rsidP="0053124E" w:rsidR="007664ED">
      <w:pPr>
        <w:jc w:val="both"/>
        <w:rPr>
          <w:sz w:val="20"/>
          <w:szCs w:val="20"/>
        </w:rPr>
      </w:pPr>
      <w:r w:rsidRPr="0053124E">
        <w:rPr>
          <w:sz w:val="20"/>
          <w:szCs w:val="20"/>
        </w:rPr>
        <w:t>- Scania Credit Švedska, po pun. OD Divjak, Topić i Bahtijarević, Zagreb, Ivana Lučića 2a/18</w:t>
      </w:r>
    </w:p>
    <w:p w:rsidRDefault="0053124E" w:rsidP="0053124E" w:rsidR="0053124E">
      <w:pPr>
        <w:jc w:val="both"/>
        <w:rPr>
          <w:sz w:val="20"/>
          <w:szCs w:val="20"/>
        </w:rPr>
      </w:pPr>
      <w:r>
        <w:rPr>
          <w:sz w:val="20"/>
          <w:szCs w:val="20"/>
        </w:rPr>
        <w:t>- e- oglasna ploča</w:t>
      </w:r>
    </w:p>
    <w:p w:rsidRDefault="0053124E" w:rsidP="0053124E" w:rsidR="0053124E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53124E">
        <w:rPr>
          <w:sz w:val="20"/>
          <w:szCs w:val="20"/>
        </w:rPr>
        <w:t>25.11.</w:t>
      </w:r>
      <w:r w:rsidR="001D625C">
        <w:rPr>
          <w:sz w:val="20"/>
          <w:szCs w:val="20"/>
        </w:rPr>
        <w:t>2016.</w:t>
      </w:r>
      <w:r>
        <w:rPr>
          <w:sz w:val="20"/>
          <w:szCs w:val="20"/>
        </w:rPr>
        <w:t xml:space="preserve">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5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12F35" w:rsidP="004E4742" w:rsidR="00EB6853" w:rsidRPr="00F50A33">
    <w:pPr>
      <w:pStyle w:val="Zaglavlje"/>
      <w:jc w:val="right"/>
    </w:pPr>
    <w:r>
      <w:t>Posl. br. 15 St-1076/11-253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D625C"/>
    <w:rsid w:val="002035FD"/>
    <w:rsid w:val="00204734"/>
    <w:rsid w:val="002546E1"/>
    <w:rsid w:val="00254AF2"/>
    <w:rsid w:val="002654ED"/>
    <w:rsid w:val="0030268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3124E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5E7C"/>
    <w:rsid w:val="00956A04"/>
    <w:rsid w:val="00960D4B"/>
    <w:rsid w:val="00965209"/>
    <w:rsid w:val="0098695D"/>
    <w:rsid w:val="00987854"/>
    <w:rsid w:val="009B2A9E"/>
    <w:rsid w:val="009C7279"/>
    <w:rsid w:val="009D5669"/>
    <w:rsid w:val="009E1492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0AE8"/>
    <w:rsid w:val="00B36744"/>
    <w:rsid w:val="00B467BE"/>
    <w:rsid w:val="00B56769"/>
    <w:rsid w:val="00B7054C"/>
    <w:rsid w:val="00B73C3F"/>
    <w:rsid w:val="00B960B6"/>
    <w:rsid w:val="00BA7D15"/>
    <w:rsid w:val="00BB5A9F"/>
    <w:rsid w:val="00BE7F15"/>
    <w:rsid w:val="00BF6458"/>
    <w:rsid w:val="00C067DF"/>
    <w:rsid w:val="00C07185"/>
    <w:rsid w:val="00C11A80"/>
    <w:rsid w:val="00C12D88"/>
    <w:rsid w:val="00C20F7B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2F35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651E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180B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6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6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6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6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6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6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6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6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62D77-1BDD-4D3F-8473-CCE89A0D7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594</properties:Words>
  <properties:Characters>2827</properties:Characters>
  <properties:Lines>106</properties:Lines>
  <properties:Paragraphs>71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2016-11-25T10:45:00Z</dcterms:created>
  <dc:creator>dcmelik</dc:creator>
  <cp:lastModifiedBy>Jasna Radulović</cp:lastModifiedBy>
  <cp:lastPrinted>2016-02-01T13:56:00Z</cp:lastPrinted>
  <dcterms:modified xmlns:xsi="http://www.w3.org/2001/XMLSchema-instance" xsi:type="dcterms:W3CDTF">2016-11-25T12:25:00Z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