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969b" w14:paraId="5cc969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E0E33">
        <w:t>539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872CD6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9E0E33">
        <w:t>NAUTIC RADIO</w:t>
      </w:r>
      <w:r w:rsidR="00272150">
        <w:t xml:space="preserve"> </w:t>
      </w:r>
      <w:r w:rsidR="006461E1">
        <w:t>d.o.o</w:t>
      </w:r>
      <w:r w:rsidR="00E04571">
        <w:t>.</w:t>
      </w:r>
      <w:r w:rsidR="009E0E33">
        <w:t>, Komiža, Gurnji put 24</w:t>
      </w:r>
      <w:r w:rsidR="006461E1">
        <w:t>, OI</w:t>
      </w:r>
      <w:r w:rsidR="009E0E33">
        <w:t>B: 33357013983</w:t>
      </w:r>
      <w:r w:rsidR="00236985">
        <w:t>,</w:t>
      </w:r>
      <w:r w:rsidR="007B2FEE">
        <w:t xml:space="preserve"> MBS: 06</w:t>
      </w:r>
      <w:r w:rsidR="009E0E33">
        <w:t>0229903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E0E33" w:rsidRPr="009E0E33">
        <w:t xml:space="preserve">NAUTIC RADIO d.o.o., Komiža, Gurnji put 24, OIB: 33357013983, MBS: 060229903,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9E0E33">
        <w:t>od 1751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9E0E33">
        <w:t>833.436,61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E0E33">
        <w:t>3. ST-1539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A7E98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A104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2CD6"/>
    <w:rsid w:val="00873BCF"/>
    <w:rsid w:val="008922FD"/>
    <w:rsid w:val="008A2CF5"/>
    <w:rsid w:val="008A36EF"/>
    <w:rsid w:val="008D189F"/>
    <w:rsid w:val="00900E6B"/>
    <w:rsid w:val="009255D0"/>
    <w:rsid w:val="00927118"/>
    <w:rsid w:val="00960045"/>
    <w:rsid w:val="00985998"/>
    <w:rsid w:val="00997E88"/>
    <w:rsid w:val="009E0E33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1376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D376D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St-1539/2015</izvorni_sadrzaj>
    <derivirana_varijabla naziv="DomainObject.Predmet.OznakaBroj_1">St-1539/2015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 RADIO d.o.o. za proizvodnju i emitiranje radijskog programa</izvorni_sadrzaj>
    <derivirana_varijabla naziv="DomainObject.Predmet.ProtustrankaFormated_1">  NAUTIC RADIO d.o.o. za proizvodnju i emitiranje radijskog programa</derivirana_varijabla>
  </DomainObject.Predmet.ProtustrankaFormated>
  <DomainObject.Predmet.ProtustrankaFormatedOIB>
    <izvorni_sadrzaj>  NAUTIC RADIO d.o.o. za proizvodnju i emitiranje radijskog programa, OIB 33357013983</izvorni_sadrzaj>
    <derivirana_varijabla naziv="DomainObject.Predmet.ProtustrankaFormatedOIB_1">  NAUTIC RADIO d.o.o. za proizvodnju i emitiranje radijskog programa, OIB 33357013983</derivirana_varijabla>
  </DomainObject.Predmet.ProtustrankaFormatedOIB>
  <DomainObject.Predmet.ProtustrankaFormatedWithAdress>
    <izvorni_sadrzaj> NAUTIC RADIO d.o.o. za proizvodnju i emitiranje radijskog programa, Gurnji Put 24, 21485 Komiža</izvorni_sadrzaj>
    <derivirana_varijabla naziv="DomainObject.Predmet.ProtustrankaFormatedWithAdress_1"> NAUTIC RADIO d.o.o. za proizvodnju i emitiranje radijskog programa, Gurnji Put 24, 21485 Komiža</derivirana_varijabla>
  </DomainObject.Predmet.ProtustrankaFormatedWithAdress>
  <DomainObject.Predmet.ProtustrankaFormatedWithAdressOIB>
    <izvorni_sadrzaj> NAUTIC RADIO d.o.o. za proizvodnju i emitiranje radijskog programa, OIB 33357013983, Gurnji Put 24, 21485 Komiža</izvorni_sadrzaj>
    <derivirana_varijabla naziv="DomainObject.Predmet.ProtustrankaFormatedWithAdressOIB_1"> NAUTIC RADIO d.o.o. za proizvodnju i emitiranje radijskog programa, OIB 33357013983, Gurnji Put 24, 21485 Komiža</derivirana_varijabla>
  </DomainObject.Predmet.ProtustrankaFormatedWithAdressOIB>
  <DomainObject.Predmet.ProtustrankaWithAdress>
    <izvorni_sadrzaj>NAUTIC RADIO d.o.o. za proizvodnju i emitiranje radijskog programa Gurnji Put 24, 21485 Komiža</izvorni_sadrzaj>
    <derivirana_varijabla naziv="DomainObject.Predmet.ProtustrankaWithAdress_1">NAUTIC RADIO d.o.o. za proizvodnju i emitiranje radijskog programa Gurnji Put 24, 21485 Komiža</derivirana_varijabla>
  </DomainObject.Predmet.ProtustrankaWithAdress>
  <DomainObject.Predmet.ProtustrankaWithAdressOIB>
    <izvorni_sadrzaj>NAUTIC RADIO d.o.o. za proizvodnju i emitiranje radijskog programa, OIB 33357013983, Gurnji Put 24, 21485 Komiža</izvorni_sadrzaj>
    <derivirana_varijabla naziv="DomainObject.Predmet.ProtustrankaWithAdressOIB_1">NAUTIC RADIO d.o.o. za proizvodnju i emitiranje radijskog programa, OIB 33357013983, Gurnji Put 24, 21485 Komiža</derivirana_varijabla>
  </DomainObject.Predmet.ProtustrankaWithAdressOIB>
  <DomainObject.Predmet.ProtustrankaNazivFormated>
    <izvorni_sadrzaj>NAUTIC RADIO d.o.o. za proizvodnju i emitiranje radijskog programa</izvorni_sadrzaj>
    <derivirana_varijabla naziv="DomainObject.Predmet.ProtustrankaNazivFormated_1">NAUTIC RADIO d.o.o. za proizvodnju i emitiranje radijskog programa</derivirana_varijabla>
  </DomainObject.Predmet.ProtustrankaNazivFormated>
  <DomainObject.Predmet.ProtustrankaNazivFormatedOIB>
    <izvorni_sadrzaj>NAUTIC RADIO d.o.o. za proizvodnju i emitiranje radijskog programa, OIB 33357013983</izvorni_sadrzaj>
    <derivirana_varijabla naziv="DomainObject.Predmet.ProtustrankaNazivFormatedOIB_1">NAUTIC RADIO d.o.o. za proizvodnju i emitiranje radijskog programa, OIB 33357013983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833436.61</izvorni_sadrzaj>
    <derivirana_varijabla naziv="DomainObject.Predmet.TrenutnaVrijednost_1">833436.61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NAUTIC RADIO d.o.o. za proizvodnju i emitiranje radijskog programa</item>
    </izvorni_sadrzaj>
    <derivirana_varijabla naziv="DomainObject.Predmet.ProtuStrankaListFormated_1">
      <item>NAUTIC RADIO d.o.o. za proizvodnju i emitiranje radijskog programa</item>
    </derivirana_varijabla>
  </DomainObject.Predmet.ProtuStrankaListFormated>
  <DomainObject.Predmet.ProtuStrankaListFormatedOIB>
    <izvorni_sadrzaj>
      <item>NAUTIC RADIO d.o.o. za proizvodnju i emitiranje radijskog programa, OIB 33357013983</item>
    </izvorni_sadrzaj>
    <derivirana_varijabla naziv="DomainObject.Predmet.ProtuStrankaListFormatedOIB_1">
      <item>NAUTIC RADIO d.o.o. za proizvodnju i emitiranje radijskog programa, OIB 33357013983</item>
    </derivirana_varijabla>
  </DomainObject.Predmet.ProtuStrankaListFormatedOIB>
  <DomainObject.Predmet.ProtuStrankaListFormatedWithAdress>
    <izvorni_sadrzaj>
      <item>NAUTIC RADIO d.o.o. za proizvodnju i emitiranje radijskog programa, Gurnji Put 24, 21485 Komiža</item>
    </izvorni_sadrzaj>
    <derivirana_varijabla naziv="DomainObject.Predmet.ProtuStrankaListFormatedWithAdress_1">
      <item>NAUTIC RADIO d.o.o. za proizvodnju i emitiranje radijskog programa, Gurnji Put 24, 21485 Komiža</item>
    </derivirana_varijabla>
  </DomainObject.Predmet.ProtuStrankaListFormatedWithAdress>
  <DomainObject.Predmet.ProtuStrankaListFormatedWithAdressOIB>
    <izvorni_sadrzaj>
      <item>NAUTIC RADIO d.o.o. za proizvodnju i emitiranje radijskog programa, OIB 33357013983, Gurnji Put 24, 21485 Komiža</item>
    </izvorni_sadrzaj>
    <derivirana_varijabla naziv="DomainObject.Predmet.ProtuStrankaListFormatedWithAdressOIB_1">
      <item>NAUTIC RADIO d.o.o. za proizvodnju i emitiranje radijskog programa, OIB 33357013983, Gurnji Put 24, 21485 Komiža</item>
    </derivirana_varijabla>
  </DomainObject.Predmet.ProtuStrankaListFormatedWithAdressOIB>
  <DomainObject.Predmet.ProtuStrankaListNazivFormated>
    <izvorni_sadrzaj>
      <item>NAUTIC RADIO d.o.o. za proizvodnju i emitiranje radijskog programa</item>
    </izvorni_sadrzaj>
    <derivirana_varijabla naziv="DomainObject.Predmet.ProtuStrankaListNazivFormated_1">
      <item>NAUTIC RADIO d.o.o. za proizvodnju i emitiranje radijskog programa</item>
    </derivirana_varijabla>
  </DomainObject.Predmet.ProtuStrankaListNazivFormated>
  <DomainObject.Predmet.ProtuStrankaListNazivFormatedOIB>
    <izvorni_sadrzaj>
      <item>NAUTIC RADIO d.o.o. za proizvodnju i emitiranje radijskog programa, OIB 33357013983</item>
    </izvorni_sadrzaj>
    <derivirana_varijabla naziv="DomainObject.Predmet.ProtuStrankaListNazivFormatedOIB_1">
      <item>NAUTIC RADIO d.o.o. za proizvodnju i emitiranje radijskog programa, OIB 33357013983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NAUTIC RADIO d.o.o. za proizvodnju i emitiranje radijskog programa</izvorni_sadrzaj>
    <derivirana_varijabla naziv="DomainObject.Predmet.ProtustrankaIDrugi_1">NAUTIC RADIO d.o.o. za proizvodnju i emitiranje radijskog programa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NAUTIC RADIO d.o.o. za proizvodnju i emitiranje radijskog programa, OIB 33357013983, Gurnji Put 24, 21485 Komiža</izvorni_sadrzaj>
    <derivirana_varijabla naziv="DomainObject.Predmet.ProtustrankaIDrugiAdressOIB_1">NAUTIC RADIO d.o.o. za proizvodnju i emitiranje radijskog programa, OIB 33357013983, Gurnji Put 24,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NAUTIC RADIO d.o.o. za proizvodnju i emitiranje radijskog programa</item>
    </izvorni_sadrzaj>
    <derivirana_varijabla naziv="DomainObject.Predmet.SudioniciListNaziv_1">
      <item>FINANCIJSKA AGENCIJA RC SPLIT</item>
      <item>NAUTIC RADIO d.o.o. za proizvodnju i emitiranje radijskog programa</item>
    </derivirana_varijabla>
  </DomainObject.Predmet.SudioniciListNaziv>
  <DomainObject.Predmet.SudioniciListAdressOIB>
    <izvorni_sadrzaj>
      <item>FINANCIJSKA AGENCIJA RC SPLIT, OIB 85821130368, Mažuranićeva 24b,21000 Split</item>
      <item>NAUTIC RADIO d.o.o. za proizvodnju i emitiranje radijskog programa, OIB 33357013983, Gurnji Put 24,21485 Komiža</item>
    </izvorni_sadrzaj>
    <derivirana_varijabla naziv="DomainObject.Predmet.SudioniciListAdressOIB_1">
      <item>FINANCIJSKA AGENCIJA RC SPLIT, OIB 85821130368, Mažuranićeva 24b,21000 Split</item>
      <item>NAUTIC RADIO d.o.o. za proizvodnju i emitiranje radijskog programa, OIB 33357013983, Gurnji Put 24,21485 Komiža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33357013983</item>
    </izvorni_sadrzaj>
    <derivirana_varijabla naziv="DomainObject.Predmet.SudioniciListNazivOIB_1">
      <item>, OIB 85821130368</item>
      <item>, OIB 33357013983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2015-12-18T08:10:00Z</dcterms:created>
  <dc:creator>Lari Glavaš</dc:creator>
  <cp:lastModifiedBy>Lari Glavaš</cp:lastModifiedBy>
  <cp:lastPrinted>2015-12-18T08:09:00Z</cp:lastPrinted>
  <dcterms:modified xmlns:xsi="http://www.w3.org/2001/XMLSchema-instance" xsi:type="dcterms:W3CDTF">2015-12-18T08:10:00Z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