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0582" w14:paraId="5de0582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412C90">
        <w:t>747</w:t>
      </w:r>
      <w:r w:rsidR="00D94EAF">
        <w:t>/2015</w:t>
      </w:r>
      <w:r w:rsidR="00D832D7">
        <w:t>-</w:t>
      </w:r>
      <w:r w:rsidR="00727A6F">
        <w:t>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10BAB" w:rsidR="00EC61EE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412C90">
        <w:t>FLORA ANEONA j.d.o.o. Zadar, Vukovarska 4/f, Zadar</w:t>
      </w:r>
      <w:r w:rsidR="00727A6F">
        <w:t>,</w:t>
      </w:r>
      <w:r w:rsidR="00DD64AF">
        <w:t xml:space="preserve"> OIB: </w:t>
      </w:r>
      <w:r w:rsidR="00412C90">
        <w:t>43510596214</w:t>
      </w:r>
      <w:r w:rsidR="00DD64AF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97661D">
        <w:t>2</w:t>
      </w:r>
      <w:r w:rsidR="00727A6F">
        <w:t>6</w:t>
      </w:r>
      <w:r w:rsidR="006807DE">
        <w:t xml:space="preserve">.  studenog </w:t>
      </w:r>
      <w:r>
        <w:t>2015</w:t>
      </w:r>
      <w:r w:rsidRPr="00FC1537">
        <w:t>.</w:t>
      </w:r>
      <w:r w:rsidR="00D94EAF">
        <w:t xml:space="preserve">, </w:t>
      </w:r>
      <w:r w:rsidR="003A7028">
        <w:t>28</w:t>
      </w:r>
      <w:r>
        <w:t xml:space="preserve">. siječnja 2016. objavio je </w:t>
      </w:r>
    </w:p>
    <w:p w:rsidRDefault="00C10BAB" w:rsidP="00C10BAB" w:rsidR="00C10BAB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412C90">
        <w:t>FLORA ANEONA j.d.o.o. Zadar, Vukovarska 4/f, Zadar, OIB: 43510596214</w:t>
      </w:r>
      <w:r w:rsidR="003A7028">
        <w:t>,</w:t>
      </w:r>
      <w:r w:rsidR="001D5ECE">
        <w:t xml:space="preserve"> </w:t>
      </w:r>
      <w:r>
        <w:t xml:space="preserve">na temelju neizvršenih osnova za plaćanje iznosi </w:t>
      </w:r>
      <w:r w:rsidR="00412C90">
        <w:t>90.318,34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>osob</w:t>
      </w:r>
      <w:r w:rsidR="00412C90">
        <w:t>a</w:t>
      </w:r>
      <w:r>
        <w:t xml:space="preserve"> ovlašten</w:t>
      </w:r>
      <w:r w:rsidR="00412C90">
        <w:t>a</w:t>
      </w:r>
      <w:r>
        <w:t xml:space="preserve"> za zastupanje </w:t>
      </w:r>
      <w:r w:rsidRPr="00FC1537">
        <w:t>dužnika</w:t>
      </w:r>
      <w:r>
        <w:t xml:space="preserve"> po zakonu </w:t>
      </w:r>
      <w:r w:rsidR="00412C90">
        <w:t>Hrvoje Glavan, Zagreb, Dinarski put 1/C</w:t>
      </w:r>
      <w:r w:rsidR="00BB5455">
        <w:t>,</w:t>
      </w:r>
      <w:r w:rsidR="00096499">
        <w:t xml:space="preserve"> </w:t>
      </w:r>
      <w:r w:rsidRPr="00FC1537">
        <w:t xml:space="preserve"> da u roku od 15 (petnaest) dana </w:t>
      </w:r>
      <w:r>
        <w:t>od dana objave ovog oglasa na e-o</w:t>
      </w:r>
      <w:r w:rsidR="00C10BAB">
        <w:t>glasnoj ploči ovog suda, podnesu</w:t>
      </w:r>
      <w:r>
        <w:t xml:space="preserve">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412C90">
        <w:t>747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BB5455">
        <w:t>2</w:t>
      </w:r>
      <w:r w:rsidR="003A7028">
        <w:t>8</w:t>
      </w:r>
      <w:r>
        <w:t>. siječnja 2016.</w:t>
      </w:r>
    </w:p>
    <w:p w:rsidRDefault="00365E15" w:rsidP="0091410E" w:rsidR="00365E15">
      <w:pPr>
        <w:jc w:val="center"/>
      </w:pPr>
    </w:p>
    <w:p w:rsidRDefault="00C10BAB" w:rsidP="00C10BAB" w:rsidR="00C10BAB">
      <w:pPr>
        <w:jc w:val="right"/>
      </w:pPr>
      <w:r>
        <w:t>Sutkinja</w:t>
      </w:r>
    </w:p>
    <w:p w:rsidRDefault="00C10BAB" w:rsidP="00C10BAB" w:rsidR="00C10BAB" w:rsidRPr="00F41C5D">
      <w:pPr>
        <w:jc w:val="right"/>
      </w:pPr>
      <w:r>
        <w:t>Tina Grgas</w:t>
      </w:r>
    </w:p>
    <w:p w:rsidRDefault="006977CD" w:rsidP="00D832D7" w:rsidR="006977CD" w:rsidRPr="003C4AD9">
      <w:pPr>
        <w:tabs>
          <w:tab w:pos="0" w:val="left"/>
        </w:tabs>
        <w:jc w:val="right"/>
      </w:pPr>
    </w:p>
    <w:p w:rsidRDefault="00F2052F" w:rsidP="006977CD" w:rsidR="007465D2">
      <w:pPr>
        <w:jc w:val="right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lastRenderedPageBreak/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C10BAB" w:rsidR="00934D02">
      <w:headerReference w:type="default" r:id="rId9"/>
      <w:foot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052">
      <w:rPr>
        <w:noProof/>
      </w:rPr>
      <w:t>2</w:t>
    </w:r>
    <w:r>
      <w:fldChar w:fldCharType="end"/>
    </w:r>
  </w:p>
  <w:p w:rsidRDefault="0001705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05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412C90">
      <w:t>747</w:t>
    </w:r>
    <w:r w:rsidR="006807DE">
      <w:t>/</w:t>
    </w:r>
    <w:r w:rsidR="006977CD">
      <w:t>2015-</w:t>
    </w:r>
    <w:r w:rsidR="00727A6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17052"/>
    <w:rsid w:val="00096499"/>
    <w:rsid w:val="000E0D53"/>
    <w:rsid w:val="00134CFF"/>
    <w:rsid w:val="00194E11"/>
    <w:rsid w:val="001D5ECE"/>
    <w:rsid w:val="001F7949"/>
    <w:rsid w:val="003144A2"/>
    <w:rsid w:val="00365E15"/>
    <w:rsid w:val="003A7028"/>
    <w:rsid w:val="00412C90"/>
    <w:rsid w:val="00413077"/>
    <w:rsid w:val="00482F9D"/>
    <w:rsid w:val="00524A91"/>
    <w:rsid w:val="0053677C"/>
    <w:rsid w:val="005E749D"/>
    <w:rsid w:val="00631103"/>
    <w:rsid w:val="0065523A"/>
    <w:rsid w:val="006807DE"/>
    <w:rsid w:val="006977CD"/>
    <w:rsid w:val="006C682C"/>
    <w:rsid w:val="006E0CDA"/>
    <w:rsid w:val="006F6E1E"/>
    <w:rsid w:val="00727A6F"/>
    <w:rsid w:val="007465D2"/>
    <w:rsid w:val="00755B97"/>
    <w:rsid w:val="007A58AC"/>
    <w:rsid w:val="007A7F80"/>
    <w:rsid w:val="008019F8"/>
    <w:rsid w:val="00824B82"/>
    <w:rsid w:val="00827919"/>
    <w:rsid w:val="00876A8D"/>
    <w:rsid w:val="00885CCF"/>
    <w:rsid w:val="008D2B74"/>
    <w:rsid w:val="0091410E"/>
    <w:rsid w:val="00934D02"/>
    <w:rsid w:val="0097661D"/>
    <w:rsid w:val="00991440"/>
    <w:rsid w:val="009B7A6B"/>
    <w:rsid w:val="00A1147B"/>
    <w:rsid w:val="00A30CC8"/>
    <w:rsid w:val="00A54C72"/>
    <w:rsid w:val="00B3549A"/>
    <w:rsid w:val="00B66155"/>
    <w:rsid w:val="00BB5455"/>
    <w:rsid w:val="00BC01B8"/>
    <w:rsid w:val="00C10BAB"/>
    <w:rsid w:val="00C362FB"/>
    <w:rsid w:val="00C96C74"/>
    <w:rsid w:val="00CE25AB"/>
    <w:rsid w:val="00D832D7"/>
    <w:rsid w:val="00D94EAF"/>
    <w:rsid w:val="00DD64AF"/>
    <w:rsid w:val="00EA7751"/>
    <w:rsid w:val="00EC61EE"/>
    <w:rsid w:val="00EF524A"/>
    <w:rsid w:val="00F2052F"/>
    <w:rsid w:val="00F52328"/>
    <w:rsid w:val="00FB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</izvorni_sadrzaj>
    <derivirana_varijabla naziv="DomainObject.Predmet.Broj_1">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St-747/2015</izvorni_sadrzaj>
    <derivirana_varijabla naziv="DomainObject.Predmet.OznakaBroj_1">St-747/2015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FLORA AENONA jednostavno društvo s ograničenom odgovornošću za trgovinu</izvorni_sadrzaj>
    <derivirana_varijabla naziv="DomainObject.Predmet.ProtustrankaFormated_1">  FLORA AENONA jednostavno društvo s ograničenom odgovornošću za trgovinu</derivirana_varijabla>
  </DomainObject.Predmet.ProtustrankaFormated>
  <DomainObject.Predmet.ProtustrankaFormatedOIB>
    <izvorni_sadrzaj>  FLORA AENONA jednostavno društvo s ograničenom odgovornošću za trgovinu, OIB 43510596214</izvorni_sadrzaj>
    <derivirana_varijabla naziv="DomainObject.Predmet.ProtustrankaFormatedOIB_1">  FLORA AENONA jednostavno društvo s ograničenom odgovornošću za trgovinu, OIB 43510596214</derivirana_varijabla>
  </DomainObject.Predmet.ProtustrankaFormatedOIB>
  <DomainObject.Predmet.ProtustrankaFormatedWithAdress>
    <izvorni_sadrzaj> FLORA AENONA jednostavno društvo s ograničenom odgovornošću za trgovinu, Vukovarska 4f, 23000 Zadar</izvorni_sadrzaj>
    <derivirana_varijabla naziv="DomainObject.Predmet.ProtustrankaFormatedWithAdress_1"> FLORA AENONA jednostavno društvo s ograničenom odgovornošću za trgovinu, Vukovarska 4f, 23000 Zadar</derivirana_varijabla>
  </DomainObject.Predmet.ProtustrankaFormatedWithAdress>
  <DomainObject.Predmet.ProtustrankaFormatedWithAdressOIB>
    <izvorni_sadrzaj> FLORA AENONA jednostavno društvo s ograničenom odgovornošću za trgovinu, OIB 43510596214, Vukovarska 4f, 23000 Zadar</izvorni_sadrzaj>
    <derivirana_varijabla naziv="DomainObject.Predmet.ProtustrankaFormatedWithAdressOIB_1"> FLORA AENONA jednostavno društvo s ograničenom odgovornošću za trgovinu, OIB 43510596214, Vukovarska 4f, 23000 Zadar</derivirana_varijabla>
  </DomainObject.Predmet.ProtustrankaFormatedWithAdressOIB>
  <DomainObject.Predmet.ProtustrankaWithAdress>
    <izvorni_sadrzaj>FLORA AENONA jednostavno društvo s ograničenom odgovornošću za trgovinu Vukovarska 4f, 23000 Zadar</izvorni_sadrzaj>
    <derivirana_varijabla naziv="DomainObject.Predmet.ProtustrankaWithAdress_1">FLORA AENONA jednostavno društvo s ograničenom odgovornošću za trgovinu Vukovarska 4f, 23000 Zadar</derivirana_varijabla>
  </DomainObject.Predmet.ProtustrankaWithAdress>
  <DomainObject.Predmet.ProtustrankaWithAdressOIB>
    <izvorni_sadrzaj>FLORA AENONA jednostavno društvo s ograničenom odgovornošću za trgovinu, OIB 43510596214, Vukovarska 4f, 23000 Zadar</izvorni_sadrzaj>
    <derivirana_varijabla naziv="DomainObject.Predmet.ProtustrankaWithAdressOIB_1">FLORA AENONA jednostavno društvo s ograničenom odgovornošću za trgovinu, OIB 43510596214, Vukovarska 4f, 23000 Zadar</derivirana_varijabla>
  </DomainObject.Predmet.ProtustrankaWithAdressOIB>
  <DomainObject.Predmet.ProtustrankaNazivFormated>
    <izvorni_sadrzaj>FLORA AENONA jednostavno društvo s ograničenom odgovornošću za trgovinu</izvorni_sadrzaj>
    <derivirana_varijabla naziv="DomainObject.Predmet.ProtustrankaNazivFormated_1">FLORA AENONA jednostavno društvo s ograničenom odgovornošću za trgovinu</derivirana_varijabla>
  </DomainObject.Predmet.ProtustrankaNazivFormated>
  <DomainObject.Predmet.ProtustrankaNazivFormatedOIB>
    <izvorni_sadrzaj>FLORA AENONA jednostavno društvo s ograničenom odgovornošću za trgovinu, OIB 43510596214</izvorni_sadrzaj>
    <derivirana_varijabla naziv="DomainObject.Predmet.ProtustrankaNazivFormatedOIB_1">FLORA AENONA jednostavno društvo s ograničenom odgovornošću za trgovinu, OIB 43510596214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90318.34</izvorni_sadrzaj>
    <derivirana_varijabla naziv="DomainObject.Predmet.TrenutnaVrijednost_1">90318.34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FLORA AENONA jednostavno društvo s ograničenom odgovornošću za trgovinu</item>
    </izvorni_sadrzaj>
    <derivirana_varijabla naziv="DomainObject.Predmet.ProtuStrankaListFormated_1">
      <item>FLORA AENONA jednostavno društvo s ograničenom odgovornošću za trgovinu</item>
    </derivirana_varijabla>
  </DomainObject.Predmet.ProtuStrankaListFormated>
  <DomainObject.Predmet.ProtuStrankaListFormatedOIB>
    <izvorni_sadrzaj>
      <item>FLORA AENONA jednostavno društvo s ograničenom odgovornošću za trgovinu, OIB 43510596214</item>
    </izvorni_sadrzaj>
    <derivirana_varijabla naziv="DomainObject.Predmet.ProtuStrankaListFormatedOIB_1">
      <item>FLORA AENONA jednostavno društvo s ograničenom odgovornošću za trgovinu, OIB 43510596214</item>
    </derivirana_varijabla>
  </DomainObject.Predmet.ProtuStrankaListFormatedOIB>
  <DomainObject.Predmet.ProtuStrankaListFormatedWithAdress>
    <izvorni_sadrzaj>
      <item>FLORA AENONA jednostavno društvo s ograničenom odgovornošću za trgovinu, Vukovarska 4f, 23000 Zadar</item>
    </izvorni_sadrzaj>
    <derivirana_varijabla naziv="DomainObject.Predmet.ProtuStrankaListFormatedWithAdress_1">
      <item>FLORA AENONA jednostavno društvo s ograničenom odgovornošću za trgovinu, Vukovarska 4f, 23000 Zadar</item>
    </derivirana_varijabla>
  </DomainObject.Predmet.ProtuStrankaListFormatedWithAdress>
  <DomainObject.Predmet.ProtuStrankaListFormatedWithAdressOIB>
    <izvorni_sadrzaj>
      <item>FLORA AENONA jednostavno društvo s ograničenom odgovornošću za trgovinu, OIB 43510596214, Vukovarska 4f, 23000 Zadar</item>
    </izvorni_sadrzaj>
    <derivirana_varijabla naziv="DomainObject.Predmet.ProtuStrankaListFormatedWithAdressOIB_1">
      <item>FLORA AENONA jednostavno društvo s ograničenom odgovornošću za trgovinu, OIB 43510596214, Vukovarska 4f, 23000 Zadar</item>
    </derivirana_varijabla>
  </DomainObject.Predmet.ProtuStrankaListFormatedWithAdressOIB>
  <DomainObject.Predmet.ProtuStrankaListNazivFormated>
    <izvorni_sadrzaj>
      <item>FLORA AENONA jednostavno društvo s ograničenom odgovornošću za trgovinu</item>
    </izvorni_sadrzaj>
    <derivirana_varijabla naziv="DomainObject.Predmet.ProtuStrankaListNazivFormated_1">
      <item>FLORA AENONA jednostavno društvo s ograničenom odgovornošću za trgovinu</item>
    </derivirana_varijabla>
  </DomainObject.Predmet.ProtuStrankaListNazivFormated>
  <DomainObject.Predmet.ProtuStrankaListNazivFormatedOIB>
    <izvorni_sadrzaj>
      <item>FLORA AENONA jednostavno društvo s ograničenom odgovornošću za trgovinu, OIB 43510596214</item>
    </izvorni_sadrzaj>
    <derivirana_varijabla naziv="DomainObject.Predmet.ProtuStrankaListNazivFormatedOIB_1">
      <item>FLORA AENONA jednostavno društvo s ograničenom odgovornošću za trgovinu, OIB 43510596214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FLORA AENONA jednostavno društvo s ograničenom odgovornošću za trgovinu</izvorni_sadrzaj>
    <derivirana_varijabla naziv="DomainObject.Predmet.ProtustrankaIDrugi_1">FLORA AENONA jednostavno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FLORA AENONA jednostavno društvo s ograničenom odgovornošću za trgovinu, OIB 43510596214, Vukovarska 4f, 23000 Zadar</izvorni_sadrzaj>
    <derivirana_varijabla naziv="DomainObject.Predmet.ProtustrankaIDrugiAdressOIB_1">FLORA AENONA jednostavno društvo s ograničenom odgovornošću za trgovinu, OIB 43510596214, Vukovarska 4f,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FLORA AENONA jednostavno društvo s ograničenom odgovornošću za trgovinu</item>
    </izvorni_sadrzaj>
    <derivirana_varijabla naziv="DomainObject.Predmet.SudioniciListNaziv_1">
      <item>FINA</item>
      <item>FLORA AENONA jednostavno društvo s ograničenom odgovornošću za trgovinu</item>
    </derivirana_varijabla>
  </DomainObject.Predmet.SudioniciListNaziv>
  <DomainObject.Predmet.SudioniciListAdressOIB>
    <izvorni_sadrzaj>
      <item>FINA, OIB 85821130368</item>
      <item>FLORA AENONA jednostavno društvo s ograničenom odgovornošću za trgovinu, OIB 43510596214, Vukovarska 4f,23000 Zadar</item>
    </izvorni_sadrzaj>
    <derivirana_varijabla naziv="DomainObject.Predmet.SudioniciListAdressOIB_1">
      <item>FINA, OIB 85821130368</item>
      <item>FLORA AENONA jednostavno društvo s ograničenom odgovornošću za trgovinu, OIB 43510596214, Vukovarska 4f,23000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43510596214</item>
    </izvorni_sadrzaj>
    <derivirana_varijabla naziv="DomainObject.Predmet.SudioniciListNazivOIB_1">
      <item>, OIB 85821130368</item>
      <item>, OIB 43510596214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2043</properties:Characters>
  <properties:Lines>61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2016-01-28T10:49:00Z</dcterms:created>
  <dc:creator>Tina Grgas</dc:creator>
  <cp:lastModifiedBy>Nena Mužanović</cp:lastModifiedBy>
  <cp:lastPrinted>2016-01-28T10:48:00Z</cp:lastPrinted>
  <dcterms:modified xmlns:xsi="http://www.w3.org/2001/XMLSchema-instance" xsi:type="dcterms:W3CDTF">2016-01-28T10:49:00Z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