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708daac" w14:paraId="708daac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4856/15-7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4856/2015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EKO RURIS zadruga za ruralni razvoj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Vladimira </w:t>
      </w:r>
      <w:proofErr w:type="spellStart"/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Ruždjaka</w:t>
      </w:r>
      <w:proofErr w:type="spellEnd"/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MBS:080511405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53486464950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76.242,50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67E83"/>
    <w:rsid w:val="000E0F8C"/>
    <w:rsid w:val="00104371"/>
    <w:rsid w:val="001470EE"/>
    <w:rsid w:val="001F53E5"/>
    <w:rsid w:val="001F5A07"/>
    <w:rsid w:val="00251075"/>
    <w:rsid w:val="002B63E9"/>
    <w:rsid w:val="002B65EB"/>
    <w:rsid w:val="002C46DE"/>
    <w:rsid w:val="002F43C2"/>
    <w:rsid w:val="003A3787"/>
    <w:rsid w:val="003D0369"/>
    <w:rsid w:val="00593F2F"/>
    <w:rsid w:val="005F7948"/>
    <w:rsid w:val="00645D09"/>
    <w:rsid w:val="00654420"/>
    <w:rsid w:val="00862669"/>
    <w:rsid w:val="008C6138"/>
    <w:rsid w:val="008C712F"/>
    <w:rsid w:val="008F20CE"/>
    <w:rsid w:val="00977528"/>
    <w:rsid w:val="009F283E"/>
    <w:rsid w:val="00A04FCB"/>
    <w:rsid w:val="00A42EC8"/>
    <w:rsid w:val="00AE0C19"/>
    <w:rsid w:val="00B519FA"/>
    <w:rsid w:val="00B9445A"/>
    <w:rsid w:val="00BD20BD"/>
    <w:rsid w:val="00BD2AAE"/>
    <w:rsid w:val="00BF430A"/>
    <w:rsid w:val="00CB14A0"/>
    <w:rsid w:val="00D307D7"/>
    <w:rsid w:val="00D40CF4"/>
    <w:rsid w:val="00DE7752"/>
    <w:rsid w:val="00E6158D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1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5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158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15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15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1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5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15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15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15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4856</izvorni_sadrzaj>
    <derivirana_varijabla naziv="DomainObject.Predmet.Broj_1">4856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St-4856/2015</izvorni_sadrzaj>
    <derivirana_varijabla naziv="DomainObject.Predmet.OznakaBroj_1">St-4856/2015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RURIS zadruga za ruralni razvoj</izvorni_sadrzaj>
    <derivirana_varijabla naziv="DomainObject.Predmet.ProtustrankaFormated_1">  EKO RURIS zadruga za ruralni razvoj</derivirana_varijabla>
  </DomainObject.Predmet.ProtustrankaFormated>
  <DomainObject.Predmet.ProtustrankaFormatedOIB>
    <izvorni_sadrzaj>  EKO RURIS zadruga za ruralni razvoj, OIB 53486464950</izvorni_sadrzaj>
    <derivirana_varijabla naziv="DomainObject.Predmet.ProtustrankaFormatedOIB_1">  EKO RURIS zadruga za ruralni razvoj, OIB 53486464950</derivirana_varijabla>
  </DomainObject.Predmet.ProtustrankaFormatedOIB>
  <DomainObject.Predmet.ProtustrankaFormatedWithAdress>
    <izvorni_sadrzaj> EKO RURIS zadruga za ruralni razvoj, Vladimira Ruždjaka 6, 10000 Zagreb</izvorni_sadrzaj>
    <derivirana_varijabla naziv="DomainObject.Predmet.ProtustrankaFormatedWithAdress_1"> EKO RURIS zadruga za ruralni razvoj, Vladimira Ruždjaka 6, 10000 Zagreb</derivirana_varijabla>
  </DomainObject.Predmet.ProtustrankaFormatedWithAdress>
  <DomainObject.Predmet.ProtustrankaFormatedWithAdressOIB>
    <izvorni_sadrzaj> EKO RURIS zadruga za ruralni razvoj, OIB 53486464950, Vladimira Ruždjaka 6, 10000 Zagreb</izvorni_sadrzaj>
    <derivirana_varijabla naziv="DomainObject.Predmet.ProtustrankaFormatedWithAdressOIB_1"> EKO RURIS zadruga za ruralni razvoj, OIB 53486464950, Vladimira Ruždjaka 6, 10000 Zagreb</derivirana_varijabla>
  </DomainObject.Predmet.ProtustrankaFormatedWithAdressOIB>
  <DomainObject.Predmet.ProtustrankaWithAdress>
    <izvorni_sadrzaj>EKO RURIS zadruga za ruralni razvoj Vladimira Ruždjaka 6, 10000 Zagreb</izvorni_sadrzaj>
    <derivirana_varijabla naziv="DomainObject.Predmet.ProtustrankaWithAdress_1">EKO RURIS zadruga za ruralni razvoj Vladimira Ruždjaka 6, 10000 Zagreb</derivirana_varijabla>
  </DomainObject.Predmet.ProtustrankaWithAdress>
  <DomainObject.Predmet.ProtustrankaWithAdressOIB>
    <izvorni_sadrzaj>EKO RURIS zadruga za ruralni razvoj, OIB 53486464950, Vladimira Ruždjaka 6, 10000 Zagreb</izvorni_sadrzaj>
    <derivirana_varijabla naziv="DomainObject.Predmet.ProtustrankaWithAdressOIB_1">EKO RURIS zadruga za ruralni razvoj, OIB 53486464950, Vladimira Ruždjaka 6, 10000 Zagreb</derivirana_varijabla>
  </DomainObject.Predmet.ProtustrankaWithAdressOIB>
  <DomainObject.Predmet.ProtustrankaNazivFormated>
    <izvorni_sadrzaj>EKO RURIS zadruga za ruralni razvoj</izvorni_sadrzaj>
    <derivirana_varijabla naziv="DomainObject.Predmet.ProtustrankaNazivFormated_1">EKO RURIS zadruga za ruralni razvoj</derivirana_varijabla>
  </DomainObject.Predmet.ProtustrankaNazivFormated>
  <DomainObject.Predmet.ProtustrankaNazivFormatedOIB>
    <izvorni_sadrzaj>EKO RURIS zadruga za ruralni razvoj, OIB 53486464950</izvorni_sadrzaj>
    <derivirana_varijabla naziv="DomainObject.Predmet.ProtustrankaNazivFormatedOIB_1">EKO RURIS zadruga za ruralni razvoj, OIB 53486464950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RURIS zadruga za ruralni razvoj</item>
    </izvorni_sadrzaj>
    <derivirana_varijabla naziv="DomainObject.Predmet.ProtuStrankaListFormated_1">
      <item>EKO RURIS zadruga za ruralni razvoj</item>
    </derivirana_varijabla>
  </DomainObject.Predmet.ProtuStrankaListFormated>
  <DomainObject.Predmet.ProtuStrankaListFormatedOIB>
    <izvorni_sadrzaj>
      <item>EKO RURIS zadruga za ruralni razvoj, OIB 53486464950</item>
    </izvorni_sadrzaj>
    <derivirana_varijabla naziv="DomainObject.Predmet.ProtuStrankaListFormatedOIB_1">
      <item>EKO RURIS zadruga za ruralni razvoj, OIB 53486464950</item>
    </derivirana_varijabla>
  </DomainObject.Predmet.ProtuStrankaListFormatedOIB>
  <DomainObject.Predmet.ProtuStrankaListFormatedWithAdress>
    <izvorni_sadrzaj>
      <item>EKO RURIS zadruga za ruralni razvoj, Vladimira Ruždjaka 6, 10000 Zagreb</item>
    </izvorni_sadrzaj>
    <derivirana_varijabla naziv="DomainObject.Predmet.ProtuStrankaListFormatedWithAdress_1">
      <item>EKO RURIS zadruga za ruralni razvoj, Vladimira Ruždjaka 6, 10000 Zagreb</item>
    </derivirana_varijabla>
  </DomainObject.Predmet.ProtuStrankaListFormatedWithAdress>
  <DomainObject.Predmet.ProtuStrankaListFormatedWithAdressOIB>
    <izvorni_sadrzaj>
      <item>EKO RURIS zadruga za ruralni razvoj, OIB 53486464950, Vladimira Ruždjaka 6, 10000 Zagreb</item>
    </izvorni_sadrzaj>
    <derivirana_varijabla naziv="DomainObject.Predmet.ProtuStrankaListFormatedWithAdressOIB_1">
      <item>EKO RURIS zadruga za ruralni razvoj, OIB 53486464950, Vladimira Ruždjaka 6, 10000 Zagreb</item>
    </derivirana_varijabla>
  </DomainObject.Predmet.ProtuStrankaListFormatedWithAdressOIB>
  <DomainObject.Predmet.ProtuStrankaListNazivFormated>
    <izvorni_sadrzaj>
      <item>EKO RURIS zadruga za ruralni razvoj</item>
    </izvorni_sadrzaj>
    <derivirana_varijabla naziv="DomainObject.Predmet.ProtuStrankaListNazivFormated_1">
      <item>EKO RURIS zadruga za ruralni razvoj</item>
    </derivirana_varijabla>
  </DomainObject.Predmet.ProtuStrankaListNazivFormated>
  <DomainObject.Predmet.ProtuStrankaListNazivFormatedOIB>
    <izvorni_sadrzaj>
      <item>EKO RURIS zadruga za ruralni razvoj, OIB 53486464950</item>
    </izvorni_sadrzaj>
    <derivirana_varijabla naziv="DomainObject.Predmet.ProtuStrankaListNazivFormatedOIB_1">
      <item>EKO RURIS zadruga za ruralni razvoj, OIB 53486464950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RURIS zadruga za ruralni razvoj</izvorni_sadrzaj>
    <derivirana_varijabla naziv="DomainObject.Predmet.ProtustrankaIDrugi_1">EKO RURIS zadruga za ruralni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RURIS zadruga za ruralni razvoj, OIB 53486464950, Vladimira Ruždjaka 6, 10000 Zagreb</izvorni_sadrzaj>
    <derivirana_varijabla naziv="DomainObject.Predmet.ProtustrankaIDrugiAdressOIB_1">EKO RURIS zadruga za ruralni razvoj, OIB 53486464950, Vladimira Ruždjaka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RURIS zadruga za ruralni razvoj</item>
    </izvorni_sadrzaj>
    <derivirana_varijabla naziv="DomainObject.Predmet.SudioniciListNaziv_1">
      <item>FINA Regionalni centar Zagreb</item>
      <item>EKO RURIS zadruga za ruralni razvoj</item>
    </derivirana_varijabla>
  </DomainObject.Predmet.SudioniciListNaziv>
  <DomainObject.Predmet.SudioniciListAdressOIB>
    <izvorni_sadrzaj>
      <item>FINA Regionalni centar Zagreb, OIB 85821130368, Trg svibanjskih žrtava 1995. 1,10000 Zagreb</item>
      <item>EKO RURIS zadruga za ruralni razvoj, OIB 53486464950, Vladimira Ruždjaka 6,10000 Zagreb</item>
    </izvorni_sadrzaj>
    <derivirana_varijabla naziv="DomainObject.Predmet.SudioniciListAdressOIB_1">
      <item>FINA Regionalni centar Zagreb, OIB 85821130368, Trg svibanjskih žrtava 1995. 1,10000 Zagreb</item>
      <item>EKO RURIS zadruga za ruralni razvoj, OIB 53486464950, Vladimira Ruždjaka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53486464950</item>
    </izvorni_sadrzaj>
    <derivirana_varijabla naziv="DomainObject.Predmet.SudioniciListNazivOIB_1">
      <item>, OIB 85821130368</item>
      <item>, OIB 53486464950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1246A-4BAF-4DFD-ABCD-3D3B3DD2F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1397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2016-07-22T09:39:00Z</dcterms:created>
  <dc:creator>Mario Žišković</dc:creator>
  <cp:lastModifiedBy>Sonja Pilić</cp:lastModifiedBy>
  <cp:lastPrinted>2016-07-22T09:38:00Z</cp:lastPrinted>
  <dcterms:modified xmlns:xsi="http://www.w3.org/2001/XMLSchema-instance" xsi:type="dcterms:W3CDTF">2016-07-22T09:40:00Z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