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2783" w14:paraId="01b2783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D0FC3">
        <w:t>2</w:t>
      </w:r>
      <w:r w:rsidR="001C7CE2">
        <w:t>3</w:t>
      </w:r>
      <w:r w:rsidR="009D0206">
        <w:t>44</w:t>
      </w:r>
      <w:r w:rsidR="001D0FC3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620181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620181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 EKO-DIZEL j.d.o.o. za usluge i trgovinu, turistička agenicja, OIB: 23700842429, Kutina, 1. svibnja 6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1</w:t>
      </w:r>
      <w:r w:rsidR="00DC7643">
        <w:rPr>
          <w:lang w:val="pt-BR"/>
        </w:rPr>
        <w:t>3</w:t>
      </w:r>
      <w:r w:rsidR="00E466D0">
        <w:rPr>
          <w:lang w:val="pt-BR"/>
        </w:rPr>
        <w:t xml:space="preserve">. rujna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620181" w:rsidRPr="00620181">
        <w:rPr>
          <w:lang w:val="pt-BR"/>
        </w:rPr>
        <w:t>EKO-DIZEL j.d.o.o. za usluge i trgovinu, turistička agenicja, OIB: 23700842429, Kutina, 1. svibnja 6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B7EC3">
        <w:t>2</w:t>
      </w:r>
      <w:r w:rsidR="00BF0E11">
        <w:t>34</w:t>
      </w:r>
      <w:r w:rsidR="00620181">
        <w:t>4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BF0E11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25567C" w:rsidRPr="00620181">
        <w:rPr>
          <w:lang w:val="pt-BR"/>
        </w:rPr>
        <w:t>EKO-DIZEL j.d.o.o. za usluge i trgovinu, turistička agenicja, OIB: 23700842429, Kutina, 1. svibnja 6</w:t>
      </w:r>
      <w:r w:rsidR="00BF0E11">
        <w:rPr>
          <w:lang w:val="pt-BR"/>
        </w:rPr>
        <w:t>.</w:t>
      </w:r>
    </w:p>
    <w:p w:rsidRDefault="00BC2D3A" w:rsidP="00BC2D3A" w:rsidR="00BC2D3A" w:rsidRPr="00BF0E11">
      <w:pPr>
        <w:pStyle w:val="Tijeloteksta"/>
        <w:ind w:firstLine="708"/>
        <w:rPr>
          <w:lang w:val="pt-BR"/>
        </w:rPr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25567C">
        <w:t>140</w:t>
      </w:r>
      <w:r w:rsidRPr="00BC2D3A">
        <w:t xml:space="preserve"> dana, u ukupnom iznosu od </w:t>
      </w:r>
      <w:r w:rsidR="0025567C">
        <w:rPr>
          <w:lang w:val="pl-PL"/>
        </w:rPr>
        <w:t>71.236,81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lastRenderedPageBreak/>
        <w:t xml:space="preserve">Sud je rješenjem od </w:t>
      </w:r>
      <w:r w:rsidR="0025567C">
        <w:t>23</w:t>
      </w:r>
      <w:r w:rsidR="000A206E">
        <w:t>.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FE1794">
        <w:t>13</w:t>
      </w:r>
      <w:r w:rsidR="000A206E">
        <w:t>. rujna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0A206E">
        <w:t>ni</w:t>
      </w:r>
      <w:r w:rsidR="009F490F">
        <w:t xml:space="preserve">je </w:t>
      </w:r>
      <w:r w:rsidR="00E66535" w:rsidRPr="00E66535">
        <w:t>pristupio na navedeno ročište</w:t>
      </w:r>
      <w:r w:rsidR="000A206E">
        <w:t>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06DA0">
        <w:t>13</w:t>
      </w:r>
      <w:r w:rsidR="000A206E">
        <w:t>. rujna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74410A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74410A" w:rsidP="004F5146" w:rsidR="0074410A">
      <w:pPr>
        <w:jc w:val="right"/>
      </w:pPr>
      <w:r>
        <w:t>za točnost otpravka-ovlašteni službenik</w:t>
      </w:r>
    </w:p>
    <w:p w:rsidRDefault="0074410A" w:rsidP="004F5146" w:rsidR="0074410A">
      <w:pPr>
        <w:jc w:val="right"/>
      </w:pPr>
      <w:r>
        <w:t xml:space="preserve">Mirjana Gašparić </w:t>
      </w:r>
    </w:p>
    <w:p w:rsidRDefault="00856259" w:rsidP="0074410A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74410A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BF0E11">
          <w:rPr>
            <w:sz w:val="24"/>
          </w:rPr>
          <w:t>234</w:t>
        </w:r>
        <w:r w:rsidR="0025567C">
          <w:rPr>
            <w:sz w:val="24"/>
          </w:rPr>
          <w:t>4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B7D73"/>
    <w:rsid w:val="000C1F96"/>
    <w:rsid w:val="000C3FC6"/>
    <w:rsid w:val="000E335E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C7CE2"/>
    <w:rsid w:val="001D0FC3"/>
    <w:rsid w:val="001E1A9A"/>
    <w:rsid w:val="0021298E"/>
    <w:rsid w:val="002132DA"/>
    <w:rsid w:val="00225E5C"/>
    <w:rsid w:val="0025567C"/>
    <w:rsid w:val="00257CDB"/>
    <w:rsid w:val="00260C00"/>
    <w:rsid w:val="002817DE"/>
    <w:rsid w:val="002840C1"/>
    <w:rsid w:val="002923AF"/>
    <w:rsid w:val="002C3072"/>
    <w:rsid w:val="002D5087"/>
    <w:rsid w:val="002D60CE"/>
    <w:rsid w:val="00303309"/>
    <w:rsid w:val="00341F35"/>
    <w:rsid w:val="003459CC"/>
    <w:rsid w:val="003541A8"/>
    <w:rsid w:val="003835F0"/>
    <w:rsid w:val="00384745"/>
    <w:rsid w:val="00396794"/>
    <w:rsid w:val="003D0115"/>
    <w:rsid w:val="003D1F88"/>
    <w:rsid w:val="003F3702"/>
    <w:rsid w:val="00404B33"/>
    <w:rsid w:val="00406DA0"/>
    <w:rsid w:val="00412D47"/>
    <w:rsid w:val="00450643"/>
    <w:rsid w:val="0046518B"/>
    <w:rsid w:val="00472216"/>
    <w:rsid w:val="00483BAA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35D8E"/>
    <w:rsid w:val="005543BD"/>
    <w:rsid w:val="005566CC"/>
    <w:rsid w:val="00577445"/>
    <w:rsid w:val="0059075B"/>
    <w:rsid w:val="00591F57"/>
    <w:rsid w:val="005B3256"/>
    <w:rsid w:val="005C2AC2"/>
    <w:rsid w:val="005C6039"/>
    <w:rsid w:val="006001CE"/>
    <w:rsid w:val="00620181"/>
    <w:rsid w:val="00662884"/>
    <w:rsid w:val="00675076"/>
    <w:rsid w:val="006A16F5"/>
    <w:rsid w:val="006A7F1A"/>
    <w:rsid w:val="006C79FF"/>
    <w:rsid w:val="006D12ED"/>
    <w:rsid w:val="006E04CA"/>
    <w:rsid w:val="00704DD0"/>
    <w:rsid w:val="007150E9"/>
    <w:rsid w:val="0073524B"/>
    <w:rsid w:val="0074410A"/>
    <w:rsid w:val="00754CF2"/>
    <w:rsid w:val="007A193D"/>
    <w:rsid w:val="007B068E"/>
    <w:rsid w:val="007E34C6"/>
    <w:rsid w:val="007E6A6F"/>
    <w:rsid w:val="007E701A"/>
    <w:rsid w:val="007F5CFB"/>
    <w:rsid w:val="00821D32"/>
    <w:rsid w:val="00856259"/>
    <w:rsid w:val="00866B31"/>
    <w:rsid w:val="008B669A"/>
    <w:rsid w:val="008B7789"/>
    <w:rsid w:val="008B7EC3"/>
    <w:rsid w:val="008E71FA"/>
    <w:rsid w:val="008F474B"/>
    <w:rsid w:val="00901CFD"/>
    <w:rsid w:val="0091078A"/>
    <w:rsid w:val="009122D6"/>
    <w:rsid w:val="00947BCF"/>
    <w:rsid w:val="009713FB"/>
    <w:rsid w:val="00973C2C"/>
    <w:rsid w:val="009B1748"/>
    <w:rsid w:val="009B3D51"/>
    <w:rsid w:val="009D0206"/>
    <w:rsid w:val="009F490F"/>
    <w:rsid w:val="00A0793E"/>
    <w:rsid w:val="00A10317"/>
    <w:rsid w:val="00A179ED"/>
    <w:rsid w:val="00A205A9"/>
    <w:rsid w:val="00A215CD"/>
    <w:rsid w:val="00A51FB2"/>
    <w:rsid w:val="00A6064D"/>
    <w:rsid w:val="00A75EA1"/>
    <w:rsid w:val="00A75F17"/>
    <w:rsid w:val="00A83366"/>
    <w:rsid w:val="00A851A3"/>
    <w:rsid w:val="00AA28B1"/>
    <w:rsid w:val="00AB6C56"/>
    <w:rsid w:val="00AC5954"/>
    <w:rsid w:val="00AC65BC"/>
    <w:rsid w:val="00AD057C"/>
    <w:rsid w:val="00AD6771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BF0E11"/>
    <w:rsid w:val="00C01504"/>
    <w:rsid w:val="00C221E5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36B"/>
    <w:rsid w:val="00D803A5"/>
    <w:rsid w:val="00DC7643"/>
    <w:rsid w:val="00DE0F86"/>
    <w:rsid w:val="00DE0FA2"/>
    <w:rsid w:val="00DF2F2C"/>
    <w:rsid w:val="00DF717D"/>
    <w:rsid w:val="00E0682D"/>
    <w:rsid w:val="00E13DC7"/>
    <w:rsid w:val="00E24B5E"/>
    <w:rsid w:val="00E34058"/>
    <w:rsid w:val="00E466D0"/>
    <w:rsid w:val="00E66535"/>
    <w:rsid w:val="00E70F28"/>
    <w:rsid w:val="00E776ED"/>
    <w:rsid w:val="00EA7F5E"/>
    <w:rsid w:val="00EF3D26"/>
    <w:rsid w:val="00F11AA4"/>
    <w:rsid w:val="00F31E76"/>
    <w:rsid w:val="00F324F6"/>
    <w:rsid w:val="00FC7A95"/>
    <w:rsid w:val="00FD7B89"/>
    <w:rsid w:val="00FE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41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1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10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1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1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41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1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10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1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1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2344</izvorni_sadrzaj>
    <derivirana_varijabla naziv="DomainObject.Predmet.Broj_1">2344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St-2344/2016</izvorni_sadrzaj>
    <derivirana_varijabla naziv="DomainObject.Predmet.OznakaBroj_1">St-2344/2016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EKO-DIZEL j.d.o.o. za usluge i trgovinu, turistička agencija zastupanog po punomoćniku Ivica Viček</izvorni_sadrzaj>
    <derivirana_varijabla naziv="DomainObject.Predmet.ProtustrankaFormated_1">  EKO-DIZEL j.d.o.o. za usluge i trgovinu, turistička agencija zastupanog po punomoćniku Ivica Viček</derivirana_varijabla>
  </DomainObject.Predmet.ProtustrankaFormated>
  <DomainObject.Predmet.ProtustrankaFormatedOIB>
    <izvorni_sadrzaj>  EKO-DIZEL j.d.o.o. za usluge i trgovinu, turistička agencija, OIB 23700842429 zastupanog po punomoćniku Ivica Viček</izvorni_sadrzaj>
    <derivirana_varijabla naziv="DomainObject.Predmet.ProtustrankaFormatedOIB_1">  EKO-DIZEL j.d.o.o. za usluge i trgovinu, turistička agencija, OIB 23700842429 zastupanog po punomoćniku Ivica Viček</derivirana_varijabla>
  </DomainObject.Predmet.ProtustrankaFormatedOIB>
  <DomainObject.Predmet.ProtustrankaFormatedWithAdress>
    <izvorni_sadrzaj> EKO-DIZEL j.d.o.o. za usluge i trgovinu, turistička agencija, 1. svibnja 6, 44320 Kutina zastupanog po punomoćniku Ivica Viček</izvorni_sadrzaj>
    <derivirana_varijabla naziv="DomainObject.Predmet.ProtustrankaFormatedWithAdress_1"> EKO-DIZEL j.d.o.o. za usluge i trgovinu, turistička agencija, 1. svibnja 6, 44320 Kutina zastupanog po punomoćniku Ivica Viček</derivirana_varijabla>
  </DomainObject.Predmet.ProtustrankaFormatedWithAdress>
  <DomainObject.Predmet.ProtustrankaFormatedWithAdressOIB>
    <izvorni_sadrzaj> EKO-DIZEL j.d.o.o. za usluge i trgovinu, turistička agencija, OIB 23700842429, 1. svibnja 6, 44320 Kutina zastupanog po punomoćniku Ivica Viček</izvorni_sadrzaj>
    <derivirana_varijabla naziv="DomainObject.Predmet.ProtustrankaFormatedWithAdressOIB_1"> EKO-DIZEL j.d.o.o. za usluge i trgovinu, turistička agencija, OIB 23700842429, 1. svibnja 6, 44320 Kutina zastupanog po punomoćniku Ivica Viček</derivirana_varijabla>
  </DomainObject.Predmet.ProtustrankaFormatedWithAdressOIB>
  <DomainObject.Predmet.ProtustrankaWithAdress>
    <izvorni_sadrzaj>EKO-DIZEL j.d.o.o. za usluge i trgovinu, turistička agencija 1. svibnja 6, 44320 Kutina</izvorni_sadrzaj>
    <derivirana_varijabla naziv="DomainObject.Predmet.ProtustrankaWithAdress_1">EKO-DIZEL j.d.o.o. za usluge i trgovinu, turistička agencija 1. svibnja 6, 44320 Kutina</derivirana_varijabla>
  </DomainObject.Predmet.ProtustrankaWithAdress>
  <DomainObject.Predmet.ProtustrankaWithAdressOIB>
    <izvorni_sadrzaj>EKO-DIZEL j.d.o.o. za usluge i trgovinu, turistička agencija, OIB 23700842429, 1. svibnja 6, 44320 Kutina</izvorni_sadrzaj>
    <derivirana_varijabla naziv="DomainObject.Predmet.ProtustrankaWithAdressOIB_1">EKO-DIZEL j.d.o.o. za usluge i trgovinu, turistička agencija, OIB 23700842429, 1. svibnja 6, 44320 Kutina</derivirana_varijabla>
  </DomainObject.Predmet.ProtustrankaWithAdressOIB>
  <DomainObject.Predmet.ProtustrankaNazivFormated>
    <izvorni_sadrzaj>EKO-DIZEL j.d.o.o. za usluge i trgovinu, turistička agencija</izvorni_sadrzaj>
    <derivirana_varijabla naziv="DomainObject.Predmet.ProtustrankaNazivFormated_1">EKO-DIZEL j.d.o.o. za usluge i trgovinu, turistička agencija</derivirana_varijabla>
  </DomainObject.Predmet.ProtustrankaNazivFormated>
  <DomainObject.Predmet.ProtustrankaNazivFormatedOIB>
    <izvorni_sadrzaj>EKO-DIZEL j.d.o.o. za usluge i trgovinu, turistička agencija, OIB 23700842429</izvorni_sadrzaj>
    <derivirana_varijabla naziv="DomainObject.Predmet.ProtustrankaNazivFormatedOIB_1">EKO-DIZEL j.d.o.o. za usluge i trgovinu, turistička agencija, OIB 23700842429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Viček</izvorni_sadrzaj>
    <derivirana_varijabla naziv="DomainObject.Predmet.StrankaFormated_1">  FINA Regionalni centar Zagreb; Ivica Viček</derivirana_varijabla>
  </DomainObject.Predmet.StrankaFormated>
  <DomainObject.Predmet.StrankaFormatedOIB>
    <izvorni_sadrzaj>  FINA Regionalni centar Zagreb, OIB 85821130368; Ivica Viček, OIB 05505875806</izvorni_sadrzaj>
    <derivirana_varijabla naziv="DomainObject.Predmet.StrankaFormatedOIB_1">  FINA Regionalni centar Zagreb, OIB 85821130368; Ivica Viček, OIB 05505875806</derivirana_varijabla>
  </DomainObject.Predmet.StrankaFormatedOIB>
  <DomainObject.Predmet.StrankaFormatedWithAdress>
    <izvorni_sadrzaj> FINA Regionalni centar Zagreb, Trg svibanjskih žrtava 1995. 1, 10000 Zagreb; Ivica Viček, Školska 41, 44320 Zbjegovača</izvorni_sadrzaj>
    <derivirana_varijabla naziv="DomainObject.Predmet.StrankaFormatedWithAdress_1"> FINA Regionalni centar Zagreb, Trg svibanjskih žrtava 1995. 1, 10000 Zagreb; Ivica Viček, Školska 41, 44320 Zbjegovača</derivirana_varijabla>
  </DomainObject.Predmet.StrankaFormatedWithAdress>
  <DomainObject.Predmet.StrankaFormatedWithAdressOIB>
    <izvorni_sadrzaj> FINA Regionalni centar Zagreb, OIB 85821130368, Trg svibanjskih žrtava 1995. 1, 10000 Zagreb; Ivica Viček, OIB 05505875806, Školska 41, 44320 Zbjegovača</izvorni_sadrzaj>
    <derivirana_varijabla naziv="DomainObject.Predmet.StrankaFormatedWithAdressOIB_1"> FINA Regionalni centar Zagreb, OIB 85821130368, Trg svibanjskih žrtava 1995. 1, 10000 Zagreb; Ivica Viček, OIB 05505875806, Školska 41, 44320 Zbjegovača</derivirana_varijabla>
  </DomainObject.Predmet.StrankaFormatedWithAdressOIB>
  <DomainObject.Predmet.StrankaWithAdress>
    <izvorni_sadrzaj>FINA Regionalni centar Zagreb Trg svibanjskih žrtava 1995. 1,10000 Zagreb,Ivica Viček Školska 41,44320 Zbjegovača</izvorni_sadrzaj>
    <derivirana_varijabla naziv="DomainObject.Predmet.StrankaWithAdress_1">FINA Regionalni centar Zagreb Trg svibanjskih žrtava 1995. 1,10000 Zagreb,Ivica Viček Školska 41,44320 Zbjegovača</derivirana_varijabla>
  </DomainObject.Predmet.StrankaWithAdress>
  <DomainObject.Predmet.StrankaWithAdressOIB>
    <izvorni_sadrzaj>FINA Regionalni centar Zagreb, OIB 85821130368, Trg svibanjskih žrtava 1995. 1,10000 Zagreb,Ivica Viček, OIB 05505875806, Školska 41,44320 Zbjegovača</izvorni_sadrzaj>
    <derivirana_varijabla naziv="DomainObject.Predmet.StrankaWithAdressOIB_1">FINA Regionalni centar Zagreb, OIB 85821130368, Trg svibanjskih žrtava 1995. 1,10000 Zagreb,Ivica Viček, OIB 05505875806, Školska 41,44320 Zbjegovača</derivirana_varijabla>
  </DomainObject.Predmet.StrankaWithAdressOIB>
  <DomainObject.Predmet.StrankaNazivFormated>
    <izvorni_sadrzaj>FINA Regionalni centar Zagreb,Ivica Viček</izvorni_sadrzaj>
    <derivirana_varijabla naziv="DomainObject.Predmet.StrankaNazivFormated_1">FINA Regionalni centar Zagreb,Ivica Viček</derivirana_varijabla>
  </DomainObject.Predmet.StrankaNazivFormated>
  <DomainObject.Predmet.StrankaNazivFormatedOIB>
    <izvorni_sadrzaj>FINA Regionalni centar Zagreb, OIB 85821130368,Ivica Viček, OIB 05505875806</izvorni_sadrzaj>
    <derivirana_varijabla naziv="DomainObject.Predmet.StrankaNazivFormatedOIB_1">FINA Regionalni centar Zagreb, OIB 85821130368,Ivica Viček, OIB 05505875806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Ivica Viček</item>
    </izvorni_sadrzaj>
    <derivirana_varijabla naziv="DomainObject.Predmet.StrankaListFormated_1">
      <item>FINA Regionalni centar Zagreb</item>
      <item>Ivica Viček</item>
    </derivirana_varijabla>
  </DomainObject.Predmet.StrankaListFormated>
  <DomainObject.Predmet.StrankaListFormatedOIB>
    <izvorni_sadrzaj>
      <item>FINA Regionalni centar Zagreb, OIB 85821130368</item>
      <item>Ivica Viček, OIB 05505875806</item>
    </izvorni_sadrzaj>
    <derivirana_varijabla naziv="DomainObject.Predmet.StrankaListFormatedOIB_1">
      <item>FINA Regionalni centar Zagreb, OIB 85821130368</item>
      <item>Ivica Viček, OIB 05505875806</item>
    </derivirana_varijabla>
  </DomainObject.Predmet.StrankaListFormatedOIB>
  <DomainObject.Predmet.StrankaListFormatedWithAdress>
    <izvorni_sadrzaj>
      <item>FINA Regionalni centar Zagreb, Trg svibanjskih žrtava 1995. 1, 10000 Zagreb</item>
      <item>Ivica Viček, Školska 41, 44320 Zbjegovača</item>
    </izvorni_sadrzaj>
    <derivirana_varijabla naziv="DomainObject.Predmet.StrankaListFormatedWithAdress_1">
      <item>FINA Regionalni centar Zagreb, Trg svibanjskih žrtava 1995. 1, 10000 Zagreb</item>
      <item>Ivica Viček, Školska 41, 44320 Zbjegovača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Viček, OIB 05505875806, Školska 41, 44320 Zbjegovača</item>
    </izvorni_sadrzaj>
    <derivirana_varijabla naziv="DomainObject.Predmet.StrankaListFormatedWithAdressOIB_1">
      <item>FINA Regionalni centar Zagreb, OIB 85821130368, Trg svibanjskih žrtava 1995. 1, 10000 Zagreb</item>
      <item>Ivica Viček, OIB 05505875806, Školska 41, 44320 Zbjegovača</item>
    </derivirana_varijabla>
  </DomainObject.Predmet.StrankaListFormatedWithAdressOIB>
  <DomainObject.Predmet.StrankaListNazivFormated>
    <izvorni_sadrzaj>
      <item>FINA Regionalni centar Zagreb</item>
      <item>Ivica Viček</item>
    </izvorni_sadrzaj>
    <derivirana_varijabla naziv="DomainObject.Predmet.StrankaListNazivFormated_1">
      <item>FINA Regionalni centar Zagreb</item>
      <item>Ivica Viček</item>
    </derivirana_varijabla>
  </DomainObject.Predmet.StrankaListNazivFormated>
  <DomainObject.Predmet.StrankaListNazivFormatedOIB>
    <izvorni_sadrzaj>
      <item>FINA Regionalni centar Zagreb, OIB 85821130368</item>
      <item>Ivica Viček, OIB 05505875806</item>
    </izvorni_sadrzaj>
    <derivirana_varijabla naziv="DomainObject.Predmet.StrankaListNazivFormatedOIB_1">
      <item>FINA Regionalni centar Zagreb, OIB 85821130368</item>
      <item>Ivica Viček, OIB 05505875806</item>
    </derivirana_varijabla>
  </DomainObject.Predmet.StrankaListNazivFormatedOIB>
  <DomainObject.Predmet.ProtuStrankaListFormated>
    <izvorni_sadrzaj>
      <item>EKO-DIZEL j.d.o.o. za usluge i trgovinu, turistička agencija zastupanog po punomoćniku Ivica Viček</item>
    </izvorni_sadrzaj>
    <derivirana_varijabla naziv="DomainObject.Predmet.ProtuStrankaListFormated_1">
      <item>EKO-DIZEL j.d.o.o. za usluge i trgovinu, turistička agencija zastupanog po punomoćniku Ivica Viček</item>
    </derivirana_varijabla>
  </DomainObject.Predmet.ProtuStrankaListFormated>
  <DomainObject.Predmet.ProtuStrankaListFormatedOIB>
    <izvorni_sadrzaj>
      <item>EKO-DIZEL j.d.o.o. za usluge i trgovinu, turistička agencija, OIB 23700842429 zastupanog po punomoćniku Ivica Viček</item>
    </izvorni_sadrzaj>
    <derivirana_varijabla naziv="DomainObject.Predmet.ProtuStrankaListFormatedOIB_1">
      <item>EKO-DIZEL j.d.o.o. za usluge i trgovinu, turistička agencija, OIB 23700842429 zastupanog po punomoćniku Ivica Viček</item>
    </derivirana_varijabla>
  </DomainObject.Predmet.ProtuStrankaListFormatedOIB>
  <DomainObject.Predmet.ProtuStrankaListFormatedWithAdress>
    <izvorni_sadrzaj>
      <item>EKO-DIZEL j.d.o.o. za usluge i trgovinu, turistička agencija, 1. svibnja 6, 44320 Kutina zastupanog po punomoćniku Ivica Viček</item>
    </izvorni_sadrzaj>
    <derivirana_varijabla naziv="DomainObject.Predmet.ProtuStrankaListFormatedWithAdress_1">
      <item>EKO-DIZEL j.d.o.o. za usluge i trgovinu, turistička agencija, 1. svibnja 6, 44320 Kutina zastupanog po punomoćniku Ivica Viček</item>
    </derivirana_varijabla>
  </DomainObject.Predmet.ProtuStrankaListFormatedWithAdress>
  <DomainObject.Predmet.ProtuStrankaListFormatedWithAdressOIB>
    <izvorni_sadrzaj>
      <item>EKO-DIZEL j.d.o.o. za usluge i trgovinu, turistička agencija, OIB 23700842429, 1. svibnja 6, 44320 Kutina zastupanog po punomoćniku Ivica Viček</item>
    </izvorni_sadrzaj>
    <derivirana_varijabla naziv="DomainObject.Predmet.ProtuStrankaListFormatedWithAdressOIB_1">
      <item>EKO-DIZEL j.d.o.o. za usluge i trgovinu, turistička agencija, OIB 23700842429, 1. svibnja 6, 44320 Kutina zastupanog po punomoćniku Ivica Viček</item>
    </derivirana_varijabla>
  </DomainObject.Predmet.ProtuStrankaListFormatedWithAdressOIB>
  <DomainObject.Predmet.ProtuStrankaListNazivFormated>
    <izvorni_sadrzaj>
      <item>EKO-DIZEL j.d.o.o. za usluge i trgovinu, turistička agencija</item>
    </izvorni_sadrzaj>
    <derivirana_varijabla naziv="DomainObject.Predmet.ProtuStrankaListNazivFormated_1">
      <item>EKO-DIZEL j.d.o.o. za usluge i trgovinu, turistička agencija</item>
    </derivirana_varijabla>
  </DomainObject.Predmet.ProtuStrankaListNazivFormated>
  <DomainObject.Predmet.ProtuStrankaListNazivFormatedOIB>
    <izvorni_sadrzaj>
      <item>EKO-DIZEL j.d.o.o. za usluge i trgovinu, turistička agencija, OIB 23700842429</item>
    </izvorni_sadrzaj>
    <derivirana_varijabla naziv="DomainObject.Predmet.ProtuStrankaListNazivFormatedOIB_1">
      <item>EKO-DIZEL j.d.o.o. za usluge i trgovinu, turistička agencija, OIB 23700842429</item>
    </derivirana_varijabla>
  </DomainObject.Predmet.ProtuStrankaListNazivFormatedOIB>
  <DomainObject.Predmet.OstaliListFormated>
    <izvorni_sadrzaj>
      <item>Ivica Viček punomoćnik sudionika u postupku EKO-DIZEL j.d.o.o. za usluge i trgovinu, turistička agencija</item>
    </izvorni_sadrzaj>
    <derivirana_varijabla naziv="DomainObject.Predmet.OstaliListFormated_1">
      <item>Ivica Viček punomoćnik sudionika u postupku EKO-DIZEL j.d.o.o. za usluge i trgovinu, turistička agencija</item>
    </derivirana_varijabla>
  </DomainObject.Predmet.OstaliListFormated>
  <DomainObject.Predmet.OstaliListFormatedOIB>
    <izvorni_sadrzaj>
      <item>Ivica Viček, OIB 05505875806 punomoćnik sudionika u postupku EKO-DIZEL j.d.o.o. za usluge i trgovinu, turistička agencija</item>
    </izvorni_sadrzaj>
    <derivirana_varijabla naziv="DomainObject.Predmet.OstaliListFormatedOIB_1">
      <item>Ivica Viček, OIB 05505875806 punomoćnik sudionika u postupku EKO-DIZEL j.d.o.o. za usluge i trgovinu, turistička agencija</item>
    </derivirana_varijabla>
  </DomainObject.Predmet.OstaliListFormatedOIB>
  <DomainObject.Predmet.OstaliListFormatedWithAdress>
    <izvorni_sadrzaj>
      <item>Ivica Viček, Školska 41, 44320 Zbjegovača punomoćnik sudionika u postupku EKO-DIZEL j.d.o.o. za usluge i trgovinu, turistička agencija</item>
    </izvorni_sadrzaj>
    <derivirana_varijabla naziv="DomainObject.Predmet.OstaliListFormatedWithAdress_1">
      <item>Ivica Viček, Školska 41, 44320 Zbjegovača punomoćnik sudionika u postupku EKO-DIZEL j.d.o.o. za usluge i trgovinu, turistička agencija</item>
    </derivirana_varijabla>
  </DomainObject.Predmet.OstaliListFormatedWithAdress>
  <DomainObject.Predmet.OstaliListFormatedWithAdressOIB>
    <izvorni_sadrzaj>
      <item>Ivica Viček, OIB 05505875806, Školska 41, 44320 Zbjegovača punomoćnik sudionika u postupku EKO-DIZEL j.d.o.o. za usluge i trgovinu, turistička agencija</item>
    </izvorni_sadrzaj>
    <derivirana_varijabla naziv="DomainObject.Predmet.OstaliListFormatedWithAdressOIB_1">
      <item>Ivica Viček, OIB 05505875806, Školska 41, 44320 Zbjegovača punomoćnik sudionika u postupku EKO-DIZEL j.d.o.o. za usluge i trgovinu, turistička agencija</item>
    </derivirana_varijabla>
  </DomainObject.Predmet.OstaliListFormatedWithAdressOIB>
  <DomainObject.Predmet.OstaliListNazivFormated>
    <izvorni_sadrzaj>
      <item>Ivica Viček</item>
    </izvorni_sadrzaj>
    <derivirana_varijabla naziv="DomainObject.Predmet.OstaliListNazivFormated_1">
      <item>Ivica Viček</item>
    </derivirana_varijabla>
  </DomainObject.Predmet.OstaliListNazivFormated>
  <DomainObject.Predmet.OstaliListNazivFormatedOIB>
    <izvorni_sadrzaj>
      <item>Ivica Viček, OIB 05505875806</item>
    </izvorni_sadrzaj>
    <derivirana_varijabla naziv="DomainObject.Predmet.OstaliListNazivFormatedOIB_1">
      <item>Ivica Viček, OIB 05505875806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EKO-DIZEL j.d.o.o. za usluge i trgovinu, turistička agencija</izvorni_sadrzaj>
    <derivirana_varijabla naziv="DomainObject.Predmet.ProtustrankaIDrugi_1">EKO-DIZEL j.d.o.o. za usluge i trgovinu, turistička agencija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EKO-DIZEL j.d.o.o. za usluge i trgovinu, turistička agencija, OIB 23700842429, 1. svibnja 6, 44320 Kutina</izvorni_sadrzaj>
    <derivirana_varijabla naziv="DomainObject.Predmet.ProtustrankaIDrugiAdressOIB_1">EKO-DIZEL j.d.o.o. za usluge i trgovinu, turistička agencija, OIB 23700842429, 1. svibnja 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EKO-DIZEL j.d.o.o. za usluge i trgovinu, turistička agencija</item>
      <item>Ivica Viček</item>
      <item>Ivica Viček</item>
    </izvorni_sadrzaj>
    <derivirana_varijabla naziv="DomainObject.Predmet.SudioniciListNaziv_1">
      <item>FINA Regionalni centar Zagreb</item>
      <item>EKO-DIZEL j.d.o.o. za usluge i trgovinu, turistička agencija</item>
      <item>Ivica Viček</item>
      <item>Ivica Viček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EKO-DIZEL j.d.o.o. za usluge i trgovinu, turistička agencija, OIB 23700842429, 1. svibnja 6,44320 Kutina</item>
      <item>Ivica Viček, OIB 05505875806, Školska 41,44320 Zbjegovača</item>
      <item>Ivica Viček, OIB 05505875806, Školska 41,44320 Zbjegovača</item>
    </izvorni_sadrzaj>
    <derivirana_varijabla naziv="DomainObject.Predmet.SudioniciListAdressOIB_1">
      <item>FINA Regionalni centar Zagreb, OIB 85821130368, Trg svibanjskih žrtava 1995. 1,10000 Zagreb</item>
      <item>EKO-DIZEL j.d.o.o. za usluge i trgovinu, turistička agencija, OIB 23700842429, 1. svibnja 6,44320 Kutina</item>
      <item>Ivica Viček, OIB 05505875806, Školska 41,44320 Zbjegovača</item>
      <item>Ivica Viček, OIB 05505875806, Školska 41,44320 Zbjegovača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23700842429</item>
      <item>, OIB 05505875806</item>
      <item>, OIB 05505875806</item>
    </izvorni_sadrzaj>
    <derivirana_varijabla naziv="DomainObject.Predmet.SudioniciListNazivOIB_1">
      <item>, OIB 85821130368</item>
      <item>, OIB 23700842429</item>
      <item>, OIB 05505875806</item>
      <item>, OIB 05505875806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093F93-D69C-4A23-9A12-808A2E5D3E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728</properties:Words>
  <properties:Characters>4089</properties:Characters>
  <properties:Lines>85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2017-09-13T12:17:00Z</dcterms:created>
  <dc:creator>gzubak</dc:creator>
  <cp:lastModifiedBy>Mirjana Gašparić</cp:lastModifiedBy>
  <cp:lastPrinted>2017-09-13T12:20:00Z</cp:lastPrinted>
  <dcterms:modified xmlns:xsi="http://www.w3.org/2001/XMLSchema-instance" xsi:type="dcterms:W3CDTF">2017-09-13T12:21:00Z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