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a802c" w14:paraId="aea802c" w:rsidRDefault="005A782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1424940</wp:posOffset>
            </wp:positionH>
            <wp:positionV relativeFrom="page">
              <wp:posOffset>708660</wp:posOffset>
            </wp:positionV>
            <wp:extent cy="796495" cx="596450"/>
            <wp:effectExtent b="381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96495" cx="596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5A7826" w:rsidP="005A7826" w:rsidR="005A7826">
      <w:pPr>
        <w:spacing w:after="0"/>
        <w:jc w:val="both"/>
      </w:pPr>
      <w:r>
        <w:t xml:space="preserve">           Republika Hrvatska</w:t>
      </w:r>
    </w:p>
    <w:p w:rsidRDefault="005A7826" w:rsidP="005A7826" w:rsidR="005A7826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5A7826" w:rsidP="005A7826" w:rsidR="005A7826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5A7826" w:rsidP="005A7826" w:rsidR="005A7826" w:rsidRPr="005A7826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5A7826">
        <w:rPr>
          <w:rFonts w:cs="Times New Roman" w:eastAsia="Times New Roman"/>
          <w:noProof/>
          <w:szCs w:val="20"/>
          <w:lang w:eastAsia="hr-HR"/>
        </w:rPr>
        <w:t>Poslovni broj: 5. St-373/2017-13</w:t>
      </w:r>
    </w:p>
    <w:p w:rsidRDefault="005A7826" w:rsidP="005A7826" w:rsidR="005A7826" w:rsidRPr="005A782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A7826" w:rsidP="005A7826" w:rsidR="005A7826" w:rsidRPr="005A7826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5A7826" w:rsidP="005A7826" w:rsidR="005A7826" w:rsidRPr="005A782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A7826" w:rsidP="005A7826" w:rsidR="005A7826" w:rsidRPr="005A7826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A7826" w:rsidP="005A7826" w:rsidR="005A7826" w:rsidRPr="005A782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5A7826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5A7826" w:rsidP="005A7826" w:rsidR="005A7826" w:rsidRPr="005A782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A7826" w:rsidP="005A7826" w:rsidR="005A7826" w:rsidRPr="005A782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5A7826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5A7826" w:rsidP="005A7826" w:rsidR="005A7826" w:rsidRPr="005A782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5A7826" w:rsidP="005A7826" w:rsidR="005A7826" w:rsidRPr="005A78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A7826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5A7826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Varaždin, Varaždin, A. Cesarca 2, za otvaranje stečajnog postupka nad dužnikom ALIBI jednostavno društvo s ograničenom odgovornošću za ugostiteljstvo, </w:t>
      </w:r>
      <w:proofErr w:type="spellStart"/>
      <w:r w:rsidRPr="005A7826">
        <w:rPr>
          <w:rFonts w:cs="Times New Roman" w:eastAsia="Times New Roman"/>
          <w:szCs w:val="20"/>
          <w:lang w:eastAsia="hr-HR"/>
        </w:rPr>
        <w:t>Pušćine</w:t>
      </w:r>
      <w:proofErr w:type="spellEnd"/>
      <w:r w:rsidRPr="005A7826">
        <w:rPr>
          <w:rFonts w:cs="Times New Roman" w:eastAsia="Times New Roman"/>
          <w:szCs w:val="20"/>
          <w:lang w:eastAsia="hr-HR"/>
        </w:rPr>
        <w:t>, Čakovečka 107/C, MBS: 070122712, OIB: 23312731291, 23. travnja 2018.</w:t>
      </w:r>
      <w:r w:rsidRPr="005A7826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5A7826" w:rsidP="005A7826" w:rsidR="005A7826" w:rsidRPr="005A782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A7826" w:rsidP="005A7826" w:rsidR="005A7826" w:rsidRPr="005A782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A7826">
        <w:rPr>
          <w:rFonts w:cs="Times New Roman" w:eastAsia="Times New Roman"/>
          <w:szCs w:val="20"/>
          <w:lang w:eastAsia="hr-HR"/>
        </w:rPr>
        <w:t>r i j e š i o   j e</w:t>
      </w:r>
    </w:p>
    <w:p w:rsidRDefault="005A7826" w:rsidP="005A7826" w:rsidR="005A7826" w:rsidRPr="005A78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A7826" w:rsidP="005A7826" w:rsidR="005A7826" w:rsidRPr="005A78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A7826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ALIBI jednostavno društvo s ograničenom odgovornošću za ugostiteljstvo, </w:t>
      </w:r>
      <w:proofErr w:type="spellStart"/>
      <w:r w:rsidRPr="005A7826">
        <w:rPr>
          <w:rFonts w:cs="Times New Roman" w:eastAsia="Times New Roman"/>
          <w:szCs w:val="20"/>
          <w:lang w:eastAsia="hr-HR"/>
        </w:rPr>
        <w:t>Pušćine</w:t>
      </w:r>
      <w:proofErr w:type="spellEnd"/>
      <w:r w:rsidRPr="005A7826">
        <w:rPr>
          <w:rFonts w:cs="Times New Roman" w:eastAsia="Times New Roman"/>
          <w:szCs w:val="20"/>
          <w:lang w:eastAsia="hr-HR"/>
        </w:rPr>
        <w:t>, Čakovečka 107/C, MBS: 070122712, OIB: 23312731291, da u roku od 15 dana, računajući od isteka osmog dana od objave ovog poziva na e-oglasnoj ploči suda, uplate predujam u iznosu od 5.000,00 kn, za namirenje pokrića troškova prethodnog i otvorenog stečajnog postupka, na račun Trgovačkog suda u Bjelovaru IBAN: HR6123900011300000630</w:t>
      </w:r>
      <w:r w:rsidRPr="005A7826">
        <w:rPr>
          <w:rFonts w:cs="Times New Roman" w:eastAsia="Times New Roman"/>
          <w:noProof/>
          <w:szCs w:val="20"/>
          <w:lang w:eastAsia="hr-HR"/>
        </w:rPr>
        <w:t xml:space="preserve"> model HR05 540-353-17.         </w:t>
      </w:r>
    </w:p>
    <w:p w:rsidRDefault="005A7826" w:rsidP="005A7826" w:rsidR="005A7826" w:rsidRPr="005A78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A7826" w:rsidP="005A7826" w:rsidR="005A7826" w:rsidRPr="005A78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A7826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5A7826" w:rsidP="005A7826" w:rsidR="005A7826" w:rsidRPr="005A78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A7826" w:rsidP="005A7826" w:rsidR="005A7826" w:rsidRPr="005A782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A7826">
        <w:rPr>
          <w:rFonts w:cs="Times New Roman" w:eastAsia="Times New Roman"/>
          <w:szCs w:val="20"/>
          <w:lang w:eastAsia="hr-HR"/>
        </w:rPr>
        <w:t>Obrazloženje</w:t>
      </w:r>
    </w:p>
    <w:p w:rsidRDefault="005A7826" w:rsidP="005A7826" w:rsidR="005A7826" w:rsidRPr="005A78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A7826" w:rsidP="005A7826" w:rsidR="005A7826" w:rsidRPr="005A78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A7826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 i 104/17, dalje: SZ), 12. svibnja 2017. Trgovačkom sudu u Varaždinu podnijela prijedlog za otvaranje stečajnog postupka nad dužnikom</w:t>
      </w:r>
      <w:r w:rsidRPr="005A7826">
        <w:rPr>
          <w:rFonts w:cs="Times New Roman" w:eastAsia="Times New Roman"/>
          <w:szCs w:val="20"/>
          <w:lang w:eastAsia="hr-HR"/>
        </w:rPr>
        <w:t xml:space="preserve"> ALIBI jednostavno društvo s ograničenom odgovornošću za ugostiteljstvo, </w:t>
      </w:r>
      <w:proofErr w:type="spellStart"/>
      <w:r w:rsidRPr="005A7826">
        <w:rPr>
          <w:rFonts w:cs="Times New Roman" w:eastAsia="Times New Roman"/>
          <w:szCs w:val="20"/>
          <w:lang w:eastAsia="hr-HR"/>
        </w:rPr>
        <w:t>Pušćine</w:t>
      </w:r>
      <w:proofErr w:type="spellEnd"/>
      <w:r w:rsidRPr="005A7826">
        <w:rPr>
          <w:rFonts w:cs="Times New Roman" w:eastAsia="Times New Roman"/>
          <w:szCs w:val="20"/>
          <w:lang w:eastAsia="hr-HR"/>
        </w:rPr>
        <w:t xml:space="preserve">, Čakovečka 107/C, koji je zaprimljen pod brojem St-260/2017 i, sukladno rješenju predsjednika Visokog trgovačkog suda Republike Hrvatske poslovni broj Su-525/17-7 od 23. svibnja 2017. ustupljen je ovom sudu na daljnji postupak. </w:t>
      </w:r>
    </w:p>
    <w:p w:rsidRDefault="005A7826" w:rsidP="005A7826" w:rsidR="005A7826" w:rsidRPr="005A78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A7826" w:rsidP="005A7826" w:rsidR="005A7826" w:rsidRPr="005A78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A7826"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čl.6. st.2. SZ-a, sud je 29. prosinca 2017., temeljem čl.115. st.1. SZ-a, donio rješenje o pokretanju prethodnog postupka radi utvrđivanja pretpostavki za otvaranje stečajnog postupka. Zakonskom zastupniku dužnika Tomislavu Novaku je naloženo da u roku od 15 dana sastavi i podnese sudu pisano izvješće o financijsko-gospodarskom stanju dužnika. Temeljem čl.123. st.1. i čl.128. st.1. i 5. SZ-a zakazano je ročište radi </w:t>
      </w:r>
      <w:r w:rsidRPr="005A7826">
        <w:rPr>
          <w:rFonts w:cs="Times New Roman" w:eastAsia="Times New Roman"/>
          <w:szCs w:val="20"/>
          <w:lang w:eastAsia="hr-HR"/>
        </w:rPr>
        <w:lastRenderedPageBreak/>
        <w:t xml:space="preserve">izjašnjenja o prijedlogu i rasprave o uvjetima za otvaranje stečajnog postupka na koje zakonski zastupnik dužnika nije došao, niti je podnio pisano izvješće o gospodarsko-financijskom stanju dužnika. </w:t>
      </w:r>
    </w:p>
    <w:p w:rsidRDefault="005A7826" w:rsidP="005A7826" w:rsidR="005A7826" w:rsidRPr="005A78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A7826" w:rsidP="005A7826" w:rsidR="005A7826" w:rsidRPr="005A78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A7826">
        <w:rPr>
          <w:rFonts w:cs="Times New Roman" w:eastAsia="Times New Roman"/>
          <w:noProof/>
          <w:szCs w:val="20"/>
          <w:lang w:eastAsia="hr-HR"/>
        </w:rPr>
        <w:t>Sud je temeljem čl.117. SZ-a zatražio od Državne geodetske uprave, Područni ured za katastar Čakovec, Ministarstva financija, Porezne uprave, Područni ured Čakovec i Ministarstva unutarnjih poslova PU Međimurske podatke o imovini dužnika.</w:t>
      </w:r>
    </w:p>
    <w:p w:rsidRDefault="005A7826" w:rsidP="005A7826" w:rsidR="005A7826" w:rsidRPr="005A78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A7826">
        <w:rPr>
          <w:rFonts w:cs="Times New Roman" w:eastAsia="Times New Roman"/>
          <w:noProof/>
          <w:szCs w:val="20"/>
          <w:lang w:eastAsia="hr-HR"/>
        </w:rPr>
        <w:t xml:space="preserve">              </w:t>
      </w:r>
    </w:p>
    <w:p w:rsidRDefault="005A7826" w:rsidP="005A7826" w:rsidR="005A7826" w:rsidRPr="005A78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A7826">
        <w:rPr>
          <w:rFonts w:cs="Times New Roman" w:eastAsia="Times New Roman"/>
          <w:noProof/>
          <w:szCs w:val="20"/>
          <w:lang w:eastAsia="hr-HR"/>
        </w:rPr>
        <w:t xml:space="preserve">Iz dostavljenih uvjerenja Državne geodetske uprave, Područni ured za katastar Čakovec i Ministarstva unutarnjih poslova PU Međimurske (list 21-23) </w:t>
      </w:r>
      <w:r w:rsidRPr="005A7826">
        <w:rPr>
          <w:rFonts w:cs="Times New Roman" w:eastAsia="Times New Roman"/>
          <w:szCs w:val="20"/>
          <w:lang w:eastAsia="hr-HR"/>
        </w:rPr>
        <w:t>ne proizlazi da dužnik ima u vlasništvu imovinu koja bi bila dovoljna za namirenje troškova prethodnog i stečajnog postupka. Ti bi troškovi,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5A7826" w:rsidP="005A7826" w:rsidR="005A7826" w:rsidRPr="005A78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A7826" w:rsidP="005A7826" w:rsidR="005A7826" w:rsidRPr="005A78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A7826">
        <w:rPr>
          <w:rFonts w:cs="Times New Roman" w:eastAsia="Times New Roman"/>
          <w:szCs w:val="20"/>
          <w:lang w:eastAsia="hr-HR"/>
        </w:rPr>
        <w:t>Budući da stečajna masa nije dovoljna za namirenje troškova prethodnog i stečajnog postupka, sud smatra da su ispunjeni uvjeti za otvaranje i zaključenje stečajnog postupka te je, sukladno odredbi čl.132. st.1. SZ-a,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</w:t>
      </w:r>
    </w:p>
    <w:p w:rsidRDefault="005A7826" w:rsidP="005A7826" w:rsidR="005A7826" w:rsidRPr="005A78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A7826" w:rsidP="005A7826" w:rsidR="005A7826" w:rsidRPr="005A782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5A7826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5A7826" w:rsidP="005A7826" w:rsidR="005A7826" w:rsidRPr="005A78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A7826" w:rsidP="005A7826" w:rsidR="005A7826" w:rsidRPr="005A782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A7826">
        <w:rPr>
          <w:rFonts w:cs="Times New Roman" w:eastAsia="Times New Roman"/>
          <w:szCs w:val="20"/>
          <w:lang w:eastAsia="hr-HR"/>
        </w:rPr>
        <w:t xml:space="preserve">U Bjelovaru 23. travnja </w:t>
      </w:r>
      <w:r w:rsidRPr="005A7826">
        <w:rPr>
          <w:rFonts w:cs="Times New Roman" w:eastAsia="Times New Roman"/>
          <w:noProof/>
          <w:szCs w:val="20"/>
          <w:lang w:eastAsia="hr-HR"/>
        </w:rPr>
        <w:t>2018.</w:t>
      </w:r>
    </w:p>
    <w:p w:rsidRDefault="005A7826" w:rsidP="005A7826" w:rsidR="005A7826" w:rsidRPr="005A782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A7826" w:rsidP="005A7826" w:rsidR="005A7826" w:rsidRPr="005A7826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5A7826">
        <w:rPr>
          <w:rFonts w:cs="Times New Roman" w:eastAsia="Times New Roman"/>
          <w:szCs w:val="20"/>
          <w:lang w:eastAsia="hr-HR"/>
        </w:rPr>
        <w:t xml:space="preserve">        Stečajna sutkinja </w:t>
      </w:r>
    </w:p>
    <w:p w:rsidRDefault="005A7826" w:rsidP="005A7826" w:rsidR="005A7826" w:rsidRPr="005A782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A782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Marija Petrina Kubica v.r.</w:t>
      </w:r>
    </w:p>
    <w:p w:rsidRDefault="005A7826" w:rsidP="005A7826" w:rsidR="005A7826" w:rsidRPr="005A782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A7826" w:rsidP="005A7826" w:rsidR="005A7826" w:rsidRPr="005A782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5A7826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5A7826" w:rsidP="005A7826" w:rsidR="005A7826" w:rsidRPr="005A782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5A7826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5A7826" w:rsidP="005A7826" w:rsidR="005A7826" w:rsidRPr="005A782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A7826" w:rsidP="005A7826" w:rsidR="005A7826" w:rsidRPr="005A782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A7826" w:rsidP="005A7826" w:rsidR="005A7826" w:rsidRPr="005A78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A7826" w:rsidP="005A7826" w:rsidR="005A7826" w:rsidRPr="005A78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A7826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5A7826" w:rsidP="005A7826" w:rsidR="005A7826" w:rsidRPr="005A78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A7826" w:rsidP="005A7826" w:rsidR="005A7826" w:rsidRPr="005A78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5A782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106039"/>
      <w:docPartObj>
        <w:docPartGallery w:val="Page Numbers (Top of Page)"/>
        <w:docPartUnique/>
      </w:docPartObj>
    </w:sdtPr>
    <w:sdtContent>
      <w:p w:rsidRDefault="005A7826" w:rsidP="005A7826" w:rsidR="005A782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5A7826" w:rsidP="005A7826" w:rsidR="008333A9">
    <w:pPr>
      <w:overflowPunct w:val="false"/>
      <w:autoSpaceDE w:val="false"/>
      <w:autoSpaceDN w:val="false"/>
      <w:adjustRightInd w:val="false"/>
      <w:spacing w:after="0"/>
      <w:ind w:firstLine="4962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5A7826">
      <w:rPr>
        <w:rFonts w:cs="Times New Roman" w:eastAsia="Times New Roman"/>
        <w:noProof/>
        <w:szCs w:val="20"/>
        <w:lang w:eastAsia="hr-HR"/>
      </w:rPr>
      <w:t>Poslovni broj: 5. St-373/2017-13</w:t>
    </w:r>
  </w:p>
  <w:p w:rsidRDefault="005A7826" w:rsidP="005A7826" w:rsidR="005A7826" w:rsidRPr="005A7826">
    <w:pPr>
      <w:overflowPunct w:val="false"/>
      <w:autoSpaceDE w:val="false"/>
      <w:autoSpaceDN w:val="false"/>
      <w:adjustRightInd w:val="false"/>
      <w:spacing w:after="0"/>
      <w:ind w:firstLine="4962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826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052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90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St-373/2017-13</izvorni_sadrzaj>
    <derivirana_varijabla naziv="DomainObject.Oznaka_1">St-373/2017-13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St-373/2017</izvorni_sadrzaj>
    <derivirana_varijabla naziv="DomainObject.Predmet.OznakaBroj_1">St-373/2017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ALIBI jednostavno društvo s ograničenom odgovornošću za ugostiteljstvo zastupanog po punomoćniku Tomislav Novak</izvorni_sadrzaj>
    <derivirana_varijabla naziv="DomainObject.Predmet.ProtustrankaFormated_1">  ALIBI jednostavno društvo s ograničenom odgovornošću za ugostiteljstvo zastupanog po punomoćniku Tomislav Novak</derivirana_varijabla>
  </DomainObject.Predmet.ProtustrankaFormated>
  <DomainObject.Predmet.ProtustrankaFormatedOIB>
    <izvorni_sadrzaj>  ALIBI jednostavno društvo s ograničenom odgovornošću za ugostiteljstvo, OIB 23312731291 zastupanog po punomoćniku Tomislav Novak</izvorni_sadrzaj>
    <derivirana_varijabla naziv="DomainObject.Predmet.ProtustrankaFormatedOIB_1">  ALIBI jednostavno društvo s ograničenom odgovornošću za ugostiteljstvo, OIB 23312731291 zastupanog po punomoćniku Tomislav Novak</derivirana_varijabla>
  </DomainObject.Predmet.ProtustrankaFormatedOIB>
  <DomainObject.Predmet.ProtustrankaFormatedWithAdress>
    <izvorni_sadrzaj> ALIBI jednostavno društvo s ograničenom odgovornošću za ugostiteljstvo, Čakovečka 107/C, 40000 Pušćine zastupanog po punomoćniku Tomislav Novak</izvorni_sadrzaj>
    <derivirana_varijabla naziv="DomainObject.Predmet.ProtustrankaFormatedWithAdress_1"> ALIBI jednostavno društvo s ograničenom odgovornošću za ugostiteljstvo, Čakovečka 107/C, 40000 Pušćine zastupanog po punomoćniku Tomislav Novak</derivirana_varijabla>
  </DomainObject.Predmet.ProtustrankaFormatedWithAdress>
  <DomainObject.Predmet.ProtustrankaFormatedWithAdressOIB>
    <izvorni_sadrzaj> ALIBI jednostavno društvo s ograničenom odgovornošću za ugostiteljstvo, OIB 23312731291, Čakovečka 107/C, 40000 Pušćine zastupanog po punomoćniku Tomislav Novak</izvorni_sadrzaj>
    <derivirana_varijabla naziv="DomainObject.Predmet.ProtustrankaFormatedWithAdressOIB_1"> ALIBI jednostavno društvo s ograničenom odgovornošću za ugostiteljstvo, OIB 23312731291, Čakovečka 107/C, 40000 Pušćine zastupanog po punomoćniku Tomislav Novak</derivirana_varijabla>
  </DomainObject.Predmet.ProtustrankaFormatedWithAdressOIB>
  <DomainObject.Predmet.ProtustrankaWithAdress>
    <izvorni_sadrzaj>ALIBI jednostavno društvo s ograničenom odgovornošću za ugostiteljstvo Čakovečka 107/C, 40000 Pušćine</izvorni_sadrzaj>
    <derivirana_varijabla naziv="DomainObject.Predmet.ProtustrankaWithAdress_1">ALIBI jednostavno društvo s ograničenom odgovornošću za ugostiteljstvo Čakovečka 107/C, 40000 Pušćine</derivirana_varijabla>
  </DomainObject.Predmet.ProtustrankaWithAdress>
  <DomainObject.Predmet.ProtustrankaWithAdressOIB>
    <izvorni_sadrzaj>ALIBI jednostavno društvo s ograničenom odgovornošću za ugostiteljstvo, OIB 23312731291, Čakovečka 107/C, 40000 Pušćine</izvorni_sadrzaj>
    <derivirana_varijabla naziv="DomainObject.Predmet.ProtustrankaWithAdressOIB_1">ALIBI jednostavno društvo s ograničenom odgovornošću za ugostiteljstvo, OIB 23312731291, Čakovečka 107/C, 40000 Pušćine</derivirana_varijabla>
  </DomainObject.Predmet.ProtustrankaWithAdressOIB>
  <DomainObject.Predmet.ProtustrankaNazivFormated>
    <izvorni_sadrzaj>ALIBI jednostavno društvo s ograničenom odgovornošću za ugostiteljstvo</izvorni_sadrzaj>
    <derivirana_varijabla naziv="DomainObject.Predmet.ProtustrankaNazivFormated_1">ALIBI jednostavno društvo s ograničenom odgovornošću za ugostiteljstvo</derivirana_varijabla>
  </DomainObject.Predmet.ProtustrankaNazivFormated>
  <DomainObject.Predmet.ProtustrankaNazivFormatedOIB>
    <izvorni_sadrzaj>ALIBI jednostavno društvo s ograničenom odgovornošću za ugostiteljstvo, OIB 23312731291</izvorni_sadrzaj>
    <derivirana_varijabla naziv="DomainObject.Predmet.ProtustrankaNazivFormatedOIB_1">ALIBI jednostavno društvo s ograničenom odgovornošću za ugostiteljstvo, OIB 23312731291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ALIBI jednostavno društvo s ograničenom odgovornošću za ugostiteljstvo zastupanog po punomoćniku Tomislav Novak</item>
    </izvorni_sadrzaj>
    <derivirana_varijabla naziv="DomainObject.Predmet.ProtuStrankaListFormated_1">
      <item>ALIBI jednostavno društvo s ograničenom odgovornošću za ugostiteljstvo zastupanog po punomoćniku Tomislav Novak</item>
    </derivirana_varijabla>
  </DomainObject.Predmet.ProtuStrankaListFormated>
  <DomainObject.Predmet.ProtuStrankaListFormatedOIB>
    <izvorni_sadrzaj>
      <item>ALIBI jednostavno društvo s ograničenom odgovornošću za ugostiteljstvo, OIB 23312731291 zastupanog po punomoćniku Tomislav Novak</item>
    </izvorni_sadrzaj>
    <derivirana_varijabla naziv="DomainObject.Predmet.ProtuStrankaListFormatedOIB_1">
      <item>ALIBI jednostavno društvo s ograničenom odgovornošću za ugostiteljstvo, OIB 23312731291 zastupanog po punomoćniku Tomislav Novak</item>
    </derivirana_varijabla>
  </DomainObject.Predmet.ProtuStrankaListFormatedOIB>
  <DomainObject.Predmet.ProtuStrankaListFormatedWithAdress>
    <izvorni_sadrzaj>
      <item>ALIBI jednostavno društvo s ograničenom odgovornošću za ugostiteljstvo, Čakovečka 107/C, 40000 Pušćine zastupanog po punomoćniku Tomislav Novak</item>
    </izvorni_sadrzaj>
    <derivirana_varijabla naziv="DomainObject.Predmet.ProtuStrankaListFormatedWithAdress_1">
      <item>ALIBI jednostavno društvo s ograničenom odgovornošću za ugostiteljstvo, Čakovečka 107/C, 40000 Pušćine zastupanog po punomoćniku Tomislav Novak</item>
    </derivirana_varijabla>
  </DomainObject.Predmet.ProtuStrankaListFormatedWithAdress>
  <DomainObject.Predmet.ProtuStrankaListFormatedWithAdressOIB>
    <izvorni_sadrzaj>
      <item>ALIBI jednostavno društvo s ograničenom odgovornošću za ugostiteljstvo, OIB 23312731291, Čakovečka 107/C, 40000 Pušćine zastupanog po punomoćniku Tomislav Novak</item>
    </izvorni_sadrzaj>
    <derivirana_varijabla naziv="DomainObject.Predmet.ProtuStrankaListFormatedWithAdressOIB_1">
      <item>ALIBI jednostavno društvo s ograničenom odgovornošću za ugostiteljstvo, OIB 23312731291, Čakovečka 107/C, 40000 Pušćine zastupanog po punomoćniku Tomislav Novak</item>
    </derivirana_varijabla>
  </DomainObject.Predmet.ProtuStrankaListFormatedWithAdressOIB>
  <DomainObject.Predmet.ProtuStrankaListNazivFormated>
    <izvorni_sadrzaj>
      <item>ALIBI jednostavno društvo s ograničenom odgovornošću za ugostiteljstvo</item>
    </izvorni_sadrzaj>
    <derivirana_varijabla naziv="DomainObject.Predmet.ProtuStrankaListNazivFormated_1">
      <item>ALIBI jednostavno društvo s ograničenom odgovornošću za ugostiteljstvo</item>
    </derivirana_varijabla>
  </DomainObject.Predmet.ProtuStrankaListNazivFormated>
  <DomainObject.Predmet.ProtuStrankaListNazivFormatedOIB>
    <izvorni_sadrzaj>
      <item>ALIBI jednostavno društvo s ograničenom odgovornošću za ugostiteljstvo, OIB 23312731291</item>
    </izvorni_sadrzaj>
    <derivirana_varijabla naziv="DomainObject.Predmet.ProtuStrankaListNazivFormatedOIB_1">
      <item>ALIBI jednostavno društvo s ograničenom odgovornošću za ugostiteljstvo, OIB 23312731291</item>
    </derivirana_varijabla>
  </DomainObject.Predmet.ProtuStrankaListNazivFormatedOIB>
  <DomainObject.Predmet.OstaliListFormated>
    <izvorni_sadrzaj>
      <item>e-oglasna ploča</item>
      <item>Sudski registar</item>
      <item>Tomislav Novak punomoćnik sudionika u postupku ALIBI jednostavno društvo s ograničenom odgovornošću za ugostiteljstvo</item>
    </izvorni_sadrzaj>
    <derivirana_varijabla naziv="DomainObject.Predmet.OstaliListFormated_1">
      <item>e-oglasna ploča</item>
      <item>Sudski registar</item>
      <item>Tomislav Novak punomoćnik sudionika u postupku ALIBI jednostavno društvo s ograničenom odgovornošću za ugostiteljstvo</item>
    </derivirana_varijabla>
  </DomainObject.Predmet.OstaliListFormated>
  <DomainObject.Predmet.OstaliListFormatedOIB>
    <izvorni_sadrzaj>
      <item>e-oglasna ploča</item>
      <item>Sudski registar</item>
      <item>Tomislav Novak, OIB 13707855409 punomoćnik sudionika u postupku ALIBI jednostavno društvo s ograničenom odgovornošću za ugostiteljstvo</item>
    </izvorni_sadrzaj>
    <derivirana_varijabla naziv="DomainObject.Predmet.OstaliListFormatedOIB_1">
      <item>e-oglasna ploča</item>
      <item>Sudski registar</item>
      <item>Tomislav Novak, OIB 13707855409 punomoćnik sudionika u postupku ALIBI jednostavno društvo s ograničenom odgovornošću za ugostiteljstvo</item>
    </derivirana_varijabla>
  </DomainObject.Predmet.OstaliListFormatedOIB>
  <DomainObject.Predmet.OstaliListFormatedWithAdress>
    <izvorni_sadrzaj>
      <item>e-oglasna ploča</item>
      <item>Sudski registar</item>
      <item>Tomislav Novak, Novakova 35, 40000 Nedelišće punomoćnik sudionika u postupku ALIBI jednostavno društvo s ograničenom odgovornošću za ugostiteljstvo</item>
    </izvorni_sadrzaj>
    <derivirana_varijabla naziv="DomainObject.Predmet.OstaliListFormatedWithAdress_1">
      <item>e-oglasna ploča</item>
      <item>Sudski registar</item>
      <item>Tomislav Novak, Novakova 35, 40000 Nedelišće punomoćnik sudionika u postupku ALIBI jednostavno društvo s ograničenom odgovornošću za ugostiteljstvo</item>
    </derivirana_varijabla>
  </DomainObject.Predmet.OstaliListFormatedWithAdress>
  <DomainObject.Predmet.OstaliListFormatedWithAdressOIB>
    <izvorni_sadrzaj>
      <item>e-oglasna ploča</item>
      <item>Sudski registar</item>
      <item>Tomislav Novak, OIB 13707855409, Novakova 35, 40000 Nedelišće punomoćnik sudionika u postupku ALIBI jednostavno društvo s ograničenom odgovornošću za ugostiteljstvo</item>
    </izvorni_sadrzaj>
    <derivirana_varijabla naziv="DomainObject.Predmet.OstaliListFormatedWithAdressOIB_1">
      <item>e-oglasna ploča</item>
      <item>Sudski registar</item>
      <item>Tomislav Novak, OIB 13707855409, Novakova 35, 40000 Nedelišće punomoćnik sudionika u postupku ALIBI jednostavno društvo s ograničenom odgovornošću za ugostiteljstvo</item>
    </derivirana_varijabla>
  </DomainObject.Predmet.OstaliListFormatedWithAdressOIB>
  <DomainObject.Predmet.OstaliListNazivFormated>
    <izvorni_sadrzaj>
      <item>e-oglasna ploča</item>
      <item>Sudski registar</item>
      <item>Tomislav Novak</item>
    </izvorni_sadrzaj>
    <derivirana_varijabla naziv="DomainObject.Predmet.OstaliListNazivFormated_1">
      <item>e-oglasna ploča</item>
      <item>Sudski registar</item>
      <item>Tomislav Novak</item>
    </derivirana_varijabla>
  </DomainObject.Predmet.OstaliListNazivFormated>
  <DomainObject.Predmet.OstaliListNazivFormatedOIB>
    <izvorni_sadrzaj>
      <item>e-oglasna ploča</item>
      <item>Sudski registar</item>
      <item>Tomislav Novak, OIB 13707855409</item>
    </izvorni_sadrzaj>
    <derivirana_varijabla naziv="DomainObject.Predmet.OstaliListNazivFormatedOIB_1">
      <item>e-oglasna ploča</item>
      <item>Sudski registar</item>
      <item>Tomislav Novak, OIB 13707855409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>St-373/2017-13</izvorni_sadrzaj>
    <derivirana_varijabla naziv="DomainObject.PoslovniBrojDokumenta_1">St-373/2017-13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ALIBI jednostavno društvo s ograničenom odgovornošću za ugostiteljstvo</izvorni_sadrzaj>
    <derivirana_varijabla naziv="DomainObject.Predmet.ProtustrankaIDrugi_1">ALIBI jednostavno društvo s ograničenom odgovornošću za ugostiteljstvo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ALIBI jednostavno društvo s ograničenom odgovornošću za ugostiteljstvo, OIB 23312731291, Čakovečka 107/C, 40000 Pušćine</izvorni_sadrzaj>
    <derivirana_varijabla naziv="DomainObject.Predmet.ProtustrankaIDrugiAdressOIB_1">ALIBI jednostavno društvo s ograničenom odgovornošću za ugostiteljstvo, OIB 23312731291, Čakovečka 107/C,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ALIBI jednostavno društvo s ograničenom odgovornošću za ugostiteljstvo</item>
      <item>e-oglasna ploča</item>
      <item>Sudski registar</item>
      <item>Tomislav Novak</item>
    </izvorni_sadrzaj>
    <derivirana_varijabla naziv="DomainObject.Predmet.SudioniciListNaziv_1">
      <item>Financijska agencija, RC ZAGREB, Podružnica VARAŽDIN</item>
      <item>ALIBI jednostavno društvo s ograničenom odgovornošću za ugostiteljstvo</item>
      <item>e-oglasna ploča</item>
      <item>Sudski registar</item>
      <item>Tomislav Novak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ALIBI jednostavno društvo s ograničenom odgovornošću za ugostiteljstvo, OIB 23312731291, Čakovečka 107/C,40000 Pušćine</item>
      <item>e-oglasna ploča</item>
      <item>Sudski registar</item>
      <item>Tomislav Novak, OIB 13707855409, Novakova 35,40000 Nedelišće</item>
    </izvorni_sadrzaj>
    <derivirana_varijabla naziv="DomainObject.Predmet.SudioniciListAdressOIB_1">
      <item>Financijska agencija, RC ZAGREB, Podružnica VARAŽDIN, OIB 85821130368, A. Cesarca 2,42000 Varaždin</item>
      <item>ALIBI jednostavno društvo s ograničenom odgovornošću za ugostiteljstvo, OIB 23312731291, Čakovečka 107/C,40000 Pušćine</item>
      <item>e-oglasna ploča</item>
      <item>Sudski registar</item>
      <item>Tomislav Novak, OIB 13707855409, Novakova 35,40000 Nedelišće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0C916D-E8D1-4FAF-9810-C541F874E9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650</properties:Words>
  <properties:Characters>3716</properties:Characters>
  <properties:Lines>90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2018-04-23T12:38:00Z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St-373/2017-13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