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6786" w14:paraId="fa96786" w:rsidRDefault="00583206" w:rsidP="00583206" w:rsidR="0058320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MAJDATEKSTIL d. o. o. u likvidaciji, Labin, </w:t>
      </w:r>
      <w:proofErr w:type="spellStart"/>
      <w:r>
        <w:rPr>
          <w:rFonts w:cs="Times New Roman" w:eastAsia="Times New Roman"/>
          <w:szCs w:val="24"/>
          <w:lang w:eastAsia="hr-HR"/>
        </w:rPr>
        <w:t>Katuri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19, OIB </w:t>
      </w:r>
      <w:r w:rsidRPr="00583206">
        <w:rPr>
          <w:rFonts w:cs="Times New Roman" w:eastAsia="Times New Roman"/>
          <w:szCs w:val="24"/>
          <w:lang w:eastAsia="hr-HR"/>
        </w:rPr>
        <w:t>37193413183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83206">
        <w:rPr>
          <w:rFonts w:cs="Times New Roman" w:eastAsia="Times New Roman"/>
          <w:szCs w:val="24"/>
          <w:lang w:eastAsia="hr-HR"/>
        </w:rPr>
        <w:t>040085253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7. lipnja 2017. objavljuje sljedeći</w:t>
      </w:r>
    </w:p>
    <w:p w:rsidRDefault="00583206" w:rsidP="00583206" w:rsidR="0058320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83206" w:rsidP="00583206" w:rsidR="0058320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583206" w:rsidP="00583206" w:rsidR="00583206">
      <w:pPr>
        <w:ind w:firstLine="708"/>
        <w:rPr>
          <w:szCs w:val="24"/>
        </w:rPr>
      </w:pPr>
    </w:p>
    <w:p w:rsidRDefault="00583206" w:rsidP="00583206" w:rsidR="0058320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MAJDATEKSTIL d. o. o. u likvidaciji, Labin, </w:t>
      </w:r>
      <w:proofErr w:type="spellStart"/>
      <w:r>
        <w:rPr>
          <w:rFonts w:cs="Times New Roman" w:eastAsia="Times New Roman"/>
          <w:szCs w:val="24"/>
          <w:lang w:eastAsia="hr-HR"/>
        </w:rPr>
        <w:t>Katuri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19, OIB </w:t>
      </w:r>
      <w:r w:rsidRPr="00583206">
        <w:rPr>
          <w:rFonts w:cs="Times New Roman" w:eastAsia="Times New Roman"/>
          <w:szCs w:val="24"/>
          <w:lang w:eastAsia="hr-HR"/>
        </w:rPr>
        <w:t>37193413183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583206">
        <w:rPr>
          <w:rFonts w:cs="Times New Roman" w:eastAsia="Times New Roman"/>
          <w:szCs w:val="24"/>
          <w:lang w:eastAsia="hr-HR"/>
        </w:rPr>
        <w:t>040085253</w:t>
      </w:r>
      <w:r>
        <w:rPr>
          <w:rFonts w:cs="Times New Roman" w:eastAsia="Times New Roman"/>
          <w:szCs w:val="24"/>
          <w:lang w:eastAsia="hr-HR"/>
        </w:rPr>
        <w:t>, je pravna osoba koja nema zaposlenih, koja je na dan 31. svibnja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583206" w:rsidP="00583206" w:rsidR="00583206">
      <w:pPr>
        <w:ind w:firstLine="708"/>
        <w:rPr>
          <w:szCs w:val="24"/>
        </w:rPr>
      </w:pPr>
    </w:p>
    <w:p w:rsidRDefault="00583206" w:rsidP="00583206" w:rsidR="00583206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31. svibnja 2017. iznosio 24.163,06 kn.</w:t>
      </w:r>
    </w:p>
    <w:p w:rsidRDefault="00583206" w:rsidP="00583206" w:rsidR="00583206">
      <w:pPr>
        <w:rPr>
          <w:szCs w:val="24"/>
        </w:rPr>
      </w:pPr>
    </w:p>
    <w:p w:rsidRDefault="00583206" w:rsidP="00583206" w:rsidR="0058320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583206" w:rsidP="00583206" w:rsidR="0058320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83206" w:rsidP="00583206" w:rsidR="0058320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3333-328-2017, i da u istom roku uplate na depozit ovog suda broj HR 4323900011300029763, poziv na broj 020-328-17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583206" w:rsidP="00583206" w:rsidR="00583206">
      <w:pPr>
        <w:ind w:firstLine="708"/>
        <w:rPr>
          <w:szCs w:val="24"/>
        </w:rPr>
      </w:pPr>
    </w:p>
    <w:p w:rsidRDefault="00583206" w:rsidP="00583206" w:rsidR="0058320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583206" w:rsidP="00583206" w:rsidR="00583206">
      <w:pPr>
        <w:ind w:firstLine="708"/>
        <w:rPr>
          <w:szCs w:val="24"/>
        </w:rPr>
      </w:pPr>
    </w:p>
    <w:p w:rsidRDefault="00583206" w:rsidP="00583206" w:rsidR="00583206">
      <w:pPr>
        <w:jc w:val="center"/>
        <w:rPr>
          <w:szCs w:val="24"/>
        </w:rPr>
      </w:pPr>
      <w:r>
        <w:rPr>
          <w:szCs w:val="24"/>
        </w:rPr>
        <w:t>U Pazinu 7. lipnja 2017.</w:t>
      </w:r>
    </w:p>
    <w:p w:rsidRDefault="00583206" w:rsidP="00583206" w:rsidR="00583206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583206" w:rsidP="00583206" w:rsidR="00583206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7B3101">
        <w:rPr>
          <w:szCs w:val="24"/>
        </w:rPr>
        <w:t xml:space="preserve">, v. r. </w:t>
      </w:r>
    </w:p>
    <w:p w:rsidRDefault="00583206" w:rsidP="00583206" w:rsidR="00583206">
      <w:pPr>
        <w:rPr>
          <w:szCs w:val="24"/>
        </w:rPr>
      </w:pPr>
      <w:r>
        <w:rPr>
          <w:szCs w:val="24"/>
        </w:rPr>
        <w:t>DNA:</w:t>
      </w:r>
    </w:p>
    <w:p w:rsidRDefault="00583206" w:rsidP="00583206" w:rsidR="00D17DF7" w:rsidRPr="00583206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7DF7" w:rsidRPr="0058320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206" w:rsidP="00583206" w:rsidR="00583206">
      <w:r>
        <w:separator/>
      </w:r>
    </w:p>
  </w:endnote>
  <w:endnote w:id="0" w:type="continuationSeparator">
    <w:p w:rsidRDefault="00583206" w:rsidP="00583206" w:rsidR="005832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206" w:rsidP="00583206" w:rsidR="00583206">
      <w:r>
        <w:separator/>
      </w:r>
    </w:p>
  </w:footnote>
  <w:footnote w:id="0" w:type="continuationSeparator">
    <w:p w:rsidRDefault="00583206" w:rsidP="00583206" w:rsidR="005832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206" w:rsidP="001E605B" w:rsidR="001E605B">
    <w:pPr>
      <w:pStyle w:val="Zaglavlje"/>
      <w:jc w:val="right"/>
    </w:pPr>
    <w:r>
      <w:t>3 St-328/2017-3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93"/>
    <w:rsid w:val="00583206"/>
    <w:rsid w:val="007B3101"/>
    <w:rsid w:val="008E5193"/>
    <w:rsid w:val="00D1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320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32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206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832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20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31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31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10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1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1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320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32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206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5832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20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31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31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10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1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1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MAJDATEKSTIL d.o.o. u likvidaciji LABIN</izvorni_sadrzaj>
    <derivirana_varijabla naziv="DomainObject.Predmet.ProtustrankaFormated_1">  MAJDATEKSTIL d.o.o. u likvidaciji LABIN</derivirana_varijabla>
  </DomainObject.Predmet.ProtustrankaFormated>
  <DomainObject.Predmet.ProtustrankaFormatedOIB>
    <izvorni_sadrzaj>  MAJDATEKSTIL d.o.o. u likvidaciji LABIN, OIB 37193413183</izvorni_sadrzaj>
    <derivirana_varijabla naziv="DomainObject.Predmet.ProtustrankaFormatedOIB_1">  MAJDATEKSTIL d.o.o. u likvidaciji LABIN, OIB 37193413183</derivirana_varijabla>
  </DomainObject.Predmet.ProtustrankaFormatedOIB>
  <DomainObject.Predmet.ProtustrankaFormatedWithAdress>
    <izvorni_sadrzaj> MAJDATEKSTIL d.o.o. u likvidaciji LABIN, Katuri 19, 52220 Labin</izvorni_sadrzaj>
    <derivirana_varijabla naziv="DomainObject.Predmet.ProtustrankaFormatedWithAdress_1"> MAJDATEKSTIL d.o.o. u likvidaciji LABIN, Katuri 19, 52220 Labin</derivirana_varijabla>
  </DomainObject.Predmet.ProtustrankaFormatedWithAdress>
  <DomainObject.Predmet.ProtustrankaFormatedWithAdressOIB>
    <izvorni_sadrzaj> MAJDATEKSTIL d.o.o. u likvidaciji LABIN, OIB 37193413183, Katuri 19, 52220 Labin</izvorni_sadrzaj>
    <derivirana_varijabla naziv="DomainObject.Predmet.ProtustrankaFormatedWithAdressOIB_1"> MAJDATEKSTIL d.o.o. u likvidaciji LABIN, OIB 37193413183, Katuri 19, 52220 Labin</derivirana_varijabla>
  </DomainObject.Predmet.ProtustrankaFormatedWithAdressOIB>
  <DomainObject.Predmet.ProtustrankaWithAdress>
    <izvorni_sadrzaj>MAJDATEKSTIL d.o.o. u likvidaciji LABIN Katuri 19, 52220 Labin</izvorni_sadrzaj>
    <derivirana_varijabla naziv="DomainObject.Predmet.ProtustrankaWithAdress_1">MAJDATEKSTIL d.o.o. u likvidaciji LABIN Katuri 19, 52220 Labin</derivirana_varijabla>
  </DomainObject.Predmet.ProtustrankaWithAdress>
  <DomainObject.Predmet.ProtustrankaWithAdressOIB>
    <izvorni_sadrzaj>MAJDATEKSTIL d.o.o. u likvidaciji LABIN, OIB 37193413183, Katuri 19, 52220 Labin</izvorni_sadrzaj>
    <derivirana_varijabla naziv="DomainObject.Predmet.ProtustrankaWithAdressOIB_1">MAJDATEKSTIL d.o.o. u likvidaciji LABIN, OIB 37193413183, Katuri 19, 52220 Labin</derivirana_varijabla>
  </DomainObject.Predmet.ProtustrankaWithAdressOIB>
  <DomainObject.Predmet.ProtustrankaNazivFormated>
    <izvorni_sadrzaj>MAJDATEKSTIL d.o.o. u likvidaciji LABIN</izvorni_sadrzaj>
    <derivirana_varijabla naziv="DomainObject.Predmet.ProtustrankaNazivFormated_1">MAJDATEKSTIL d.o.o. u likvidaciji LABIN</derivirana_varijabla>
  </DomainObject.Predmet.ProtustrankaNazivFormated>
  <DomainObject.Predmet.ProtustrankaNazivFormatedOIB>
    <izvorni_sadrzaj>MAJDATEKSTIL d.o.o. u likvidaciji LABIN, OIB 37193413183</izvorni_sadrzaj>
    <derivirana_varijabla naziv="DomainObject.Predmet.ProtustrankaNazivFormatedOIB_1">MAJDATEKSTIL d.o.o. u likvidaciji LABIN, OIB 37193413183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24163.06</izvorni_sadrzaj>
    <derivirana_varijabla naziv="DomainObject.Predmet.TrenutnaVrijednost_1">24163.06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MAJDATEKSTIL d.o.o. u likvidaciji LABIN</item>
    </izvorni_sadrzaj>
    <derivirana_varijabla naziv="DomainObject.Predmet.ProtuStrankaListFormated_1">
      <item>MAJDATEKSTIL d.o.o. u likvidaciji LABIN</item>
    </derivirana_varijabla>
  </DomainObject.Predmet.ProtuStrankaListFormated>
  <DomainObject.Predmet.ProtuStrankaListFormatedOIB>
    <izvorni_sadrzaj>
      <item>MAJDATEKSTIL d.o.o. u likvidaciji LABIN, OIB 37193413183</item>
    </izvorni_sadrzaj>
    <derivirana_varijabla naziv="DomainObject.Predmet.ProtuStrankaListFormatedOIB_1">
      <item>MAJDATEKSTIL d.o.o. u likvidaciji LABIN, OIB 37193413183</item>
    </derivirana_varijabla>
  </DomainObject.Predmet.ProtuStrankaListFormatedOIB>
  <DomainObject.Predmet.ProtuStrankaListFormatedWithAdress>
    <izvorni_sadrzaj>
      <item>MAJDATEKSTIL d.o.o. u likvidaciji LABIN, Katuri 19, 52220 Labin</item>
    </izvorni_sadrzaj>
    <derivirana_varijabla naziv="DomainObject.Predmet.ProtuStrankaListFormatedWithAdress_1">
      <item>MAJDATEKSTIL d.o.o. u likvidaciji LABIN, Katuri 19, 52220 Labin</item>
    </derivirana_varijabla>
  </DomainObject.Predmet.ProtuStrankaListFormatedWithAdress>
  <DomainObject.Predmet.ProtuStrankaListFormatedWithAdressOIB>
    <izvorni_sadrzaj>
      <item>MAJDATEKSTIL d.o.o. u likvidaciji LABIN, OIB 37193413183, Katuri 19, 52220 Labin</item>
    </izvorni_sadrzaj>
    <derivirana_varijabla naziv="DomainObject.Predmet.ProtuStrankaListFormatedWithAdressOIB_1">
      <item>MAJDATEKSTIL d.o.o. u likvidaciji LABIN, OIB 37193413183, Katuri 19, 52220 Labin</item>
    </derivirana_varijabla>
  </DomainObject.Predmet.ProtuStrankaListFormatedWithAdressOIB>
  <DomainObject.Predmet.ProtuStrankaListNazivFormated>
    <izvorni_sadrzaj>
      <item>MAJDATEKSTIL d.o.o. u likvidaciji LABIN</item>
    </izvorni_sadrzaj>
    <derivirana_varijabla naziv="DomainObject.Predmet.ProtuStrankaListNazivFormated_1">
      <item>MAJDATEKSTIL d.o.o. u likvidaciji LABIN</item>
    </derivirana_varijabla>
  </DomainObject.Predmet.ProtuStrankaListNazivFormated>
  <DomainObject.Predmet.ProtuStrankaListNazivFormatedOIB>
    <izvorni_sadrzaj>
      <item>MAJDATEKSTIL d.o.o. u likvidaciji LABIN, OIB 37193413183</item>
    </izvorni_sadrzaj>
    <derivirana_varijabla naziv="DomainObject.Predmet.ProtuStrankaListNazivFormatedOIB_1">
      <item>MAJDATEKSTIL d.o.o. u likvidaciji LABIN, OIB 37193413183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MAJDATEKSTIL d.o.o. u likvidaciji LABIN</izvorni_sadrzaj>
    <derivirana_varijabla naziv="DomainObject.Predmet.ProtustrankaIDrugi_1">MAJDATEKSTIL d.o.o. u likvidaciji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MAJDATEKSTIL d.o.o. u likvidaciji LABIN, OIB 37193413183, Katuri 19, 52220 Labin</izvorni_sadrzaj>
    <derivirana_varijabla naziv="DomainObject.Predmet.ProtustrankaIDrugiAdressOIB_1">MAJDATEKSTIL d.o.o. u likvidaciji LABIN, OIB 37193413183, Katuri 19,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MAJDATEKSTIL d.o.o. u likvidaciji LABIN</item>
    </izvorni_sadrzaj>
    <derivirana_varijabla naziv="DomainObject.Predmet.SudioniciListNaziv_1">
      <item>FINANCIJSKA AGENCIJA, RC RIJEKA, PODRUŽNICA PULA, PULA</item>
      <item>MAJDATEKSTIL d.o.o. u likvidaciji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MAJDATEKSTIL d.o.o. u likvidaciji LABIN, OIB 37193413183, Katuri 19,52220 Labin</item>
    </izvorni_sadrzaj>
    <derivirana_varijabla naziv="DomainObject.Predmet.SudioniciListAdressOIB_1">
      <item>FINANCIJSKA AGENCIJA, RC RIJEKA, PODRUŽNICA PULA, PULA, OIB 85821130368, Giardini 5,52100 Pula</item>
      <item>MAJDATEKSTIL d.o.o. u likvidaciji LABIN, OIB 37193413183, Katuri 19,52220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37193413183</item>
    </izvorni_sadrzaj>
    <derivirana_varijabla naziv="DomainObject.Predmet.SudioniciListNazivOIB_1">
      <item>, OIB 85821130368</item>
      <item>, OIB 37193413183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488</properties:Words>
  <properties:Characters>2673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2017-06-07T07:43:00Z</dcterms:created>
  <dc:creator>Morena Brajuha</dc:creator>
  <dc:description/>
  <cp:keywords/>
  <cp:lastModifiedBy>Morena Brajuha</cp:lastModifiedBy>
  <cp:lastPrinted>2017-06-07T07:45:00Z</cp:lastPrinted>
  <dcterms:modified xmlns:xsi="http://www.w3.org/2001/XMLSchema-instance" xsi:type="dcterms:W3CDTF">2017-06-07T11:47:00Z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