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666f" w14:paraId="139666f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BB3464">
        <w:t>3110/16-16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B215A9" w:rsidP="00B215A9" w:rsidR="00B215A9" w:rsidRPr="00070D63">
      <w:pPr>
        <w:jc w:val="center"/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</w:t>
      </w:r>
      <w:r w:rsidR="00BB3464" w:rsidRPr="00070D63">
        <w:rPr>
          <w:lang w:val="pt-BR"/>
        </w:rPr>
        <w:t xml:space="preserve">dužnikom </w:t>
      </w:r>
      <w:r w:rsidR="00BB3464">
        <w:rPr>
          <w:lang w:val="pt-BR"/>
        </w:rPr>
        <w:t>L.K.L. jednostavno društvo s ograničenom odgovornošću za trgovinu i usluge, OIB: 55915597104, Klimen (Općina Konjšćina), Klimen 8</w:t>
      </w:r>
      <w:r>
        <w:rPr>
          <w:lang w:val="pt-BR"/>
        </w:rPr>
        <w:t xml:space="preserve">, </w:t>
      </w:r>
      <w:r w:rsidR="00905516">
        <w:rPr>
          <w:lang w:val="pt-BR"/>
        </w:rPr>
        <w:t>5. siječnja 2018</w:t>
      </w:r>
      <w:r w:rsidRPr="001C212D">
        <w:t>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BB3464">
        <w:rPr>
          <w:lang w:val="pt-BR"/>
        </w:rPr>
        <w:t>L.K.L. jednostavno društvo s ograničenom odgovornošću za trgovinu i usluge, OIB: 55915597104, Klimen (Općina Konjšćina), Klimen 8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EA3C29">
        <w:t>3</w:t>
      </w:r>
      <w:r w:rsidR="00BB3464">
        <w:t>110-16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B215A9" w:rsidP="00B215A9" w:rsidR="00B215A9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BB3464">
        <w:rPr>
          <w:lang w:val="pt-BR"/>
        </w:rPr>
        <w:t>L.K.L. jednostavno društvo s ograničenom odgovornošću za trgovinu i usluge, OIB: 55915597104, Klimen (Općina Konjšćina), Klimen 8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BB3464" w:rsidP="00BB3464" w:rsidR="00BB3464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569</w:t>
      </w:r>
      <w:r w:rsidRPr="00070D63">
        <w:t xml:space="preserve"> dana, u ukupnom iznosu od </w:t>
      </w:r>
      <w:r>
        <w:t xml:space="preserve">1.659,91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215A9" w:rsidP="00B215A9" w:rsidR="00B215A9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 w:rsidRPr="0065182A">
      <w:pPr>
        <w:pStyle w:val="Tijeloteksta"/>
        <w:ind w:firstLine="708"/>
      </w:pPr>
      <w:r w:rsidRPr="0065182A">
        <w:lastRenderedPageBreak/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BB3464">
        <w:t>18</w:t>
      </w:r>
      <w:r w:rsidR="001F52E0">
        <w:t>. srpnja</w:t>
      </w:r>
      <w:r w:rsidR="007D2411">
        <w:t xml:space="preserve"> 2017</w:t>
      </w:r>
      <w:r w:rsidR="00AE38B1">
        <w:t>.</w:t>
      </w:r>
      <w:r w:rsidR="00D346E6" w:rsidRPr="0065182A">
        <w:t xml:space="preserve"> ko</w:t>
      </w:r>
      <w:r w:rsidR="00652C5D" w:rsidRPr="0065182A">
        <w:t>ji</w:t>
      </w:r>
      <w:r w:rsidR="00AE38B1">
        <w:t>m je pozvan na ročište</w:t>
      </w:r>
      <w:r w:rsidR="00761082" w:rsidRPr="0065182A">
        <w:t xml:space="preserve"> </w:t>
      </w:r>
      <w:r w:rsidR="00BB3464">
        <w:t>26</w:t>
      </w:r>
      <w:r w:rsidR="007D2411">
        <w:t>. rujna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AE38B1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AE38B1" w:rsidR="00AE38B1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BB3464">
        <w:t>09. listopada</w:t>
      </w:r>
      <w:r w:rsidR="00B215A9">
        <w:t xml:space="preserve"> </w:t>
      </w:r>
      <w:r>
        <w:t xml:space="preserve">2017. nije vlasnik nekretnina (list </w:t>
      </w:r>
      <w:r w:rsidR="00BB3464">
        <w:t>19</w:t>
      </w:r>
      <w:r w:rsidR="006E1164">
        <w:t xml:space="preserve"> </w:t>
      </w:r>
      <w:r>
        <w:t>spisa).</w:t>
      </w:r>
    </w:p>
    <w:p w:rsidRDefault="00AE38B1" w:rsidP="00AE38B1" w:rsidR="00AE38B1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 w:rsidR="00770E89">
        <w:t>Krapinsko-zagorska</w:t>
      </w:r>
      <w:r w:rsidR="00EA3C29">
        <w:t xml:space="preserve">, </w:t>
      </w:r>
      <w:r w:rsidR="00BB3464">
        <w:t xml:space="preserve">od </w:t>
      </w:r>
      <w:r w:rsidR="00905516">
        <w:t>27. listipada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5911EE">
        <w:t>2</w:t>
      </w:r>
      <w:r w:rsidR="00770E89">
        <w:t>3</w:t>
      </w:r>
      <w:r w:rsidRPr="00350BA2">
        <w:t xml:space="preserve"> spisa) iz kojeg proizlazi da dužnik nije evidentiran kao vlasnik vozila. </w:t>
      </w:r>
    </w:p>
    <w:p w:rsidRDefault="00B215A9" w:rsidP="00AE38B1" w:rsidR="00AE38B1">
      <w:pPr>
        <w:jc w:val="both"/>
      </w:pPr>
      <w:r>
        <w:tab/>
        <w:t xml:space="preserve">Uvidom u dopis FINE od </w:t>
      </w:r>
      <w:r w:rsidR="00BB3464">
        <w:t>18. svibnja</w:t>
      </w:r>
      <w:r>
        <w:t xml:space="preserve"> 2017. (list </w:t>
      </w:r>
      <w:r w:rsidR="00BB3464">
        <w:t>6</w:t>
      </w:r>
      <w:r w:rsidR="00AE38B1">
        <w:t xml:space="preserve"> spisa)</w:t>
      </w:r>
      <w:r>
        <w:t xml:space="preserve"> utvrđeno je da dužnik na dan </w:t>
      </w:r>
      <w:r w:rsidR="00EA3C29">
        <w:t>1</w:t>
      </w:r>
      <w:r w:rsidR="00BB3464">
        <w:t>6</w:t>
      </w:r>
      <w:r w:rsidR="00EA3C29">
        <w:t>. svibnja</w:t>
      </w:r>
      <w:r w:rsidR="00AE38B1">
        <w:t xml:space="preserve"> 2017. u Očevidniku redoslijeda osnova za plaćanje imao neizvršene osnove za plaćanje u neprekinutom razdoblju od </w:t>
      </w:r>
      <w:r w:rsidR="00BB3464">
        <w:t>1191</w:t>
      </w:r>
      <w:r w:rsidR="005911EE">
        <w:t xml:space="preserve"> </w:t>
      </w:r>
      <w:r w:rsidR="00AE38B1">
        <w:t>dana</w:t>
      </w:r>
      <w:r>
        <w:t xml:space="preserve"> u ukupnom iznosu od </w:t>
      </w:r>
      <w:r w:rsidR="00BB3464">
        <w:t>12.180,54</w:t>
      </w:r>
      <w:r>
        <w:t xml:space="preserve"> kn</w:t>
      </w:r>
      <w:r w:rsidR="00AE38B1">
        <w:t>.</w:t>
      </w:r>
    </w:p>
    <w:p w:rsidRDefault="00770E89" w:rsidP="00770E89" w:rsidR="00770E89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>
        <w:t xml:space="preserve"> </w:t>
      </w:r>
    </w:p>
    <w:p w:rsidRDefault="00AE38B1" w:rsidP="00AE38B1" w:rsidR="00AE38B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905516">
        <w:t>5. siječnja 2018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CB3E21">
        <w:t>, 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CB3E21" w:rsidP="007B64C7" w:rsidR="00CB3E21">
      <w:pPr>
        <w:ind w:firstLine="708" w:left="3540"/>
        <w:jc w:val="right"/>
      </w:pPr>
      <w:r>
        <w:t>Za točnost otpravka-ovlašteni službenik:</w:t>
      </w:r>
    </w:p>
    <w:p w:rsidRDefault="00CB3E21" w:rsidP="007B64C7" w:rsidR="00CB3E21">
      <w:pPr>
        <w:ind w:firstLine="708" w:left="3540"/>
        <w:jc w:val="right"/>
      </w:pPr>
      <w:r>
        <w:t xml:space="preserve">                                       Valentina Gabud</w:t>
      </w:r>
    </w:p>
    <w:p w:rsidRDefault="0065182A" w:rsidP="00065B42" w:rsidR="0065182A" w:rsidRPr="0065182A"/>
    <w:sectPr w:rsidSect="001B2E63" w:rsidR="0065182A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CB3E21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EA3C29">
          <w:rPr>
            <w:sz w:val="24"/>
          </w:rPr>
          <w:t>3</w:t>
        </w:r>
        <w:r w:rsidR="00BB3464">
          <w:rPr>
            <w:sz w:val="24"/>
          </w:rPr>
          <w:t>110</w:t>
        </w:r>
        <w:r w:rsidR="007D2411">
          <w:rPr>
            <w:sz w:val="24"/>
          </w:rPr>
          <w:t>/16-</w:t>
        </w:r>
        <w:r w:rsidR="001C212D">
          <w:rPr>
            <w:sz w:val="24"/>
          </w:rPr>
          <w:t>1</w:t>
        </w:r>
        <w:r w:rsidR="00BB3464">
          <w:rPr>
            <w:sz w:val="24"/>
          </w:rPr>
          <w:t>6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1C212D"/>
    <w:rsid w:val="001F52E0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1EE"/>
    <w:rsid w:val="00591F57"/>
    <w:rsid w:val="0062522C"/>
    <w:rsid w:val="0065182A"/>
    <w:rsid w:val="00652C5D"/>
    <w:rsid w:val="00662884"/>
    <w:rsid w:val="006850B7"/>
    <w:rsid w:val="006E1164"/>
    <w:rsid w:val="00704DD0"/>
    <w:rsid w:val="007150E9"/>
    <w:rsid w:val="00754CF2"/>
    <w:rsid w:val="00761082"/>
    <w:rsid w:val="00770E89"/>
    <w:rsid w:val="007B068E"/>
    <w:rsid w:val="007B5785"/>
    <w:rsid w:val="007D2411"/>
    <w:rsid w:val="007E6A6F"/>
    <w:rsid w:val="007F721A"/>
    <w:rsid w:val="008204DE"/>
    <w:rsid w:val="008B669A"/>
    <w:rsid w:val="00901CFD"/>
    <w:rsid w:val="00905516"/>
    <w:rsid w:val="00947BCF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E38B1"/>
    <w:rsid w:val="00B215A9"/>
    <w:rsid w:val="00B62E90"/>
    <w:rsid w:val="00B9015B"/>
    <w:rsid w:val="00BB3464"/>
    <w:rsid w:val="00BC67EF"/>
    <w:rsid w:val="00BE5577"/>
    <w:rsid w:val="00BF01D0"/>
    <w:rsid w:val="00BF0DDB"/>
    <w:rsid w:val="00C23ADD"/>
    <w:rsid w:val="00C40A44"/>
    <w:rsid w:val="00C63030"/>
    <w:rsid w:val="00C90682"/>
    <w:rsid w:val="00CB3E21"/>
    <w:rsid w:val="00D24310"/>
    <w:rsid w:val="00D346E6"/>
    <w:rsid w:val="00D62EBE"/>
    <w:rsid w:val="00D677F7"/>
    <w:rsid w:val="00D803A5"/>
    <w:rsid w:val="00DE0F86"/>
    <w:rsid w:val="00E0682D"/>
    <w:rsid w:val="00E24B5E"/>
    <w:rsid w:val="00EA3C29"/>
    <w:rsid w:val="00EF3D26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3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E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E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E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E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3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E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E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E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E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3110</izvorni_sadrzaj>
    <derivirana_varijabla naziv="DomainObject.Predmet.Broj_1">3110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St-3110/2016</izvorni_sadrzaj>
    <derivirana_varijabla naziv="DomainObject.Predmet.OznakaBroj_1">St-3110/2016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L.K.L. jednostavno društvo s ograničenom odgovornošću za trgovinu i usluge zastupanog po punomoćniku Jasmina Lugarić</izvorni_sadrzaj>
    <derivirana_varijabla naziv="DomainObject.Predmet.ProtustrankaFormated_1">  L.K.L. jednostavno društvo s ograničenom odgovornošću za trgovinu i usluge zastupanog po punomoćniku Jasmina Lugarić</derivirana_varijabla>
  </DomainObject.Predmet.ProtustrankaFormated>
  <DomainObject.Predmet.ProtustrankaFormatedOIB>
    <izvorni_sadrzaj>  L.K.L. jednostavno društvo s ograničenom odgovornošću za trgovinu i usluge, OIB 55915597104 zastupanog po punomoćniku Jasmina Lugarić</izvorni_sadrzaj>
    <derivirana_varijabla naziv="DomainObject.Predmet.ProtustrankaFormatedOIB_1">  L.K.L. jednostavno društvo s ograničenom odgovornošću za trgovinu i usluge, OIB 55915597104 zastupanog po punomoćniku Jasmina Lugarić</derivirana_varijabla>
  </DomainObject.Predmet.ProtustrankaFormatedOIB>
  <DomainObject.Predmet.ProtustrankaFormatedWithAdress>
    <izvorni_sadrzaj> L.K.L. jednostavno društvo s ograničenom odgovornošću za trgovinu i usluge, Klimen 8, 49282 Klimen zastupanog po punomoćniku Jasmina Lugarić</izvorni_sadrzaj>
    <derivirana_varijabla naziv="DomainObject.Predmet.ProtustrankaFormatedWithAdress_1"> L.K.L. jednostavno društvo s ograničenom odgovornošću za trgovinu i usluge, Klimen 8, 49282 Klimen zastupanog po punomoćniku Jasmina Lugarić</derivirana_varijabla>
  </DomainObject.Predmet.ProtustrankaFormatedWithAdress>
  <DomainObject.Predmet.ProtustrankaFormatedWithAdressOIB>
    <izvorni_sadrzaj> L.K.L. jednostavno društvo s ograničenom odgovornošću za trgovinu i usluge, OIB 55915597104, Klimen 8, 49282 Klimen zastupanog po punomoćniku Jasmina Lugarić</izvorni_sadrzaj>
    <derivirana_varijabla naziv="DomainObject.Predmet.ProtustrankaFormatedWithAdressOIB_1"> L.K.L. jednostavno društvo s ograničenom odgovornošću za trgovinu i usluge, OIB 55915597104, Klimen 8, 49282 Klimen zastupanog po punomoćniku Jasmina Lugarić</derivirana_varijabla>
  </DomainObject.Predmet.ProtustrankaFormatedWithAdressOIB>
  <DomainObject.Predmet.ProtustrankaWithAdress>
    <izvorni_sadrzaj>L.K.L. jednostavno društvo s ograničenom odgovornošću za trgovinu i usluge Klimen 8, 49282 Klimen</izvorni_sadrzaj>
    <derivirana_varijabla naziv="DomainObject.Predmet.ProtustrankaWithAdress_1">L.K.L. jednostavno društvo s ograničenom odgovornošću za trgovinu i usluge Klimen 8, 49282 Klimen</derivirana_varijabla>
  </DomainObject.Predmet.ProtustrankaWithAdress>
  <DomainObject.Predmet.ProtustrankaWithAdressOIB>
    <izvorni_sadrzaj>L.K.L. jednostavno društvo s ograničenom odgovornošću za trgovinu i usluge, OIB 55915597104, Klimen 8, 49282 Klimen</izvorni_sadrzaj>
    <derivirana_varijabla naziv="DomainObject.Predmet.ProtustrankaWithAdressOIB_1">L.K.L. jednostavno društvo s ograničenom odgovornošću za trgovinu i usluge, OIB 55915597104, Klimen 8, 49282 Klimen</derivirana_varijabla>
  </DomainObject.Predmet.ProtustrankaWithAdressOIB>
  <DomainObject.Predmet.ProtustrankaNazivFormated>
    <izvorni_sadrzaj>L.K.L. jednostavno društvo s ograničenom odgovornošću za trgovinu i usluge</izvorni_sadrzaj>
    <derivirana_varijabla naziv="DomainObject.Predmet.ProtustrankaNazivFormated_1">L.K.L. jednostavno društvo s ograničenom odgovornošću za trgovinu i usluge</derivirana_varijabla>
  </DomainObject.Predmet.ProtustrankaNazivFormated>
  <DomainObject.Predmet.ProtustrankaNazivFormatedOIB>
    <izvorni_sadrzaj>L.K.L. jednostavno društvo s ograničenom odgovornošću za trgovinu i usluge, OIB 55915597104</izvorni_sadrzaj>
    <derivirana_varijabla naziv="DomainObject.Predmet.ProtustrankaNazivFormatedOIB_1">L.K.L. jednostavno društvo s ograničenom odgovornošću za trgovinu i usluge, OIB 55915597104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Jasmina Lugarić</izvorni_sadrzaj>
    <derivirana_varijabla naziv="DomainObject.Predmet.StrankaFormated_1">  FINA Regionalni centar Zagreb; Jasmina Lugarić</derivirana_varijabla>
  </DomainObject.Predmet.StrankaFormated>
  <DomainObject.Predmet.StrankaFormatedOIB>
    <izvorni_sadrzaj>  FINA Regionalni centar Zagreb, OIB 85821130368; Jasmina Lugarić, OIB 12397925441</izvorni_sadrzaj>
    <derivirana_varijabla naziv="DomainObject.Predmet.StrankaFormatedOIB_1">  FINA Regionalni centar Zagreb, OIB 85821130368; Jasmina Lugarić, OIB 12397925441</derivirana_varijabla>
  </DomainObject.Predmet.StrankaFormatedOIB>
  <DomainObject.Predmet.StrankaFormatedWithAdress>
    <izvorni_sadrzaj> FINA Regionalni centar Zagreb, Trg svibanjskih žrtava 1995. br. 1, 10000 Zagreb; Jasmina Lugarić, Zagorska Ulica 11, 49282 Konjščina</izvorni_sadrzaj>
    <derivirana_varijabla naziv="DomainObject.Predmet.StrankaFormatedWithAdress_1"> FINA Regionalni centar Zagreb, Trg svibanjskih žrtava 1995. br. 1, 10000 Zagreb; Jasmina Lugarić, Zagorska Ulica 11, 49282 Konjščina</derivirana_varijabla>
  </DomainObject.Predmet.StrankaFormatedWithAdress>
  <DomainObject.Predmet.StrankaFormatedWithAdressOIB>
    <izvorni_sadrzaj> FINA Regionalni centar Zagreb, OIB 85821130368, Trg svibanjskih žrtava 1995. br. 1, 10000 Zagreb; Jasmina Lugarić, OIB 12397925441, Zagorska Ulica 11, 49282 Konjščina</izvorni_sadrzaj>
    <derivirana_varijabla naziv="DomainObject.Predmet.StrankaFormatedWithAdressOIB_1"> FINA Regionalni centar Zagreb, OIB 85821130368, Trg svibanjskih žrtava 1995. br. 1, 10000 Zagreb; Jasmina Lugarić, OIB 12397925441, Zagorska Ulica 11, 49282 Konjščina</derivirana_varijabla>
  </DomainObject.Predmet.StrankaFormatedWithAdressOIB>
  <DomainObject.Predmet.StrankaWithAdress>
    <izvorni_sadrzaj>FINA Regionalni centar Zagreb Trg svibanjskih žrtava 1995. br. 1,10000 Zagreb,Jasmina Lugarić Zagorska Ulica 11,49282 Konjščina</izvorni_sadrzaj>
    <derivirana_varijabla naziv="DomainObject.Predmet.StrankaWithAdress_1">FINA Regionalni centar Zagreb Trg svibanjskih žrtava 1995. br. 1,10000 Zagreb,Jasmina Lugarić Zagorska Ulica 11,49282 Konjščina</derivirana_varijabla>
  </DomainObject.Predmet.StrankaWithAdress>
  <DomainObject.Predmet.StrankaWithAdressOIB>
    <izvorni_sadrzaj>FINA Regionalni centar Zagreb, OIB 85821130368, Trg svibanjskih žrtava 1995. br. 1,10000 Zagreb,Jasmina Lugarić, OIB 12397925441, Zagorska Ulica 11,49282 Konjščina</izvorni_sadrzaj>
    <derivirana_varijabla naziv="DomainObject.Predmet.StrankaWithAdressOIB_1">FINA Regionalni centar Zagreb, OIB 85821130368, Trg svibanjskih žrtava 1995. br. 1,10000 Zagreb,Jasmina Lugarić, OIB 12397925441, Zagorska Ulica 11,49282 Konjščina</derivirana_varijabla>
  </DomainObject.Predmet.StrankaWithAdressOIB>
  <DomainObject.Predmet.StrankaNazivFormated>
    <izvorni_sadrzaj>FINA Regionalni centar Zagreb,Jasmina Lugarić</izvorni_sadrzaj>
    <derivirana_varijabla naziv="DomainObject.Predmet.StrankaNazivFormated_1">FINA Regionalni centar Zagreb,Jasmina Lugarić</derivirana_varijabla>
  </DomainObject.Predmet.StrankaNazivFormated>
  <DomainObject.Predmet.StrankaNazivFormatedOIB>
    <izvorni_sadrzaj>FINA Regionalni centar Zagreb, OIB 85821130368,Jasmina Lugarić, OIB 12397925441</izvorni_sadrzaj>
    <derivirana_varijabla naziv="DomainObject.Predmet.StrankaNazivFormatedOIB_1">FINA Regionalni centar Zagreb, OIB 85821130368,Jasmina Lugarić, OIB 12397925441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Jasmina Lugarić</item>
    </izvorni_sadrzaj>
    <derivirana_varijabla naziv="DomainObject.Predmet.StrankaListFormated_1">
      <item>FINA Regionalni centar Zagreb</item>
      <item>Jasmina Lugarić</item>
    </derivirana_varijabla>
  </DomainObject.Predmet.StrankaListFormated>
  <DomainObject.Predmet.StrankaListFormatedOIB>
    <izvorni_sadrzaj>
      <item>FINA Regionalni centar Zagreb, OIB 85821130368</item>
      <item>Jasmina Lugarić, OIB 12397925441</item>
    </izvorni_sadrzaj>
    <derivirana_varijabla naziv="DomainObject.Predmet.StrankaListFormatedOIB_1">
      <item>FINA Regionalni centar Zagreb, OIB 85821130368</item>
      <item>Jasmina Lugarić, OIB 12397925441</item>
    </derivirana_varijabla>
  </DomainObject.Predmet.StrankaListFormatedOIB>
  <DomainObject.Predmet.StrankaListFormatedWithAdress>
    <izvorni_sadrzaj>
      <item>FINA Regionalni centar Zagreb, Trg svibanjskih žrtava 1995. br. 1, 10000 Zagreb</item>
      <item>Jasmina Lugarić, Zagorska Ulica 11, 49282 Konjščina</item>
    </izvorni_sadrzaj>
    <derivirana_varijabla naziv="DomainObject.Predmet.StrankaListFormatedWithAdress_1">
      <item>FINA Regionalni centar Zagreb, Trg svibanjskih žrtava 1995. br. 1, 10000 Zagreb</item>
      <item>Jasmina Lugarić, Zagorska Ulica 11, 49282 Konjščina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Jasmina Lugarić, OIB 12397925441, Zagorska Ulica 11, 49282 Konjščina</item>
    </izvorni_sadrzaj>
    <derivirana_varijabla naziv="DomainObject.Predmet.StrankaListFormatedWithAdressOIB_1">
      <item>FINA Regionalni centar Zagreb, OIB 85821130368, Trg svibanjskih žrtava 1995. br. 1, 10000 Zagreb</item>
      <item>Jasmina Lugarić, OIB 12397925441, Zagorska Ulica 11, 49282 Konjščina</item>
    </derivirana_varijabla>
  </DomainObject.Predmet.StrankaListFormatedWithAdressOIB>
  <DomainObject.Predmet.StrankaListNazivFormated>
    <izvorni_sadrzaj>
      <item>FINA Regionalni centar Zagreb</item>
      <item>Jasmina Lugarić</item>
    </izvorni_sadrzaj>
    <derivirana_varijabla naziv="DomainObject.Predmet.StrankaListNazivFormated_1">
      <item>FINA Regionalni centar Zagreb</item>
      <item>Jasmina Lugarić</item>
    </derivirana_varijabla>
  </DomainObject.Predmet.StrankaListNazivFormated>
  <DomainObject.Predmet.StrankaListNazivFormatedOIB>
    <izvorni_sadrzaj>
      <item>FINA Regionalni centar Zagreb, OIB 85821130368</item>
      <item>Jasmina Lugarić, OIB 12397925441</item>
    </izvorni_sadrzaj>
    <derivirana_varijabla naziv="DomainObject.Predmet.StrankaListNazivFormatedOIB_1">
      <item>FINA Regionalni centar Zagreb, OIB 85821130368</item>
      <item>Jasmina Lugarić, OIB 12397925441</item>
    </derivirana_varijabla>
  </DomainObject.Predmet.StrankaListNazivFormatedOIB>
  <DomainObject.Predmet.ProtuStrankaListFormated>
    <izvorni_sadrzaj>
      <item>L.K.L. jednostavno društvo s ograničenom odgovornošću za trgovinu i usluge zastupanog po punomoćniku Jasmina Lugarić</item>
    </izvorni_sadrzaj>
    <derivirana_varijabla naziv="DomainObject.Predmet.ProtuStrankaListFormated_1">
      <item>L.K.L. jednostavno društvo s ograničenom odgovornošću za trgovinu i usluge zastupanog po punomoćniku Jasmina Lugarić</item>
    </derivirana_varijabla>
  </DomainObject.Predmet.ProtuStrankaListFormated>
  <DomainObject.Predmet.ProtuStrankaListFormatedOIB>
    <izvorni_sadrzaj>
      <item>L.K.L. jednostavno društvo s ograničenom odgovornošću za trgovinu i usluge, OIB 55915597104 zastupanog po punomoćniku Jasmina Lugarić</item>
    </izvorni_sadrzaj>
    <derivirana_varijabla naziv="DomainObject.Predmet.ProtuStrankaListFormatedOIB_1">
      <item>L.K.L. jednostavno društvo s ograničenom odgovornošću za trgovinu i usluge, OIB 55915597104 zastupanog po punomoćniku Jasmina Lugarić</item>
    </derivirana_varijabla>
  </DomainObject.Predmet.ProtuStrankaListFormatedOIB>
  <DomainObject.Predmet.ProtuStrankaListFormatedWithAdress>
    <izvorni_sadrzaj>
      <item>L.K.L. jednostavno društvo s ograničenom odgovornošću za trgovinu i usluge, Klimen 8, 49282 Klimen zastupanog po punomoćniku Jasmina Lugarić</item>
    </izvorni_sadrzaj>
    <derivirana_varijabla naziv="DomainObject.Predmet.ProtuStrankaListFormatedWithAdress_1">
      <item>L.K.L. jednostavno društvo s ograničenom odgovornošću za trgovinu i usluge, Klimen 8, 49282 Klimen zastupanog po punomoćniku Jasmina Lugarić</item>
    </derivirana_varijabla>
  </DomainObject.Predmet.ProtuStrankaListFormatedWithAdress>
  <DomainObject.Predmet.ProtuStrankaListFormatedWithAdressOIB>
    <izvorni_sadrzaj>
      <item>L.K.L. jednostavno društvo s ograničenom odgovornošću za trgovinu i usluge, OIB 55915597104, Klimen 8, 49282 Klimen zastupanog po punomoćniku Jasmina Lugarić</item>
    </izvorni_sadrzaj>
    <derivirana_varijabla naziv="DomainObject.Predmet.ProtuStrankaListFormatedWithAdressOIB_1">
      <item>L.K.L. jednostavno društvo s ograničenom odgovornošću za trgovinu i usluge, OIB 55915597104, Klimen 8, 49282 Klimen zastupanog po punomoćniku Jasmina Lugarić</item>
    </derivirana_varijabla>
  </DomainObject.Predmet.ProtuStrankaListFormatedWithAdressOIB>
  <DomainObject.Predmet.ProtuStrankaListNazivFormated>
    <izvorni_sadrzaj>
      <item>L.K.L. jednostavno društvo s ograničenom odgovornošću za trgovinu i usluge</item>
    </izvorni_sadrzaj>
    <derivirana_varijabla naziv="DomainObject.Predmet.ProtuStrankaListNazivFormated_1">
      <item>L.K.L. jednostavno društvo s ograničenom odgovornošću za trgovinu i usluge</item>
    </derivirana_varijabla>
  </DomainObject.Predmet.ProtuStrankaListNazivFormated>
  <DomainObject.Predmet.ProtuStrankaListNazivFormatedOIB>
    <izvorni_sadrzaj>
      <item>L.K.L. jednostavno društvo s ograničenom odgovornošću za trgovinu i usluge, OIB 55915597104</item>
    </izvorni_sadrzaj>
    <derivirana_varijabla naziv="DomainObject.Predmet.ProtuStrankaListNazivFormatedOIB_1">
      <item>L.K.L. jednostavno društvo s ograničenom odgovornošću za trgovinu i usluge, OIB 55915597104</item>
    </derivirana_varijabla>
  </DomainObject.Predmet.ProtuStrankaListNazivFormatedOIB>
  <DomainObject.Predmet.OstaliListFormated>
    <izvorni_sadrzaj>
      <item>Jasmina Lugarić punomoćnik sudionika u postupku L.K.L. jednostavno društvo s ograničenom odgovornošću za trgovinu i usluge</item>
    </izvorni_sadrzaj>
    <derivirana_varijabla naziv="DomainObject.Predmet.OstaliListFormated_1">
      <item>Jasmina Lugarić punomoćnik sudionika u postupku L.K.L. jednostavno društvo s ograničenom odgovornošću za trgovinu i usluge</item>
    </derivirana_varijabla>
  </DomainObject.Predmet.OstaliListFormated>
  <DomainObject.Predmet.OstaliListFormatedOIB>
    <izvorni_sadrzaj>
      <item>Jasmina Lugarić, OIB 12397925441 punomoćnik sudionika u postupku L.K.L. jednostavno društvo s ograničenom odgovornošću za trgovinu i usluge</item>
    </izvorni_sadrzaj>
    <derivirana_varijabla naziv="DomainObject.Predmet.OstaliListFormatedOIB_1">
      <item>Jasmina Lugarić, OIB 12397925441 punomoćnik sudionika u postupku L.K.L. jednostavno društvo s ograničenom odgovornošću za trgovinu i usluge</item>
    </derivirana_varijabla>
  </DomainObject.Predmet.OstaliListFormatedOIB>
  <DomainObject.Predmet.OstaliListFormatedWithAdress>
    <izvorni_sadrzaj>
      <item>Jasmina Lugarić, Zagorska Ulica 11, 49282 Konjščina punomoćnik sudionika u postupku L.K.L. jednostavno društvo s ograničenom odgovornošću za trgovinu i usluge</item>
    </izvorni_sadrzaj>
    <derivirana_varijabla naziv="DomainObject.Predmet.OstaliListFormatedWithAdress_1">
      <item>Jasmina Lugarić, Zagorska Ulica 11, 49282 Konjščina punomoćnik sudionika u postupku L.K.L. jednostavno društvo s ograničenom odgovornošću za trgovinu i usluge</item>
    </derivirana_varijabla>
  </DomainObject.Predmet.OstaliListFormatedWithAdress>
  <DomainObject.Predmet.OstaliListFormatedWithAdressOIB>
    <izvorni_sadrzaj>
      <item>Jasmina Lugarić, OIB 12397925441, Zagorska Ulica 11, 49282 Konjščina punomoćnik sudionika u postupku L.K.L. jednostavno društvo s ograničenom odgovornošću za trgovinu i usluge</item>
    </izvorni_sadrzaj>
    <derivirana_varijabla naziv="DomainObject.Predmet.OstaliListFormatedWithAdressOIB_1">
      <item>Jasmina Lugarić, OIB 12397925441, Zagorska Ulica 11, 49282 Konjščina punomoćnik sudionika u postupku L.K.L. jednostavno društvo s ograničenom odgovornošću za trgovinu i usluge</item>
    </derivirana_varijabla>
  </DomainObject.Predmet.OstaliListFormatedWithAdressOIB>
  <DomainObject.Predmet.OstaliListNazivFormated>
    <izvorni_sadrzaj>
      <item>Jasmina Lugarić</item>
    </izvorni_sadrzaj>
    <derivirana_varijabla naziv="DomainObject.Predmet.OstaliListNazivFormated_1">
      <item>Jasmina Lugarić</item>
    </derivirana_varijabla>
  </DomainObject.Predmet.OstaliListNazivFormated>
  <DomainObject.Predmet.OstaliListNazivFormatedOIB>
    <izvorni_sadrzaj>
      <item>Jasmina Lugarić, OIB 12397925441</item>
    </izvorni_sadrzaj>
    <derivirana_varijabla naziv="DomainObject.Predmet.OstaliListNazivFormatedOIB_1">
      <item>Jasmina Lugarić, OIB 12397925441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L.K.L. jednostavno društvo s ograničenom odgovornošću za trgovinu i usluge</izvorni_sadrzaj>
    <derivirana_varijabla naziv="DomainObject.Predmet.ProtustrankaIDrugi_1">L.K.L.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L.K.L. jednostavno društvo s ograničenom odgovornošću za trgovinu i usluge, OIB 55915597104, Klimen 8, 49282 Klimen</izvorni_sadrzaj>
    <derivirana_varijabla naziv="DomainObject.Predmet.ProtustrankaIDrugiAdressOIB_1">L.K.L. jednostavno društvo s ograničenom odgovornošću za trgovinu i usluge, OIB 55915597104, Klimen 8, 49282 Klimen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L.K.L. jednostavno društvo s ograničenom odgovornošću za trgovinu i usluge</item>
      <item>FINA Regionalni centar Zagreb</item>
      <item>Jasmina Lugarić</item>
      <item>Jasmina Lugarić</item>
    </izvorni_sadrzaj>
    <derivirana_varijabla naziv="DomainObject.Predmet.SudioniciListNaziv_1">
      <item>L.K.L. jednostavno društvo s ograničenom odgovornošću za trgovinu i usluge</item>
      <item>FINA Regionalni centar Zagreb</item>
      <item>Jasmina Lugarić</item>
      <item>Jasmina Lugarić</item>
    </derivirana_varijabla>
  </DomainObject.Predmet.SudioniciListNaziv>
  <DomainObject.Predmet.SudioniciListAdressOIB>
    <izvorni_sadrzaj>
      <item>L.K.L. jednostavno društvo s ograničenom odgovornošću za trgovinu i usluge, OIB 55915597104, Klimen 8,49282 Klimen</item>
      <item>FINA Regionalni centar Zagreb, OIB 85821130368, Trg svibanjskih žrtava 1995. br. 1,10000 Zagreb</item>
      <item>Jasmina Lugarić, OIB 12397925441, Zagorska Ulica 11,49282 Konjščina</item>
      <item>Jasmina Lugarić, OIB 12397925441, Zagorska Ulica 11,49282 Konjščina</item>
    </izvorni_sadrzaj>
    <derivirana_varijabla naziv="DomainObject.Predmet.SudioniciListAdressOIB_1">
      <item>L.K.L. jednostavno društvo s ograničenom odgovornošću za trgovinu i usluge, OIB 55915597104, Klimen 8,49282 Klimen</item>
      <item>FINA Regionalni centar Zagreb, OIB 85821130368, Trg svibanjskih žrtava 1995. br. 1,10000 Zagreb</item>
      <item>Jasmina Lugarić, OIB 12397925441, Zagorska Ulica 11,49282 Konjščina</item>
      <item>Jasmina Lugarić, OIB 12397925441, Zagorska Ulica 11,49282 Konjščina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55915597104</item>
      <item>, OIB 85821130368</item>
      <item>, OIB 12397925441</item>
      <item>, OIB 12397925441</item>
    </izvorni_sadrzaj>
    <derivirana_varijabla naziv="DomainObject.Predmet.SudioniciListNazivOIB_1">
      <item>, OIB 55915597104</item>
      <item>, OIB 85821130368</item>
      <item>, OIB 12397925441</item>
      <item>, OIB 12397925441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96A6B9-89BA-4A33-B62C-2DBE35A2A9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795</properties:Words>
  <properties:Characters>4456</properties:Characters>
  <properties:Lines>90</properties:Lines>
  <properties:Paragraphs>29</properties:Paragraphs>
  <properties:TotalTime>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Valentina Gabud</cp:lastModifiedBy>
  <cp:lastPrinted>2018-01-08T12:12:00Z</cp:lastPrinted>
  <dcterms:modified xmlns:xsi="http://www.w3.org/2001/XMLSchema-instance" xsi:type="dcterms:W3CDTF">2018-01-08T12:12:00Z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