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9e86a24" w14:textId="9e86a2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70537A">
        <w:rPr>
          <w:sz w:val="24"/>
        </w:rPr>
        <w:t>1705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70537A" w:rsidR="0070537A">
        <w:rPr>
          <w:sz w:val="24"/>
          <w:szCs w:val="24"/>
        </w:rPr>
        <w:t>BEŠTEK VISOKOGRADNJA d.o.o., OIB: 99536359436, Bolč, Bolč 150, 10344 Farkaševac</w:t>
      </w:r>
      <w:r w:rsidR="00913F35">
        <w:rPr>
          <w:sz w:val="24"/>
          <w:szCs w:val="24"/>
        </w:rPr>
        <w:t>, 29</w:t>
      </w:r>
      <w:r w:rsidRPr="00116863" w:rsidR="00116863">
        <w:rPr>
          <w:sz w:val="24"/>
          <w:szCs w:val="24"/>
        </w:rPr>
        <w:t>. srpnja 2019.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70537A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70537A" w:rsidR="0070537A">
        <w:rPr>
          <w:sz w:val="24"/>
          <w:szCs w:val="24"/>
        </w:rPr>
        <w:t>Darko Beštek, OIB: 27323728514, Bolč, Bolč 150, 10344 Farkaševac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70537A">
        <w:rPr>
          <w:sz w:val="24"/>
          <w:szCs w:val="24"/>
        </w:rPr>
        <w:t>1705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70537A" w:rsidR="0070537A">
        <w:rPr>
          <w:sz w:val="24"/>
          <w:szCs w:val="24"/>
        </w:rPr>
        <w:t>BEŠTEK VISOKOGRADNJA d.o.o., OIB: 99536359436, Bolč, Bolč 150, 10344 Farkaševac</w:t>
      </w:r>
      <w:r w:rsidR="0030609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70537A">
        <w:rPr>
          <w:sz w:val="24"/>
          <w:szCs w:val="24"/>
        </w:rPr>
        <w:t>15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913F35">
        <w:rPr>
          <w:sz w:val="24"/>
        </w:rPr>
        <w:t>29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13F3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70537A">
      <w:rPr>
        <w:sz w:val="24"/>
        <w:szCs w:val="24"/>
      </w:rPr>
      <w:t>1705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71549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0537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3F35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13F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3F3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3F3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3F3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3F3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F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St-1705/2019</izvorni_sadrzaj>
    <derivirana_varijabla naziv="DomainObject.Predmet.OznakaBroj_1">St-1705/2019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BEŠTEK VISOKOGRADNJA d.o.o.</izvorni_sadrzaj>
    <derivirana_varijabla naziv="DomainObject.Predmet.ProtustrankaFormated_1">  BEŠTEK VISOKOGRADNJA d.o.o.</derivirana_varijabla>
  </DomainObject.Predmet.ProtustrankaFormated>
  <DomainObject.Predmet.ProtustrankaFormatedOIB>
    <izvorni_sadrzaj>  BEŠTEK VISOKOGRADNJA d.o.o., OIB 99536359436</izvorni_sadrzaj>
    <derivirana_varijabla naziv="DomainObject.Predmet.ProtustrankaFormatedOIB_1">  BEŠTEK VISOKOGRADNJA d.o.o., OIB 99536359436</derivirana_varijabla>
  </DomainObject.Predmet.ProtustrankaFormatedOIB>
  <DomainObject.Predmet.ProtustrankaFormatedWithAdress>
    <izvorni_sadrzaj> BEŠTEK VISOKOGRADNJA d.o.o., Bolč, Bolč 150, 10342 Farkaševac</izvorni_sadrzaj>
    <derivirana_varijabla naziv="DomainObject.Predmet.ProtustrankaFormatedWithAdress_1"> BEŠTEK VISOKOGRADNJA d.o.o., Bolč, Bolč 150, 10342 Farkaševac</derivirana_varijabla>
  </DomainObject.Predmet.ProtustrankaFormatedWithAdress>
  <DomainObject.Predmet.ProtustrankaFormatedWithAdressOIB>
    <izvorni_sadrzaj> BEŠTEK VISOKOGRADNJA d.o.o., OIB 99536359436, Bolč, Bolč 150, 10342 Farkaševac</izvorni_sadrzaj>
    <derivirana_varijabla naziv="DomainObject.Predmet.ProtustrankaFormatedWithAdressOIB_1"> BEŠTEK VISOKOGRADNJA d.o.o., OIB 99536359436, Bolč, Bolč 150, 10342 Farkaševac</derivirana_varijabla>
  </DomainObject.Predmet.ProtustrankaFormatedWithAdressOIB>
  <DomainObject.Predmet.ProtustrankaWithAdress>
    <izvorni_sadrzaj>BEŠTEK VISOKOGRADNJA d.o.o. Bolč, Bolč 150, 10342 Farkaševac</izvorni_sadrzaj>
    <derivirana_varijabla naziv="DomainObject.Predmet.ProtustrankaWithAdress_1">BEŠTEK VISOKOGRADNJA d.o.o. Bolč, Bolč 150, 10342 Farkaševac</derivirana_varijabla>
  </DomainObject.Predmet.ProtustrankaWithAdress>
  <DomainObject.Predmet.ProtustrankaWithAdressOIB>
    <izvorni_sadrzaj>BEŠTEK VISOKOGRADNJA d.o.o., OIB 99536359436, Bolč, Bolč 150, 10342 Farkaševac</izvorni_sadrzaj>
    <derivirana_varijabla naziv="DomainObject.Predmet.ProtustrankaWithAdressOIB_1">BEŠTEK VISOKOGRADNJA d.o.o., OIB 99536359436, Bolč, Bolč 150, 10342 Farkaševac</derivirana_varijabla>
  </DomainObject.Predmet.ProtustrankaWithAdressOIB>
  <DomainObject.Predmet.ProtustrankaNazivFormated>
    <izvorni_sadrzaj>BEŠTEK VISOKOGRADNJA d.o.o.</izvorni_sadrzaj>
    <derivirana_varijabla naziv="DomainObject.Predmet.ProtustrankaNazivFormated_1">BEŠTEK VISOKOGRADNJA d.o.o.</derivirana_varijabla>
  </DomainObject.Predmet.ProtustrankaNazivFormated>
  <DomainObject.Predmet.ProtustrankaNazivFormatedOIB>
    <izvorni_sadrzaj>BEŠTEK VISOKOGRADNJA d.o.o., OIB 99536359436</izvorni_sadrzaj>
    <derivirana_varijabla naziv="DomainObject.Predmet.ProtustrankaNazivFormatedOIB_1">BEŠTEK VISOKOGRADNJA d.o.o., OIB 99536359436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BEŠTEK VISOKOGRADNJA d.o.o.</item>
    </izvorni_sadrzaj>
    <derivirana_varijabla naziv="DomainObject.Predmet.ProtuStrankaListFormated_1">
      <item>BEŠTEK VISOKOGRADNJA d.o.o.</item>
    </derivirana_varijabla>
  </DomainObject.Predmet.ProtuStrankaListFormated>
  <DomainObject.Predmet.ProtuStrankaListFormatedOIB>
    <izvorni_sadrzaj>
      <item>BEŠTEK VISOKOGRADNJA d.o.o., OIB 99536359436</item>
    </izvorni_sadrzaj>
    <derivirana_varijabla naziv="DomainObject.Predmet.ProtuStrankaListFormatedOIB_1">
      <item>BEŠTEK VISOKOGRADNJA d.o.o., OIB 99536359436</item>
    </derivirana_varijabla>
  </DomainObject.Predmet.ProtuStrankaListFormatedOIB>
  <DomainObject.Predmet.ProtuStrankaListFormatedWithAdress>
    <izvorni_sadrzaj>
      <item>BEŠTEK VISOKOGRADNJA d.o.o., Bolč, Bolč 150, 10342 Farkaševac</item>
    </izvorni_sadrzaj>
    <derivirana_varijabla naziv="DomainObject.Predmet.ProtuStrankaListFormatedWithAdress_1">
      <item>BEŠTEK VISOKOGRADNJA d.o.o., Bolč, Bolč 150, 10342 Farkaševac</item>
    </derivirana_varijabla>
  </DomainObject.Predmet.ProtuStrankaListFormatedWithAdress>
  <DomainObject.Predmet.ProtuStrankaListFormatedWithAdressOIB>
    <izvorni_sadrzaj>
      <item>BEŠTEK VISOKOGRADNJA d.o.o., OIB 99536359436, Bolč, Bolč 150, 10342 Farkaševac</item>
    </izvorni_sadrzaj>
    <derivirana_varijabla naziv="DomainObject.Predmet.ProtuStrankaListFormatedWithAdressOIB_1">
      <item>BEŠTEK VISOKOGRADNJA d.o.o., OIB 99536359436, Bolč, Bolč 150, 10342 Farkaševac</item>
    </derivirana_varijabla>
  </DomainObject.Predmet.ProtuStrankaListFormatedWithAdressOIB>
  <DomainObject.Predmet.ProtuStrankaListNazivFormated>
    <izvorni_sadrzaj>
      <item>BEŠTEK VISOKOGRADNJA d.o.o.</item>
    </izvorni_sadrzaj>
    <derivirana_varijabla naziv="DomainObject.Predmet.ProtuStrankaListNazivFormated_1">
      <item>BEŠTEK VISOKOGRADNJA d.o.o.</item>
    </derivirana_varijabla>
  </DomainObject.Predmet.ProtuStrankaListNazivFormated>
  <DomainObject.Predmet.ProtuStrankaListNazivFormatedOIB>
    <izvorni_sadrzaj>
      <item>BEŠTEK VISOKOGRADNJA d.o.o., OIB 99536359436</item>
    </izvorni_sadrzaj>
    <derivirana_varijabla naziv="DomainObject.Predmet.ProtuStrankaListNazivFormatedOIB_1">
      <item>BEŠTEK VISOKOGRADNJA d.o.o., OIB 99536359436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BEŠTEK VISOKOGRADNJA d.o.o.</izvorni_sadrzaj>
    <derivirana_varijabla naziv="DomainObject.Predmet.ProtustrankaIDrugi_1">BEŠTEK VISOKOGRADNJA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BEŠTEK VISOKOGRADNJA d.o.o., OIB 99536359436, Bolč, Bolč 150, 10342 Farkaševac</izvorni_sadrzaj>
    <derivirana_varijabla naziv="DomainObject.Predmet.ProtustrankaIDrugiAdressOIB_1">BEŠTEK VISOKOGRADNJA d.o.o., OIB 99536359436, Bolč, Bolč 150,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BEŠTEK VISOKOGRADNJA d.o.o.</item>
    </izvorni_sadrzaj>
    <derivirana_varijabla naziv="DomainObject.Predmet.SudioniciListNaziv_1">
      <item>FINA Regionalni centar Zagreb</item>
      <item>BEŠTEK VISOKOGRADNJA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BEŠTEK VISOKOGRADNJA d.o.o., OIB 99536359436, Bolč, Bolč 150,10342 Farkaševac</item>
    </izvorni_sadrzaj>
    <derivirana_varijabla naziv="DomainObject.Predmet.SudioniciListAdressOIB_1">
      <item>FINA Regionalni centar Zagreb, OIB 85821130368, Trg svibanjskih žrtava 1995. 1,10000 Zagreb</item>
      <item>BEŠTEK VISOKOGRADNJA d.o.o., OIB 99536359436, Bolč, Bolč 150,10342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99536359436</item>
    </izvorni_sadrzaj>
    <derivirana_varijabla naziv="DomainObject.Predmet.SudioniciListNazivOIB_1">
      <item>, OIB 85821130368</item>
      <item>, OIB 99536359436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St-1705/2019-4</izvorni_sadrzaj>
    <derivirana_varijabla naziv="DomainObject.PredzadnjaOdlukaIzPredmeta.Oznaka_1">St-1705/2019-4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2670</properties:Characters>
  <properties:Lines>84</properties:Lines>
  <properties:Paragraphs>27</properties:Paragraphs>
  <properties:TotalTime>129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2019-07-29T11:40:00Z</cp:lastPrinted>
  <dcterms:modified xmlns:xsi="http://www.w3.org/2001/XMLSchema-instance" xsi:type="dcterms:W3CDTF">2019-07-29T11:40:00Z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