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2b7c" w14:paraId="8272b7c" w:rsidRDefault="008966A4" w:rsidR="008966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074F" w:rsidR="0091074F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52847">
        <w:t>-1731</w:t>
      </w:r>
      <w:r w:rsidR="0093411A">
        <w:t>/16</w:t>
      </w:r>
      <w:r w:rsidR="0091074F">
        <w:t>-12</w:t>
      </w:r>
    </w:p>
    <w:p w:rsidRDefault="00586DD5" w:rsidP="00586DD5" w:rsidR="00586DD5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852847" w:rsidRPr="00852847">
        <w:rPr>
          <w:lang w:val="pt-BR"/>
        </w:rPr>
        <w:t>MARDU-EXSTO j.d.o.o., Hrnjanec, Kosi 17, OIB: 40303674785</w:t>
      </w:r>
      <w:r w:rsidRPr="008966A4">
        <w:rPr>
          <w:lang w:val="pt-BR"/>
        </w:rPr>
        <w:t xml:space="preserve">, </w:t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52847" w:rsidRPr="00852847">
        <w:rPr>
          <w:lang w:val="pt-BR"/>
        </w:rPr>
        <w:t>MARDU-EXSTO j.d.o.o., Hrnjanec, Kosi 17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852847">
        <w:t>11.45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proofErr w:type="spellStart"/>
      <w:r w:rsidR="00852847">
        <w:t>Raiffeisenbank</w:t>
      </w:r>
      <w:proofErr w:type="spellEnd"/>
      <w:r w:rsidR="00852847">
        <w:t xml:space="preserve"> </w:t>
      </w:r>
      <w:proofErr w:type="spellStart"/>
      <w:r w:rsidR="00852847">
        <w:t>Austria</w:t>
      </w:r>
      <w:proofErr w:type="spellEnd"/>
      <w:r w:rsidR="00D876F4">
        <w:t xml:space="preserve">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852847">
        <w:t>Marijanu Duhu</w:t>
      </w:r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852847">
        <w:t>iz podneska od 23</w:t>
      </w:r>
      <w:r>
        <w:t>. lipnja 2016.</w:t>
      </w: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0633F8" w:rsidP="0091074F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91074F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1074F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0633F8" w:rsidP="00F213B6" w:rsidR="000633F8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</w:p>
    <w:p w:rsidRDefault="006B708C" w:rsidP="0093411A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91074F" w:rsidP="006B708C" w:rsidR="0091074F"/>
    <w:p w:rsidRDefault="0091074F" w:rsidP="006B708C" w:rsidR="0091074F"/>
    <w:p w:rsidRDefault="0091074F" w:rsidP="001745C1" w:rsidR="0091074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1074F" w:rsidP="0091074F" w:rsidR="0091074F"/>
    <w:p w:rsidRDefault="0091074F" w:rsidP="0091074F" w:rsidR="0091074F">
      <w:pPr>
        <w:ind w:left="1080"/>
      </w:pPr>
    </w:p>
    <w:p w:rsidRDefault="00B639DE" w:rsidP="0055478B" w:rsidR="00B639DE" w:rsidRPr="00586DD5"/>
    <w:sectPr w:rsidSect="00602EBC"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52847"/>
    <w:rsid w:val="00880F0E"/>
    <w:rsid w:val="008966A4"/>
    <w:rsid w:val="008B05F8"/>
    <w:rsid w:val="008D6FB5"/>
    <w:rsid w:val="0091074F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7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7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7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7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7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7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7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7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MARDU-EXSTO jednostavno društvo s ograničenom odgovornošću za ugostiteljstvo i građenje</izvorni_sadrzaj>
    <derivirana_varijabla naziv="DomainObject.Predmet.ProtustrankaFormated_1">  MARDU-EXSTO jednostavno društvo s ograničenom odgovornošću za ugostiteljstvo i građenje</derivirana_varijabla>
  </DomainObject.Predmet.ProtustrankaFormated>
  <DomainObject.Predmet.ProtustrankaFormatedOIB>
    <izvorni_sadrzaj>  MARDU-EXSTO jednostavno društvo s ograničenom odgovornošću za ugostiteljstvo i građenje, OIB 40303674785</izvorni_sadrzaj>
    <derivirana_varijabla naziv="DomainObject.Predmet.ProtustrankaFormatedOIB_1">  MARDU-EXSTO jednostavno društvo s ograničenom odgovornošću za ugostiteljstvo i građenje, OIB 40303674785</derivirana_varijabla>
  </DomainObject.Predmet.ProtustrankaFormatedOIB>
  <DomainObject.Predmet.ProtustrankaFormatedWithAdress>
    <izvorni_sadrzaj> MARDU-EXSTO jednostavno društvo s ograničenom odgovornošću za ugostiteljstvo i građenje, Kosi 17, 10382 Hrnjanec</izvorni_sadrzaj>
    <derivirana_varijabla naziv="DomainObject.Predmet.ProtustrankaFormatedWithAdress_1"> MARDU-EXSTO jednostavno društvo s ograničenom odgovornošću za ugostiteljstvo i građenje, Kosi 17, 10382 Hrnjanec</derivirana_varijabla>
  </DomainObject.Predmet.ProtustrankaFormatedWithAdress>
  <DomainObject.Predmet.ProtustrankaFormatedWithAdressOIB>
    <izvorni_sadrzaj> MARDU-EXSTO jednostavno društvo s ograničenom odgovornošću za ugostiteljstvo i građenje, OIB 40303674785, Kosi 17, 10382 Hrnjanec</izvorni_sadrzaj>
    <derivirana_varijabla naziv="DomainObject.Predmet.ProtustrankaFormatedWithAdressOIB_1"> MARDU-EXSTO jednostavno društvo s ograničenom odgovornošću za ugostiteljstvo i građenje, OIB 40303674785, Kosi 17, 10382 Hrnjanec</derivirana_varijabla>
  </DomainObject.Predmet.ProtustrankaFormatedWithAdressOIB>
  <DomainObject.Predmet.ProtustrankaWithAdress>
    <izvorni_sadrzaj>MARDU-EXSTO jednostavno društvo s ograničenom odgovornošću za ugostiteljstvo i građenje Kosi 17, 10382 Hrnjanec</izvorni_sadrzaj>
    <derivirana_varijabla naziv="DomainObject.Predmet.ProtustrankaWithAdress_1">MARDU-EXSTO jednostavno društvo s ograničenom odgovornošću za ugostiteljstvo i građenje Kosi 17, 10382 Hrnjanec</derivirana_varijabla>
  </DomainObject.Predmet.ProtustrankaWithAdress>
  <DomainObject.Predmet.ProtustrankaWithAdressOIB>
    <izvorni_sadrzaj>MARDU-EXSTO jednostavno društvo s ograničenom odgovornošću za ugostiteljstvo i građenje, OIB 40303674785, Kosi 17, 10382 Hrnjanec</izvorni_sadrzaj>
    <derivirana_varijabla naziv="DomainObject.Predmet.ProtustrankaWithAdressOIB_1">MARDU-EXSTO jednostavno društvo s ograničenom odgovornošću za ugostiteljstvo i građenje, OIB 40303674785, Kosi 17, 10382 Hrnjanec</derivirana_varijabla>
  </DomainObject.Predmet.ProtustrankaWithAdressOIB>
  <DomainObject.Predmet.ProtustrankaNazivFormated>
    <izvorni_sadrzaj>MARDU-EXSTO jednostavno društvo s ograničenom odgovornošću za ugostiteljstvo i građenje</izvorni_sadrzaj>
    <derivirana_varijabla naziv="DomainObject.Predmet.ProtustrankaNazivFormated_1">MARDU-EXSTO jednostavno društvo s ograničenom odgovornošću za ugostiteljstvo i građenje</derivirana_varijabla>
  </DomainObject.Predmet.ProtustrankaNazivFormated>
  <DomainObject.Predmet.ProtustrankaNazivFormatedOIB>
    <izvorni_sadrzaj>MARDU-EXSTO jednostavno društvo s ograničenom odgovornošću za ugostiteljstvo i građenje, OIB 40303674785</izvorni_sadrzaj>
    <derivirana_varijabla naziv="DomainObject.Predmet.ProtustrankaNazivFormatedOIB_1">MARDU-EXSTO jednostavno društvo s ograničenom odgovornošću za ugostiteljstvo i građenje, OIB 40303674785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Duh</izvorni_sadrzaj>
    <derivirana_varijabla naziv="DomainObject.Predmet.StrankaFormated_1">  FINA Regionalni centar Zagreb; Marijan Duh</derivirana_varijabla>
  </DomainObject.Predmet.StrankaFormated>
  <DomainObject.Predmet.StrankaFormatedOIB>
    <izvorni_sadrzaj>  FINA Regionalni centar Zagreb, OIB 85821130368; Marijan Duh, OIB 65449226993</izvorni_sadrzaj>
    <derivirana_varijabla naziv="DomainObject.Predmet.StrankaFormatedOIB_1">  FINA Regionalni centar Zagreb, OIB 85821130368; Marijan Duh, OIB 65449226993</derivirana_varijabla>
  </DomainObject.Predmet.StrankaFormatedOIB>
  <DomainObject.Predmet.StrankaFormatedWithAdress>
    <izvorni_sadrzaj> FINA Regionalni centar Zagreb, Trg svibanjskih žrtava 1995. br. 1, 10000 Zagreb; Marijan Duh, Ulica Kosi 17, 10382 Hrnjanec</izvorni_sadrzaj>
    <derivirana_varijabla naziv="DomainObject.Predmet.StrankaFormatedWithAdress_1"> FINA Regionalni centar Zagreb, Trg svibanjskih žrtava 1995. br. 1, 10000 Zagreb; Marijan Duh, Ulica Kosi 17, 10382 Hrnjanec</derivirana_varijabla>
  </DomainObject.Predmet.StrankaFormatedWithAdress>
  <DomainObject.Predmet.StrankaFormatedWithAdressOIB>
    <izvorni_sadrzaj> FINA Regionalni centar Zagreb, OIB 85821130368, Trg svibanjskih žrtava 1995. br. 1, 10000 Zagreb; Marijan Duh, OIB 65449226993, Ulica Kosi 17, 10382 Hrnjanec</izvorni_sadrzaj>
    <derivirana_varijabla naziv="DomainObject.Predmet.StrankaFormatedWithAdressOIB_1"> FINA Regionalni centar Zagreb, OIB 85821130368, Trg svibanjskih žrtava 1995. br. 1, 10000 Zagreb; Marijan Duh, OIB 65449226993, Ulica Kosi 17, 10382 Hrnjanec</derivirana_varijabla>
  </DomainObject.Predmet.StrankaFormatedWithAdressOIB>
  <DomainObject.Predmet.StrankaWithAdress>
    <izvorni_sadrzaj>FINA Regionalni centar Zagreb Trg svibanjskih žrtava 1995. br. 1,10000 Zagreb,Marijan Duh Ulica Kosi 17,10382 Hrnjanec</izvorni_sadrzaj>
    <derivirana_varijabla naziv="DomainObject.Predmet.StrankaWithAdress_1">FINA Regionalni centar Zagreb Trg svibanjskih žrtava 1995. br. 1,10000 Zagreb,Marijan Duh Ulica Kosi 17,10382 Hrnjanec</derivirana_varijabla>
  </DomainObject.Predmet.StrankaWithAdress>
  <DomainObject.Predmet.StrankaWithAdressOIB>
    <izvorni_sadrzaj>FINA Regionalni centar Zagreb, OIB 85821130368, Trg svibanjskih žrtava 1995. br. 1,10000 Zagreb,Marijan Duh, OIB 65449226993, Ulica Kosi 17,10382 Hrnjanec</izvorni_sadrzaj>
    <derivirana_varijabla naziv="DomainObject.Predmet.StrankaWithAdressOIB_1">FINA Regionalni centar Zagreb, OIB 85821130368, Trg svibanjskih žrtava 1995. br. 1,10000 Zagreb,Marijan Duh, OIB 65449226993, Ulica Kosi 17,10382 Hrnjanec</derivirana_varijabla>
  </DomainObject.Predmet.StrankaWithAdressOIB>
  <DomainObject.Predmet.StrankaNazivFormated>
    <izvorni_sadrzaj>FINA Regionalni centar Zagreb,Marijan Duh</izvorni_sadrzaj>
    <derivirana_varijabla naziv="DomainObject.Predmet.StrankaNazivFormated_1">FINA Regionalni centar Zagreb,Marijan Duh</derivirana_varijabla>
  </DomainObject.Predmet.StrankaNazivFormated>
  <DomainObject.Predmet.StrankaNazivFormatedOIB>
    <izvorni_sadrzaj>FINA Regionalni centar Zagreb, OIB 85821130368,Marijan Duh, OIB 65449226993</izvorni_sadrzaj>
    <derivirana_varijabla naziv="DomainObject.Predmet.StrankaNazivFormatedOIB_1">FINA Regionalni centar Zagreb, OIB 85821130368,Marijan Duh, OIB 65449226993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Marijan Duh</item>
    </izvorni_sadrzaj>
    <derivirana_varijabla naziv="DomainObject.Predmet.StrankaListFormated_1">
      <item>FINA Regionalni centar Zagreb</item>
      <item>Marijan Duh</item>
    </derivirana_varijabla>
  </DomainObject.Predmet.StrankaListFormated>
  <DomainObject.Predmet.StrankaListFormatedOIB>
    <izvorni_sadrzaj>
      <item>FINA Regionalni centar Zagreb, OIB 85821130368</item>
      <item>Marijan Duh, OIB 65449226993</item>
    </izvorni_sadrzaj>
    <derivirana_varijabla naziv="DomainObject.Predmet.StrankaListFormatedOIB_1">
      <item>FINA Regionalni centar Zagreb, OIB 85821130368</item>
      <item>Marijan Duh, OIB 65449226993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Duh, Ulica Kosi 17, 10382 Hrnjanec</item>
    </izvorni_sadrzaj>
    <derivirana_varijabla naziv="DomainObject.Predmet.StrankaListFormatedWithAdress_1">
      <item>FINA Regionalni centar Zagreb, Trg svibanjskih žrtava 1995. br. 1, 10000 Zagreb</item>
      <item>Marijan Duh, Ulica Kosi 17, 10382 Hrnjanec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Duh, OIB 65449226993, Ulica Kosi 17, 10382 Hrnjanec</item>
    </izvorni_sadrzaj>
    <derivirana_varijabla naziv="DomainObject.Predmet.StrankaListFormatedWithAdressOIB_1">
      <item>FINA Regionalni centar Zagreb, OIB 85821130368, Trg svibanjskih žrtava 1995. br. 1, 10000 Zagreb</item>
      <item>Marijan Duh, OIB 65449226993, Ulica Kosi 17, 10382 Hrnjanec</item>
    </derivirana_varijabla>
  </DomainObject.Predmet.StrankaListFormatedWithAdressOIB>
  <DomainObject.Predmet.StrankaListNazivFormated>
    <izvorni_sadrzaj>
      <item>FINA Regionalni centar Zagreb</item>
      <item>Marijan Duh</item>
    </izvorni_sadrzaj>
    <derivirana_varijabla naziv="DomainObject.Predmet.StrankaListNazivFormated_1">
      <item>FINA Regionalni centar Zagreb</item>
      <item>Marijan Duh</item>
    </derivirana_varijabla>
  </DomainObject.Predmet.StrankaListNazivFormated>
  <DomainObject.Predmet.StrankaListNazivFormatedOIB>
    <izvorni_sadrzaj>
      <item>FINA Regionalni centar Zagreb, OIB 85821130368</item>
      <item>Marijan Duh, OIB 65449226993</item>
    </izvorni_sadrzaj>
    <derivirana_varijabla naziv="DomainObject.Predmet.StrankaListNazivFormatedOIB_1">
      <item>FINA Regionalni centar Zagreb, OIB 85821130368</item>
      <item>Marijan Duh, OIB 65449226993</item>
    </derivirana_varijabla>
  </DomainObject.Predmet.StrankaListNazivFormatedOIB>
  <DomainObject.Predmet.ProtuStrankaListFormated>
    <izvorni_sadrzaj>
      <item>MARDU-EXSTO jednostavno društvo s ograničenom odgovornošću za ugostiteljstvo i građenje</item>
    </izvorni_sadrzaj>
    <derivirana_varijabla naziv="DomainObject.Predmet.ProtuStrankaListFormated_1">
      <item>MARDU-EXSTO jednostavno društvo s ograničenom odgovornošću za ugostiteljstvo i građenje</item>
    </derivirana_varijabla>
  </DomainObject.Predmet.ProtuStrankaListFormated>
  <DomainObject.Predmet.ProtuStrankaListFormatedOIB>
    <izvorni_sadrzaj>
      <item>MARDU-EXSTO jednostavno društvo s ograničenom odgovornošću za ugostiteljstvo i građenje, OIB 40303674785</item>
    </izvorni_sadrzaj>
    <derivirana_varijabla naziv="DomainObject.Predmet.ProtuStrankaListFormatedOIB_1">
      <item>MARDU-EXSTO jednostavno društvo s ograničenom odgovornošću za ugostiteljstvo i građenje, OIB 40303674785</item>
    </derivirana_varijabla>
  </DomainObject.Predmet.ProtuStrankaListFormatedOIB>
  <DomainObject.Predmet.ProtuStrankaListFormatedWithAdress>
    <izvorni_sadrzaj>
      <item>MARDU-EXSTO jednostavno društvo s ograničenom odgovornošću za ugostiteljstvo i građenje, Kosi 17, 10382 Hrnjanec</item>
    </izvorni_sadrzaj>
    <derivirana_varijabla naziv="DomainObject.Predmet.ProtuStrankaListFormatedWithAdress_1">
      <item>MARDU-EXSTO jednostavno društvo s ograničenom odgovornošću za ugostiteljstvo i građenje, Kosi 17, 10382 Hrnjanec</item>
    </derivirana_varijabla>
  </DomainObject.Predmet.ProtuStrankaListFormatedWithAdress>
  <DomainObject.Predmet.ProtuStrankaListFormatedWithAdressOIB>
    <izvorni_sadrzaj>
      <item>MARDU-EXSTO jednostavno društvo s ograničenom odgovornošću za ugostiteljstvo i građenje, OIB 40303674785, Kosi 17, 10382 Hrnjanec</item>
    </izvorni_sadrzaj>
    <derivirana_varijabla naziv="DomainObject.Predmet.ProtuStrankaListFormatedWithAdressOIB_1">
      <item>MARDU-EXSTO jednostavno društvo s ograničenom odgovornošću za ugostiteljstvo i građenje, OIB 40303674785, Kosi 17, 10382 Hrnjanec</item>
    </derivirana_varijabla>
  </DomainObject.Predmet.ProtuStrankaListFormatedWithAdressOIB>
  <DomainObject.Predmet.ProtuStrankaListNazivFormated>
    <izvorni_sadrzaj>
      <item>MARDU-EXSTO jednostavno društvo s ograničenom odgovornošću za ugostiteljstvo i građenje</item>
    </izvorni_sadrzaj>
    <derivirana_varijabla naziv="DomainObject.Predmet.ProtuStrankaListNazivFormated_1">
      <item>MARDU-EXSTO jednostavno društvo s ograničenom odgovornošću za ugostiteljstvo i građenje</item>
    </derivirana_varijabla>
  </DomainObject.Predmet.ProtuStrankaListNazivFormated>
  <DomainObject.Predmet.ProtuStrankaListNazivFormatedOIB>
    <izvorni_sadrzaj>
      <item>MARDU-EXSTO jednostavno društvo s ograničenom odgovornošću za ugostiteljstvo i građenje, OIB 40303674785</item>
    </izvorni_sadrzaj>
    <derivirana_varijabla naziv="DomainObject.Predmet.ProtuStrankaListNazivFormatedOIB_1">
      <item>MARDU-EXSTO jednostavno društvo s ograničenom odgovornošću za ugostiteljstvo i građenje, OIB 40303674785</item>
    </derivirana_varijabla>
  </DomainObject.Predmet.ProtuStrankaListNazivFormatedOIB>
  <DomainObject.Predmet.OstaliListFormated>
    <izvorni_sadrzaj>
      <item>Marijan Duh</item>
    </izvorni_sadrzaj>
    <derivirana_varijabla naziv="DomainObject.Predmet.OstaliListFormated_1">
      <item>Marijan Duh</item>
    </derivirana_varijabla>
  </DomainObject.Predmet.OstaliListFormated>
  <DomainObject.Predmet.OstaliListFormatedOIB>
    <izvorni_sadrzaj>
      <item>Marijan Duh, OIB 65449226993</item>
    </izvorni_sadrzaj>
    <derivirana_varijabla naziv="DomainObject.Predmet.OstaliListFormatedOIB_1">
      <item>Marijan Duh, OIB 65449226993</item>
    </derivirana_varijabla>
  </DomainObject.Predmet.OstaliListFormatedOIB>
  <DomainObject.Predmet.OstaliListFormatedWithAdress>
    <izvorni_sadrzaj>
      <item>Marijan Duh, Ulica Kosi 17, 10382 Hrnjanec</item>
    </izvorni_sadrzaj>
    <derivirana_varijabla naziv="DomainObject.Predmet.OstaliListFormatedWithAdress_1">
      <item>Marijan Duh, Ulica Kosi 17, 10382 Hrnjanec</item>
    </derivirana_varijabla>
  </DomainObject.Predmet.OstaliListFormatedWithAdress>
  <DomainObject.Predmet.OstaliListFormatedWithAdressOIB>
    <izvorni_sadrzaj>
      <item>Marijan Duh, OIB 65449226993, Ulica Kosi 17, 10382 Hrnjanec</item>
    </izvorni_sadrzaj>
    <derivirana_varijabla naziv="DomainObject.Predmet.OstaliListFormatedWithAdressOIB_1">
      <item>Marijan Duh, OIB 65449226993, Ulica Kosi 17, 10382 Hrnjanec</item>
    </derivirana_varijabla>
  </DomainObject.Predmet.OstaliListFormatedWithAdressOIB>
  <DomainObject.Predmet.OstaliListNazivFormated>
    <izvorni_sadrzaj>
      <item>Marijan Duh</item>
    </izvorni_sadrzaj>
    <derivirana_varijabla naziv="DomainObject.Predmet.OstaliListNazivFormated_1">
      <item>Marijan Duh</item>
    </derivirana_varijabla>
  </DomainObject.Predmet.OstaliListNazivFormated>
  <DomainObject.Predmet.OstaliListNazivFormatedOIB>
    <izvorni_sadrzaj>
      <item>Marijan Duh, OIB 65449226993</item>
    </izvorni_sadrzaj>
    <derivirana_varijabla naziv="DomainObject.Predmet.OstaliListNazivFormatedOIB_1">
      <item>Marijan Duh, OIB 65449226993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MARDU-EXSTO jednostavno društvo s ograničenom odgovornošću za ugostiteljstvo i građenje</izvorni_sadrzaj>
    <derivirana_varijabla naziv="DomainObject.Predmet.ProtustrankaIDrugi_1">MARDU-EXSTO jednostavno društvo s ograničenom odgovornošću za ugostiteljstvo i građenje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MARDU-EXSTO jednostavno društvo s ograničenom odgovornošću za ugostiteljstvo i građenje, OIB 40303674785, Kosi 17, 10382 Hrnjanec</izvorni_sadrzaj>
    <derivirana_varijabla naziv="DomainObject.Predmet.ProtustrankaIDrugiAdressOIB_1">MARDU-EXSTO jednostavno društvo s ograničenom odgovornošću za ugostiteljstvo i građenje, OIB 40303674785, Kosi 17,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MARDU-EXSTO jednostavno društvo s ograničenom odgovornošću za ugostiteljstvo i građenje</item>
      <item>Marijan Duh</item>
      <item>Marijan Duh</item>
    </izvorni_sadrzaj>
    <derivirana_varijabla naziv="DomainObject.Predmet.SudioniciListNaziv_1">
      <item>FINA Regionalni centar Zagreb</item>
      <item>MARDU-EXSTO jednostavno društvo s ograničenom odgovornošću za ugostiteljstvo i građenje</item>
      <item>Marijan Duh</item>
      <item>Marijan Duh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  <item>Marijan Duh, OIB 65449226993, Ulica Kosi 17,10382 Hrnjanec</item>
    </izvorni_sadrzaj>
    <derivirana_varijabla naziv="DomainObject.Predmet.SudioniciListAdressOIB_1"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  <item>Marijan Duh, OIB 65449226993, Ulica Kosi 17,10382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40303674785</item>
      <item>, OIB 65449226993</item>
      <item>, OIB 65449226993</item>
    </izvorni_sadrzaj>
    <derivirana_varijabla naziv="DomainObject.Predmet.SudioniciListNazivOIB_1">
      <item>, OIB 85821130368</item>
      <item>, OIB 40303674785</item>
      <item>, OIB 65449226993</item>
      <item>, OIB 65449226993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1025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Ivana Rogić</cp:lastModifiedBy>
  <cp:lastPrinted>2016-07-12T12:42:00Z</cp:lastPrinted>
  <dcterms:modified xmlns:xsi="http://www.w3.org/2001/XMLSchema-instance" xsi:type="dcterms:W3CDTF">2016-07-12T12:43:00Z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