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f4db" w14:paraId="29ef4db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5673EA" w:rsidP="00B5381D" w:rsidR="00B5381D">
      <w:pPr>
        <w:spacing w:lineRule="auto" w:line="240" w:after="0"/>
        <w:ind w:firstLine="720"/>
        <w:jc w:val="both"/>
      </w:pPr>
      <w:r w:rsidRPr="00EE2AB0"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="00992ED8" w:rsidRPr="00F67090">
        <w:t>NATURA-MILK-ĐURĐEVAC d.o.o.</w:t>
      </w:r>
      <w:r w:rsidR="00992ED8">
        <w:t>, Kolodvorska 21 A, Đurđevac</w:t>
      </w:r>
      <w:r w:rsidR="00992ED8" w:rsidRPr="00637AE3">
        <w:t xml:space="preserve">, OIB: </w:t>
      </w:r>
      <w:r w:rsidR="00992ED8" w:rsidRPr="00F67090">
        <w:t>32385533116</w:t>
      </w:r>
      <w:r w:rsidR="00992ED8" w:rsidRPr="00637AE3">
        <w:t>, 2</w:t>
      </w:r>
      <w:r w:rsidR="00992ED8">
        <w:t>6</w:t>
      </w:r>
      <w:r w:rsidR="00992ED8" w:rsidRPr="00637AE3">
        <w:t>. listopada 2018.</w:t>
      </w:r>
      <w:r w:rsidRPr="00637AE3">
        <w:t xml:space="preserve">           </w:t>
      </w:r>
    </w:p>
    <w:p w:rsidRDefault="005673EA" w:rsidP="00B5381D" w:rsidR="00B17678" w:rsidRPr="0014784E">
      <w:pPr>
        <w:spacing w:lineRule="auto" w:line="240" w:after="0"/>
        <w:ind w:firstLine="720"/>
        <w:jc w:val="both"/>
      </w:pPr>
      <w:r w:rsidRPr="00637AE3">
        <w:t xml:space="preserve">    </w:t>
      </w:r>
      <w:r w:rsidR="00B17678" w:rsidRPr="00096C2B">
        <w:t xml:space="preserve">      </w:t>
      </w:r>
    </w:p>
    <w:p w:rsidRDefault="005D48FC" w:rsidP="00B5381D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B5381D" w:rsidR="002D5FD6">
      <w:pPr>
        <w:spacing w:lineRule="auto" w:line="240" w:after="0"/>
        <w:jc w:val="center"/>
      </w:pPr>
    </w:p>
    <w:p w:rsidRDefault="007705CF" w:rsidP="00B5381D" w:rsidR="007705CF" w:rsidRPr="009B3960">
      <w:pPr>
        <w:spacing w:lineRule="auto" w:line="240" w:after="0"/>
        <w:jc w:val="center"/>
      </w:pPr>
    </w:p>
    <w:p w:rsidRDefault="00992ED8" w:rsidP="00B5381D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EE2AB0">
        <w:t xml:space="preserve">Nalaže se </w:t>
      </w:r>
      <w:r>
        <w:t>privremenom upravitelju</w:t>
      </w:r>
      <w:r w:rsidRPr="00637AE3">
        <w:t xml:space="preserve"> dužnika </w:t>
      </w:r>
      <w:r w:rsidRPr="00F67090">
        <w:t>NATURA-MILK-ĐURĐEVAC d.o.o</w:t>
      </w:r>
      <w:r>
        <w:t>., Tomislavu Jaiću, Jurnovićeva 17C, Zagreb</w:t>
      </w:r>
      <w:r w:rsidRPr="00637AE3">
        <w:t xml:space="preserve">, OIB: </w:t>
      </w:r>
      <w:r w:rsidRPr="00F67090">
        <w:t xml:space="preserve">63010498681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 w:rsidR="00B5381D">
        <w:t>primitka ovog zaključka, dostavi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992ED8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Privremeni upravitelj</w:t>
      </w:r>
      <w:r w:rsidR="005673EA">
        <w:t xml:space="preserve"> dužnika</w:t>
      </w:r>
      <w:r w:rsidR="007705CF">
        <w:t xml:space="preserve">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>Upozorava</w:t>
      </w:r>
      <w:r w:rsidR="00061B3B">
        <w:t xml:space="preserve"> se </w:t>
      </w:r>
      <w:r w:rsidR="00992ED8">
        <w:t>privremeni upravitelj</w:t>
      </w:r>
      <w:r w:rsidR="005673EA">
        <w:t xml:space="preserve"> dužnika </w:t>
      </w:r>
      <w:r w:rsidRPr="002D5FD6">
        <w:t>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992ED8">
        <w:t>16. listopada 2018.</w:t>
      </w:r>
      <w:r w:rsidR="00992ED8" w:rsidRPr="00EE2AB0">
        <w:t xml:space="preserve"> u Očevidniku redoslijeda osnova za plaćanje ima evidentirane neizvršene osnove za plaćanje u neprekinutom razdoblju od </w:t>
      </w:r>
      <w:r w:rsidR="00992ED8">
        <w:t>120</w:t>
      </w:r>
      <w:r w:rsidR="00992ED8" w:rsidRPr="00EE2AB0">
        <w:t xml:space="preserve"> dana u ukupnom iznosu od </w:t>
      </w:r>
      <w:r w:rsidR="00992ED8">
        <w:t xml:space="preserve">644.370,14 </w:t>
      </w:r>
      <w:r w:rsidR="00992ED8" w:rsidRPr="00EE2AB0">
        <w:t xml:space="preserve">kn te da dužnik ima </w:t>
      </w:r>
      <w:r w:rsidR="00992ED8">
        <w:t>1 zaposlenog</w:t>
      </w:r>
      <w:r w:rsidR="00854BDB">
        <w:t>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 w:rsidRPr="00096C2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Stoga je sud </w:t>
      </w:r>
      <w:r w:rsidRPr="00096C2B">
        <w:rPr>
          <w:rFonts w:eastAsia="Times New Roman"/>
          <w:lang w:eastAsia="hr-HR"/>
        </w:rPr>
        <w:t>sukladno čl. 16. st 1, 2 i 3 SZ-a, odlučio kao u izreci ovog zaključka.</w:t>
      </w:r>
    </w:p>
    <w:p w:rsidRDefault="007D5935" w:rsidP="00365CDA" w:rsidR="007D5935" w:rsidRPr="00096C2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83054" w:rsidP="00B91E99" w:rsidR="00C4338C" w:rsidRPr="00096C2B">
      <w:pPr>
        <w:spacing w:lineRule="auto" w:line="240" w:after="0"/>
        <w:jc w:val="center"/>
        <w:rPr>
          <w:rFonts w:eastAsia="Times New Roman"/>
          <w:lang w:eastAsia="hr-HR"/>
        </w:rPr>
      </w:pPr>
      <w:r w:rsidRPr="00096C2B">
        <w:rPr>
          <w:rFonts w:eastAsia="Times New Roman"/>
          <w:lang w:eastAsia="hr-HR"/>
        </w:rPr>
        <w:t xml:space="preserve">U Varaždinu </w:t>
      </w:r>
      <w:r w:rsidR="005673EA">
        <w:rPr>
          <w:rFonts w:eastAsia="Times New Roman"/>
          <w:lang w:eastAsia="hr-HR"/>
        </w:rPr>
        <w:t>2</w:t>
      </w:r>
      <w:r w:rsidR="00B5381D">
        <w:rPr>
          <w:rFonts w:eastAsia="Times New Roman"/>
          <w:lang w:eastAsia="hr-HR"/>
        </w:rPr>
        <w:t>6</w:t>
      </w:r>
      <w:r w:rsidR="005673EA">
        <w:rPr>
          <w:rFonts w:eastAsia="Times New Roman"/>
          <w:lang w:eastAsia="hr-HR"/>
        </w:rPr>
        <w:t>. listopada</w:t>
      </w:r>
      <w:r w:rsidRPr="00096C2B">
        <w:rPr>
          <w:rFonts w:eastAsia="Times New Roman"/>
          <w:lang w:eastAsia="hr-HR"/>
        </w:rPr>
        <w:t xml:space="preserve"> </w:t>
      </w:r>
      <w:r w:rsidR="00B17678" w:rsidRPr="00096C2B">
        <w:rPr>
          <w:rFonts w:eastAsia="Times New Roman"/>
          <w:lang w:eastAsia="hr-HR"/>
        </w:rPr>
        <w:t>2018</w:t>
      </w:r>
      <w:r w:rsidR="005A1CAB" w:rsidRPr="00096C2B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E44B4F" w:rsidR="008B10A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="003372A2">
        <w:t xml:space="preserve"> žalba nije dopuštena.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6532F4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992ED8">
        <w:t>privremeni upravitelj</w:t>
      </w:r>
      <w:r w:rsidR="005673EA" w:rsidRPr="00637AE3">
        <w:t xml:space="preserve"> dužnika, </w:t>
      </w:r>
      <w:r w:rsidR="00992ED8">
        <w:t>Tomislav Jaić, Jurnovićeva 17C, Zagreb</w:t>
      </w:r>
    </w:p>
    <w:p w:rsidRDefault="00783054" w:rsidP="000B41E0" w:rsidR="00162F87" w:rsidRPr="00281AFC">
      <w:pPr>
        <w:spacing w:lineRule="auto" w:line="240" w:after="0"/>
        <w:jc w:val="both"/>
      </w:pPr>
      <w:r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0E8" w:rsidP="00CD4711" w:rsidR="00F020E8">
      <w:pPr>
        <w:spacing w:lineRule="auto" w:line="240" w:after="0"/>
      </w:pPr>
      <w:r>
        <w:separator/>
      </w:r>
    </w:p>
  </w:endnote>
  <w:endnote w:id="0" w:type="continuationSeparator">
    <w:p w:rsidRDefault="00F020E8" w:rsidP="00CD4711" w:rsidR="00F020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0E8" w:rsidP="00CD4711" w:rsidR="00F020E8">
      <w:pPr>
        <w:spacing w:lineRule="auto" w:line="240" w:after="0"/>
      </w:pPr>
      <w:r>
        <w:separator/>
      </w:r>
    </w:p>
  </w:footnote>
  <w:footnote w:id="0" w:type="continuationSeparator">
    <w:p w:rsidRDefault="00F020E8" w:rsidP="00CD4711" w:rsidR="00F020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B4F">
          <w:rPr>
            <w:noProof/>
          </w:rPr>
          <w:t>2</w:t>
        </w:r>
        <w:r>
          <w:fldChar w:fldCharType="end"/>
        </w:r>
      </w:p>
    </w:sdtContent>
  </w:sdt>
  <w:p w:rsidRDefault="004047D2" w:rsidP="004047D2" w:rsidR="004047D2" w:rsidRPr="009B3960">
    <w:pPr>
      <w:pStyle w:val="Zaglavlje"/>
      <w:jc w:val="right"/>
    </w:pPr>
    <w:r>
      <w:t>Poslovni broj: 4</w:t>
    </w:r>
    <w:r w:rsidRPr="009B3960">
      <w:t xml:space="preserve"> St-</w:t>
    </w:r>
    <w:r w:rsidR="00992ED8">
      <w:t>413</w:t>
    </w:r>
    <w:r>
      <w:t>/18-4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B4F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992ED8">
      <w:t>413</w:t>
    </w:r>
    <w:r w:rsidR="004047D2">
      <w:t>/18-4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1844"/>
    <w:rsid w:val="00096C2B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96C23"/>
    <w:rsid w:val="002B7ABE"/>
    <w:rsid w:val="002D5FD6"/>
    <w:rsid w:val="002E3F7D"/>
    <w:rsid w:val="00334A2B"/>
    <w:rsid w:val="003372A2"/>
    <w:rsid w:val="003447EE"/>
    <w:rsid w:val="003548DA"/>
    <w:rsid w:val="00365CDA"/>
    <w:rsid w:val="0038354A"/>
    <w:rsid w:val="003A7B96"/>
    <w:rsid w:val="003C596F"/>
    <w:rsid w:val="00402657"/>
    <w:rsid w:val="004047D2"/>
    <w:rsid w:val="00410548"/>
    <w:rsid w:val="00464850"/>
    <w:rsid w:val="004D2BBB"/>
    <w:rsid w:val="004D3E75"/>
    <w:rsid w:val="00500381"/>
    <w:rsid w:val="005325BE"/>
    <w:rsid w:val="00535BDA"/>
    <w:rsid w:val="005422A2"/>
    <w:rsid w:val="00554D73"/>
    <w:rsid w:val="005673EA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532F4"/>
    <w:rsid w:val="006902A4"/>
    <w:rsid w:val="006A4DA1"/>
    <w:rsid w:val="006C1BA0"/>
    <w:rsid w:val="00700EFD"/>
    <w:rsid w:val="00727175"/>
    <w:rsid w:val="007572C4"/>
    <w:rsid w:val="007705CF"/>
    <w:rsid w:val="00783054"/>
    <w:rsid w:val="007C54C3"/>
    <w:rsid w:val="007D5935"/>
    <w:rsid w:val="007D78F5"/>
    <w:rsid w:val="007E06E7"/>
    <w:rsid w:val="007E2466"/>
    <w:rsid w:val="007F6649"/>
    <w:rsid w:val="00817862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92ED8"/>
    <w:rsid w:val="009A0EA4"/>
    <w:rsid w:val="009B3960"/>
    <w:rsid w:val="009F0965"/>
    <w:rsid w:val="00A027DA"/>
    <w:rsid w:val="00A213C9"/>
    <w:rsid w:val="00A630E6"/>
    <w:rsid w:val="00AC7A58"/>
    <w:rsid w:val="00B07676"/>
    <w:rsid w:val="00B17678"/>
    <w:rsid w:val="00B5381D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B7629"/>
    <w:rsid w:val="00CD4711"/>
    <w:rsid w:val="00D11AF6"/>
    <w:rsid w:val="00D25082"/>
    <w:rsid w:val="00D33569"/>
    <w:rsid w:val="00D9241A"/>
    <w:rsid w:val="00E01330"/>
    <w:rsid w:val="00E207B4"/>
    <w:rsid w:val="00E24435"/>
    <w:rsid w:val="00E271F2"/>
    <w:rsid w:val="00E44B4F"/>
    <w:rsid w:val="00E8151E"/>
    <w:rsid w:val="00E87273"/>
    <w:rsid w:val="00EC7C95"/>
    <w:rsid w:val="00ED5DD7"/>
    <w:rsid w:val="00F020E8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8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8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8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8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8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8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8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8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NATURA-MILK-ĐURĐEVAC društvo s ograničenom odgovornošću za proizvodnju i usluge zastupanog po punomoćniku Tomislav Jaić</izvorni_sadrzaj>
    <derivirana_varijabla naziv="DomainObject.Predmet.ProtustrankaFormated_1">  NATURA-MILK-ĐURĐEVAC društvo s ograničenom odgovornošću za proizvodnju i usluge zastupanog po punomoćniku Tomislav Jaić</derivirana_varijabla>
  </DomainObject.Predmet.ProtustrankaFormated>
  <DomainObject.Predmet.ProtustrankaFormatedOIB>
    <izvorni_sadrzaj>  NATURA-MILK-ĐURĐEVAC društvo s ograničenom odgovornošću za proizvodnju i usluge, OIB 32385533116 zastupanog po punomoćniku Tomislav Jaić</izvorni_sadrzaj>
    <derivirana_varijabla naziv="DomainObject.Predmet.ProtustrankaFormatedOIB_1">  NATURA-MILK-ĐURĐEVAC društvo s ograničenom odgovornošću za proizvodnju i usluge, OIB 32385533116 zastupanog po punomoćniku Tomislav Jaić</derivirana_varijabla>
  </DomainObject.Predmet.ProtustrankaFormatedOIB>
  <DomainObject.Predmet.ProtustrankaFormatedWithAdress>
    <izvorni_sadrzaj> NATURA-MILK-ĐURĐEVAC društvo s ograničenom odgovornošću za proizvodnju i usluge, Kolodvorska 21/A, 48350 Đurđevac zastupanog po punomoćniku Tomislav Jaić</izvorni_sadrzaj>
    <derivirana_varijabla naziv="DomainObject.Predmet.ProtustrankaFormatedWithAdress_1"> NATURA-MILK-ĐURĐEVAC društvo s ograničenom odgovornošću za proizvodnju i usluge, Kolodvorska 21/A, 48350 Đurđevac zastupanog po punomoćniku Tomislav Jaić</derivirana_varijabla>
  </DomainObject.Predmet.ProtustrankaFormatedWithAdress>
  <DomainObject.Predmet.ProtustrankaFormatedWithAdressOIB>
    <izvorni_sadrzaj> NATURA-MILK-ĐURĐEVAC društvo s ograničenom odgovornošću za proizvodnju i usluge, OIB 32385533116, Kolodvorska 21/A, 48350 Đurđevac zastupanog po punomoćniku Tomislav Jaić</izvorni_sadrzaj>
    <derivirana_varijabla naziv="DomainObject.Predmet.ProtustrankaFormatedWithAdressOIB_1"> NATURA-MILK-ĐURĐEVAC društvo s ograničenom odgovornošću za proizvodnju i usluge, OIB 32385533116, Kolodvorska 21/A, 48350 Đurđevac zastupanog po punomoćniku Tomislav Jaić</derivirana_varijabla>
  </DomainObject.Predmet.ProtustrankaFormatedWithAdressOIB>
  <DomainObject.Predmet.ProtustrankaWithAdress>
    <izvorni_sadrzaj>NATURA-MILK-ĐURĐEVAC društvo s ograničenom odgovornošću za proizvodnju i usluge Kolodvorska 21/A, 48350 Đurđevac</izvorni_sadrzaj>
    <derivirana_varijabla naziv="DomainObject.Predmet.ProtustrankaWithAdress_1">NATURA-MILK-ĐURĐEVAC društvo s ograničenom odgovornošću za proizvodnju i usluge Kolodvorska 21/A, 48350 Đurđevac</derivirana_varijabla>
  </DomainObject.Predmet.ProtustrankaWithAdress>
  <DomainObject.Predmet.ProtustrankaWithAdressOIB>
    <izvorni_sadrzaj>NATURA-MILK-ĐURĐEVAC društvo s ograničenom odgovornošću za proizvodnju i usluge, OIB 32385533116, Kolodvorska 21/A, 48350 Đurđevac</izvorni_sadrzaj>
    <derivirana_varijabla naziv="DomainObject.Predmet.ProtustrankaWithAdressOIB_1">NATURA-MILK-ĐURĐEVAC društvo s ograničenom odgovornošću za proizvodnju i usluge, OIB 32385533116, Kolodvorska 21/A, 48350 Đurđevac</derivirana_varijabla>
  </DomainObject.Predmet.ProtustrankaWithAdressOIB>
  <DomainObject.Predmet.ProtustrankaNazivFormated>
    <izvorni_sadrzaj>NATURA-MILK-ĐURĐEVAC društvo s ograničenom odgovornošću za proizvodnju i usluge</izvorni_sadrzaj>
    <derivirana_varijabla naziv="DomainObject.Predmet.ProtustrankaNazivFormated_1">NATURA-MILK-ĐURĐEVAC društvo s ograničenom odgovornošću za proizvodnju i usluge</derivirana_varijabla>
  </DomainObject.Predmet.ProtustrankaNazivFormated>
  <DomainObject.Predmet.ProtustrankaNazivFormatedOIB>
    <izvorni_sadrzaj>NATURA-MILK-ĐURĐEVAC društvo s ograničenom odgovornošću za proizvodnju i usluge, OIB 32385533116</izvorni_sadrzaj>
    <derivirana_varijabla naziv="DomainObject.Predmet.ProtustrankaNazivFormatedOIB_1">NATURA-MILK-ĐURĐEVAC društvo s ograničenom odgovornošću za proizvodnju i usluge, OIB 32385533116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644370.14</izvorni_sadrzaj>
    <derivirana_varijabla naziv="DomainObject.Predmet.TrenutnaVrijednost_1">644370.14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NATURA-MILK-ĐURĐEVAC društvo s ograničenom odgovornošću za proizvodnju i usluge zastupanog po punomoćniku Tomislav Jaić</item>
    </izvorni_sadrzaj>
    <derivirana_varijabla naziv="DomainObject.Predmet.ProtuStrankaListFormated_1">
      <item>NATURA-MILK-ĐURĐEVAC društvo s ograničenom odgovornošću za proizvodnju i usluge zastupanog po punomoćniku Tomislav Jaić</item>
    </derivirana_varijabla>
  </DomainObject.Predmet.ProtuStrankaListFormated>
  <DomainObject.Predmet.ProtuStrankaListFormatedOIB>
    <izvorni_sadrzaj>
      <item>NATURA-MILK-ĐURĐEVAC društvo s ograničenom odgovornošću za proizvodnju i usluge, OIB 32385533116 zastupanog po punomoćniku Tomislav Jaić</item>
    </izvorni_sadrzaj>
    <derivirana_varijabla naziv="DomainObject.Predmet.ProtuStrankaListFormatedOIB_1">
      <item>NATURA-MILK-ĐURĐEVAC društvo s ograničenom odgovornošću za proizvodnju i usluge, OIB 32385533116 zastupanog po punomoćniku Tomislav Jaić</item>
    </derivirana_varijabla>
  </DomainObject.Predmet.ProtuStrankaListFormatedOIB>
  <DomainObject.Predmet.ProtuStrankaListFormatedWithAdress>
    <izvorni_sadrzaj>
      <item>NATURA-MILK-ĐURĐEVAC društvo s ograničenom odgovornošću za proizvodnju i usluge, Kolodvorska 21/A, 48350 Đurđevac zastupanog po punomoćniku Tomislav Jaić</item>
    </izvorni_sadrzaj>
    <derivirana_varijabla naziv="DomainObject.Predmet.ProtuStrankaListFormatedWithAdress_1">
      <item>NATURA-MILK-ĐURĐEVAC društvo s ograničenom odgovornošću za proizvodnju i usluge, Kolodvorska 21/A, 48350 Đurđevac zastupanog po punomoćniku Tomislav Jaić</item>
    </derivirana_varijabla>
  </DomainObject.Predmet.ProtuStrankaListFormatedWithAdress>
  <DomainObject.Predmet.ProtuStrankaListFormatedWithAdressOIB>
    <izvorni_sadrzaj>
      <item>NATURA-MILK-ĐURĐEVAC društvo s ograničenom odgovornošću za proizvodnju i usluge, OIB 32385533116, Kolodvorska 21/A, 48350 Đurđevac zastupanog po punomoćniku Tomislav Jaić</item>
    </izvorni_sadrzaj>
    <derivirana_varijabla naziv="DomainObject.Predmet.ProtuStrankaListFormatedWithAdressOIB_1">
      <item>NATURA-MILK-ĐURĐEVAC društvo s ograničenom odgovornošću za proizvodnju i usluge, OIB 32385533116, Kolodvorska 21/A, 48350 Đurđevac zastupanog po punomoćniku Tomislav Jaić</item>
    </derivirana_varijabla>
  </DomainObject.Predmet.ProtuStrankaListFormatedWithAdressOIB>
  <DomainObject.Predmet.ProtuStrankaListNazivFormated>
    <izvorni_sadrzaj>
      <item>NATURA-MILK-ĐURĐEVAC društvo s ograničenom odgovornošću za proizvodnju i usluge</item>
    </izvorni_sadrzaj>
    <derivirana_varijabla naziv="DomainObject.Predmet.ProtuStrankaListNazivFormated_1">
      <item>NATURA-MILK-ĐURĐEVAC društvo s ograničenom odgovornošću za proizvodnju i usluge</item>
    </derivirana_varijabla>
  </DomainObject.Predmet.ProtuStrankaListNazivFormated>
  <DomainObject.Predmet.ProtuStrankaListNazivFormatedOIB>
    <izvorni_sadrzaj>
      <item>NATURA-MILK-ĐURĐEVAC društvo s ograničenom odgovornošću za proizvodnju i usluge, OIB 32385533116</item>
    </izvorni_sadrzaj>
    <derivirana_varijabla naziv="DomainObject.Predmet.ProtuStrankaListNazivFormatedOIB_1">
      <item>NATURA-MILK-ĐURĐEVAC društvo s ograničenom odgovornošću za proizvodnju i usluge, OIB 32385533116</item>
    </derivirana_varijabla>
  </DomainObject.Predmet.ProtuStrankaListNazivFormatedOIB>
  <DomainObject.Predmet.OstaliListFormated>
    <izvorni_sadrzaj>
      <item>Sudski registar</item>
      <item>Tomislav Jaić punomoćnik sudionika u postupku NATURA-MILK-ĐURĐEVAC društvo s ograničenom odgovornošću za proizvodnju i usluge</item>
      <item>Splitksa banka d.d.</item>
      <item>Zagrebačka banka d.d.</item>
    </izvorni_sadrzaj>
    <derivirana_varijabla naziv="DomainObject.Predmet.OstaliListFormated_1">
      <item>Sudski registar</item>
      <item>Tomislav Jaić punomoćnik sudionika u postupku NATURA-MILK-ĐURĐEVAC društvo s ograničenom odgovornošću za proizvodnju i usluge</item>
      <item>Splitksa banka d.d.</item>
      <item>Zagrebačka banka d.d.</item>
    </derivirana_varijabla>
  </DomainObject.Predmet.OstaliListFormated>
  <DomainObject.Predmet.OstaliListFormatedOIB>
    <izvorni_sadrzaj>
      <item>Sudski registar</item>
      <item>Tomislav Jaić, OIB 63010498681 punomoćnik sudionika u postupku NATURA-MILK-ĐURĐEVAC društvo s ograničenom odgovornošću za proizvodnju i usluge</item>
      <item>Splitksa banka d.d.</item>
      <item>Zagrebačka banka d.d.</item>
    </izvorni_sadrzaj>
    <derivirana_varijabla naziv="DomainObject.Predmet.OstaliListFormatedOIB_1">
      <item>Sudski registar</item>
      <item>Tomislav Jaić, OIB 63010498681 punomoćnik sudionika u postupku NATURA-MILK-ĐURĐEVAC društvo s ograničenom odgovornošću za proizvodnju i usluge</item>
      <item>Splitksa banka d.d.</item>
      <item>Zagrebačka banka d.d.</item>
    </derivirana_varijabla>
  </DomainObject.Predmet.OstaliListFormatedOIB>
  <DomainObject.Predmet.OstaliListFormatedWithAdress>
    <izvorni_sadrzaj>
      <item>Sudski registar</item>
      <item>Tomislav Jaić, Jarnovićeva 17c, 10000 Zagreb punomoćnik sudionika u postupku NATURA-MILK-ĐURĐEVAC društvo s ograničenom odgovornošću za proizvodnju i usluge</item>
      <item>Splitksa banka d.d., Ulica domovinskog rata 61, 21000 Split</item>
      <item>Zagrebačka banka d.d., Trg bana J. Jelačića 10, 10000 Zagreb</item>
    </izvorni_sadrzaj>
    <derivirana_varijabla naziv="DomainObject.Predmet.OstaliListFormatedWithAdress_1">
      <item>Sudski registar</item>
      <item>Tomislav Jaić, Jarnovićeva 17c, 10000 Zagreb punomoćnik sudionika u postupku NATURA-MILK-ĐURĐEVAC društvo s ograničenom odgovornošću za proizvodnju i usluge</item>
      <item>Splitksa banka d.d., Ulica domovinskog rata 61, 21000 Split</item>
      <item>Zagrebačka banka d.d., Trg bana J. Jelačića 10, 10000 Zagreb</item>
    </derivirana_varijabla>
  </DomainObject.Predmet.OstaliListFormatedWithAdress>
  <DomainObject.Predmet.OstaliListFormatedWithAdressOIB>
    <izvorni_sadrzaj>
      <item>Sudski registar</item>
      <item>Tomislav Jaić, OIB 63010498681, Jarnovićeva 17c, 10000 Zagreb punomoćnik sudionika u postupku NATURA-MILK-ĐURĐEVAC društvo s ograničenom odgovornošću za proizvodnju i usluge</item>
      <item>Splitksa banka d.d., Ulica domovinskog rata 61, 21000 Split</item>
      <item>Zagrebačka banka d.d., Trg bana J. Jelačića 10, 10000 Zagreb</item>
    </izvorni_sadrzaj>
    <derivirana_varijabla naziv="DomainObject.Predmet.OstaliListFormatedWithAdressOIB_1">
      <item>Sudski registar</item>
      <item>Tomislav Jaić, OIB 63010498681, Jarnovićeva 17c, 10000 Zagreb punomoćnik sudionika u postupku NATURA-MILK-ĐURĐEVAC društvo s ograničenom odgovornošću za proizvodnju i usluge</item>
      <item>Splitksa banka d.d., Ulica domovinskog rata 61, 21000 Split</item>
      <item>Zagrebačka banka d.d., Trg bana J. Jelačića 10, 10000 Zagreb</item>
    </derivirana_varijabla>
  </DomainObject.Predmet.OstaliListFormatedWithAdressOIB>
  <DomainObject.Predmet.OstaliListNazivFormated>
    <izvorni_sadrzaj>
      <item>Sudski registar</item>
      <item>Tomislav Jaić</item>
      <item>Splitksa banka d.d.</item>
      <item>Zagrebačka banka d.d.</item>
    </izvorni_sadrzaj>
    <derivirana_varijabla naziv="DomainObject.Predmet.OstaliListNazivFormated_1">
      <item>Sudski registar</item>
      <item>Tomislav Jaić</item>
      <item>Splitksa banka d.d.</item>
      <item>Zagrebačka banka d.d.</item>
    </derivirana_varijabla>
  </DomainObject.Predmet.OstaliListNazivFormated>
  <DomainObject.Predmet.OstaliListNazivFormatedOIB>
    <izvorni_sadrzaj>
      <item>Sudski registar</item>
      <item>Tomislav Jaić, OIB 63010498681</item>
      <item>Splitksa banka d.d.</item>
      <item>Zagrebačka banka d.d.</item>
    </izvorni_sadrzaj>
    <derivirana_varijabla naziv="DomainObject.Predmet.OstaliListNazivFormatedOIB_1">
      <item>Sudski registar</item>
      <item>Tomislav Jaić, OIB 63010498681</item>
      <item>Splitksa banka d.d.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NATURA-MILK-ĐURĐEVAC društvo s ograničenom odgovornošću za proizvodnju i usluge</izvorni_sadrzaj>
    <derivirana_varijabla naziv="DomainObject.Predmet.ProtustrankaIDrugi_1">NATURA-MILK-ĐURĐEVAC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NATURA-MILK-ĐURĐEVAC društvo s ograničenom odgovornošću za proizvodnju i usluge, OIB 32385533116, Kolodvorska 21/A, 48350 Đurđevac</izvorni_sadrzaj>
    <derivirana_varijabla naziv="DomainObject.Predmet.ProtustrankaIDrugiAdressOIB_1">NATURA-MILK-ĐURĐEVAC društvo s ograničenom odgovornošću za proizvodnju i usluge, OIB 32385533116, Kolodvorska 21/A,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NATURA-MILK-ĐURĐEVAC društvo s ograničenom odgovornošću za proizvodnju i usluge</item>
      <item>Sudski registar</item>
      <item>Tomislav Jaić</item>
      <item>Splitksa banka d.d.</item>
      <item>Zagrebačka banka d.d.</item>
    </izvorni_sadrzaj>
    <derivirana_varijabla naziv="DomainObject.Predmet.SudioniciListNaziv_1">
      <item>Financijska agencija</item>
      <item>NATURA-MILK-ĐURĐEVAC društvo s ograničenom odgovornošću za proizvodnju i usluge</item>
      <item>Sudski registar</item>
      <item>Tomislav Jaić</item>
      <item>Splitksa banka d.d.</item>
      <item>Zagrebačka banka d.d.</item>
    </derivirana_varijabla>
  </DomainObject.Predmet.SudioniciListNaziv>
  <DomainObject.Predmet.SudioniciListAdressOIB>
    <izvorni_sadrzaj>
      <item>Financijska agencija, OIB 85821130368, A. Cesarca 2,42000 Varaždin</item>
      <item>NATURA-MILK-ĐURĐEVAC društvo s ograničenom odgovornošću za proizvodnju i usluge, OIB 32385533116, Kolodvorska 21/A,48350 Đurđevac</item>
      <item>Sudski registar</item>
      <item>Tomislav Jaić, OIB 63010498681, Jarnovićeva 17c,10000 Zagreb</item>
      <item>Splitksa banka d.d., Ulica domovinskog rata 61,21000 Split</item>
      <item>Zagrebačka banka d.d., Trg bana J. Jelačića 10,10000 Zagreb</item>
    </izvorni_sadrzaj>
    <derivirana_varijabla naziv="DomainObject.Predmet.SudioniciListAdressOIB_1">
      <item>Financijska agencija, OIB 85821130368, A. Cesarca 2,42000 Varaždin</item>
      <item>NATURA-MILK-ĐURĐEVAC društvo s ograničenom odgovornošću za proizvodnju i usluge, OIB 32385533116, Kolodvorska 21/A,48350 Đurđevac</item>
      <item>Sudski registar</item>
      <item>Tomislav Jaić, OIB 63010498681, Jarnovićeva 17c,10000 Zagreb</item>
      <item>Splitksa banka d.d., Ulica domovinskog rata 61,21000 Split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32385533116</item>
      <item>, OIB null</item>
      <item>, OIB 63010498681</item>
      <item>, OIB null</item>
      <item>, OIB null</item>
    </izvorni_sadrzaj>
    <derivirana_varijabla naziv="DomainObject.Predmet.SudioniciListNazivOIB_1">
      <item>, OIB 85821130368</item>
      <item>, OIB 32385533116</item>
      <item>, OIB null</item>
      <item>, OIB 63010498681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2211</properties:Characters>
  <properties:Lines>76</properties:Lines>
  <properties:Paragraphs>32</properties:Paragraphs>
  <properties:TotalTime>311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2018-10-26T11:03:00Z</cp:lastPrinted>
  <dcterms:modified xmlns:xsi="http://www.w3.org/2001/XMLSchema-instance" xsi:type="dcterms:W3CDTF">2018-10-26T11:06:00Z</dcterms:modified>
  <cp:revision>62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(St-413-18-4_Zaključak_-_nalog_direktoru_da_dostavi_PPI_-_26.10.18..docx)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