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45f3" w14:paraId="c6345f3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BA67F6">
        <w:t>Plemenčić jednostavno društvo s ograničenom odgovornošću za usluge, OIB: 81128047660, MBS: 081013028, Glina, Ulica Ivana Gorana Kovačića 23</w:t>
      </w:r>
      <w:r w:rsidR="00FB1F31">
        <w:t xml:space="preserve">, </w:t>
      </w:r>
      <w:r w:rsidR="00F825FF">
        <w:t>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BA67F6">
        <w:t>Plemenčić jednostavno društvo s ograničenom odgovornošću za usluge, OIB: 81128047660, MBS: 081013028, Glina, Ulica Ivana Gorana Kovačića 23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8248F5">
        <w:t>Damir Cincar</w:t>
      </w:r>
      <w:r w:rsidR="00CD5B58">
        <w:t xml:space="preserve">, OIB: </w:t>
      </w:r>
      <w:r w:rsidR="008248F5">
        <w:t>60464850994, Osijek, Svete Ane 15b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BA67F6">
        <w:t>Plemenčić jednostavno društvo s ograničenom odgovornošću za usluge, OIB: 81128047660, MBS: 081013028, Glina, Ulica Ivana Gorana Kovačića 23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F44D0A">
        <w:rPr>
          <w:bCs/>
        </w:rPr>
        <w:t>30. studenoga</w:t>
      </w:r>
      <w:r w:rsidRPr="0081735B">
        <w:rPr>
          <w:bCs/>
        </w:rPr>
        <w:t xml:space="preserve"> 201</w:t>
      </w:r>
      <w:r w:rsidR="00F44D0A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F44D0A">
        <w:rPr>
          <w:bCs/>
        </w:rPr>
        <w:t>7</w:t>
      </w:r>
      <w:r w:rsidR="004152B9">
        <w:rPr>
          <w:bCs/>
        </w:rPr>
        <w:t>-01/04, U</w:t>
      </w:r>
      <w:r w:rsidR="00F44D0A">
        <w:rPr>
          <w:bCs/>
        </w:rPr>
        <w:t>r.broj: 04-06-17</w:t>
      </w:r>
      <w:r w:rsidRPr="0081735B">
        <w:rPr>
          <w:bCs/>
        </w:rPr>
        <w:t>-</w:t>
      </w:r>
      <w:r w:rsidR="00F44D0A">
        <w:rPr>
          <w:bCs/>
        </w:rPr>
        <w:t>5849</w:t>
      </w:r>
      <w:r w:rsidRPr="0081735B">
        <w:rPr>
          <w:bCs/>
        </w:rPr>
        <w:t xml:space="preserve"> od </w:t>
      </w:r>
      <w:r w:rsidR="00F44D0A">
        <w:rPr>
          <w:bCs/>
        </w:rPr>
        <w:t>28. studenoga</w:t>
      </w:r>
      <w:r w:rsidR="004945E5">
        <w:rPr>
          <w:bCs/>
        </w:rPr>
        <w:t xml:space="preserve"> 201</w:t>
      </w:r>
      <w:r w:rsidR="00F44D0A">
        <w:rPr>
          <w:bCs/>
        </w:rPr>
        <w:t>7</w:t>
      </w:r>
      <w:r w:rsidRPr="0081735B">
        <w:rPr>
          <w:bCs/>
        </w:rPr>
        <w:t xml:space="preserve">. nad stečajnim dužnikom </w:t>
      </w:r>
      <w:r w:rsidR="00BA67F6">
        <w:t>Plemenčić jednostavno društvo s ograničenom odgovornošću za usluge, OIB: 81128047660, MBS: 081013028, Glina, Ulica Ivana Gorana Kovačića 23.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lastRenderedPageBreak/>
        <w:t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20</w:t>
      </w:r>
      <w:r>
        <w:t>. travnja 2018. objavio je Oglas na mrežnoj stranici e-oglasna ploča sudova pod poslovnim brojem 19 St-3</w:t>
      </w:r>
      <w:r w:rsidR="00BA67F6">
        <w:t>92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F825FF">
        <w:t>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708E1">
        <w:t>21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330" w:rsidP="005C2CD1" w:rsidR="001B1330">
      <w:r>
        <w:separator/>
      </w:r>
    </w:p>
  </w:endnote>
  <w:endnote w:id="0" w:type="continuationSeparator">
    <w:p w:rsidRDefault="001B1330" w:rsidP="005C2CD1" w:rsidR="001B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330" w:rsidP="005C2CD1" w:rsidR="001B1330">
      <w:r>
        <w:separator/>
      </w:r>
    </w:p>
  </w:footnote>
  <w:footnote w:id="0" w:type="continuationSeparator">
    <w:p w:rsidRDefault="001B1330" w:rsidP="005C2CD1" w:rsidR="001B1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7A2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797F06">
          <w:t>3</w:t>
        </w:r>
        <w:r w:rsidR="00140381">
          <w:t>9</w:t>
        </w:r>
        <w:r w:rsidR="005F77B2">
          <w:t>2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140381">
      <w:t>39</w:t>
    </w:r>
    <w:r w:rsidR="005F77B2">
      <w:t>2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0F4D"/>
    <w:rsid w:val="0015367E"/>
    <w:rsid w:val="00155DC1"/>
    <w:rsid w:val="00172559"/>
    <w:rsid w:val="00173F18"/>
    <w:rsid w:val="001A4B76"/>
    <w:rsid w:val="001B1330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8C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27A2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48F5"/>
    <w:rsid w:val="00837226"/>
    <w:rsid w:val="00844C10"/>
    <w:rsid w:val="00844DE0"/>
    <w:rsid w:val="00860129"/>
    <w:rsid w:val="008708E1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4D0A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St-392/2018</izvorni_sadrzaj>
    <derivirana_varijabla naziv="DomainObject.Predmet.OznakaBroj_1">St-392/2018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Plemenčić j.d.o.o.</izvorni_sadrzaj>
    <derivirana_varijabla naziv="DomainObject.Predmet.ProtustrankaFormated_1">  Plemenčić j.d.o.o.</derivirana_varijabla>
  </DomainObject.Predmet.ProtustrankaFormated>
  <DomainObject.Predmet.ProtustrankaFormatedOIB>
    <izvorni_sadrzaj>  Plemenčić j.d.o.o., OIB 81128047660</izvorni_sadrzaj>
    <derivirana_varijabla naziv="DomainObject.Predmet.ProtustrankaFormatedOIB_1">  Plemenčić j.d.o.o., OIB 81128047660</derivirana_varijabla>
  </DomainObject.Predmet.ProtustrankaFormatedOIB>
  <DomainObject.Predmet.ProtustrankaFormatedWithAdress>
    <izvorni_sadrzaj> Plemenčić j.d.o.o., Ulica Ivana Gorana Kovačića 23, 44400 Glina</izvorni_sadrzaj>
    <derivirana_varijabla naziv="DomainObject.Predmet.ProtustrankaFormatedWithAdress_1"> Plemenčić j.d.o.o., Ulica Ivana Gorana Kovačića 23, 44400 Glina</derivirana_varijabla>
  </DomainObject.Predmet.ProtustrankaFormatedWithAdress>
  <DomainObject.Predmet.ProtustrankaFormatedWithAdressOIB>
    <izvorni_sadrzaj> Plemenčić j.d.o.o., OIB 81128047660, Ulica Ivana Gorana Kovačića 23, 44400 Glina</izvorni_sadrzaj>
    <derivirana_varijabla naziv="DomainObject.Predmet.ProtustrankaFormatedWithAdressOIB_1"> Plemenčić j.d.o.o., OIB 81128047660, Ulica Ivana Gorana Kovačića 23, 44400 Glina</derivirana_varijabla>
  </DomainObject.Predmet.ProtustrankaFormatedWithAdressOIB>
  <DomainObject.Predmet.ProtustrankaWithAdress>
    <izvorni_sadrzaj>Plemenčić j.d.o.o. Ulica Ivana Gorana Kovačića 23, 44400 Glina</izvorni_sadrzaj>
    <derivirana_varijabla naziv="DomainObject.Predmet.ProtustrankaWithAdress_1">Plemenčić j.d.o.o. Ulica Ivana Gorana Kovačića 23, 44400 Glina</derivirana_varijabla>
  </DomainObject.Predmet.ProtustrankaWithAdress>
  <DomainObject.Predmet.ProtustrankaWithAdressOIB>
    <izvorni_sadrzaj>Plemenčić j.d.o.o., OIB 81128047660, Ulica Ivana Gorana Kovačića 23, 44400 Glina</izvorni_sadrzaj>
    <derivirana_varijabla naziv="DomainObject.Predmet.ProtustrankaWithAdressOIB_1">Plemenčić j.d.o.o., OIB 81128047660, Ulica Ivana Gorana Kovačića 23, 44400 Glina</derivirana_varijabla>
  </DomainObject.Predmet.ProtustrankaWithAdressOIB>
  <DomainObject.Predmet.ProtustrankaNazivFormated>
    <izvorni_sadrzaj>Plemenčić j.d.o.o.</izvorni_sadrzaj>
    <derivirana_varijabla naziv="DomainObject.Predmet.ProtustrankaNazivFormated_1">Plemenčić j.d.o.o.</derivirana_varijabla>
  </DomainObject.Predmet.ProtustrankaNazivFormated>
  <DomainObject.Predmet.ProtustrankaNazivFormatedOIB>
    <izvorni_sadrzaj>Plemenčić j.d.o.o., OIB 81128047660</izvorni_sadrzaj>
    <derivirana_varijabla naziv="DomainObject.Predmet.ProtustrankaNazivFormatedOIB_1">Plemenčić j.d.o.o., OIB 81128047660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Plemenčić j.d.o.o.</item>
    </izvorni_sadrzaj>
    <derivirana_varijabla naziv="DomainObject.Predmet.ProtuStrankaListFormated_1">
      <item>Plemenčić j.d.o.o.</item>
    </derivirana_varijabla>
  </DomainObject.Predmet.ProtuStrankaListFormated>
  <DomainObject.Predmet.ProtuStrankaListFormatedOIB>
    <izvorni_sadrzaj>
      <item>Plemenčić j.d.o.o., OIB 81128047660</item>
    </izvorni_sadrzaj>
    <derivirana_varijabla naziv="DomainObject.Predmet.ProtuStrankaListFormatedOIB_1">
      <item>Plemenčić j.d.o.o., OIB 81128047660</item>
    </derivirana_varijabla>
  </DomainObject.Predmet.ProtuStrankaListFormatedOIB>
  <DomainObject.Predmet.ProtuStrankaListFormatedWithAdress>
    <izvorni_sadrzaj>
      <item>Plemenčić j.d.o.o., Ulica Ivana Gorana Kovačića 23, 44400 Glina</item>
    </izvorni_sadrzaj>
    <derivirana_varijabla naziv="DomainObject.Predmet.ProtuStrankaListFormatedWithAdress_1">
      <item>Plemenčić j.d.o.o., Ulica Ivana Gorana Kovačića 23, 44400 Glina</item>
    </derivirana_varijabla>
  </DomainObject.Predmet.ProtuStrankaListFormatedWithAdress>
  <DomainObject.Predmet.ProtuStrankaListFormatedWithAdressOIB>
    <izvorni_sadrzaj>
      <item>Plemenčić j.d.o.o., OIB 81128047660, Ulica Ivana Gorana Kovačića 23, 44400 Glina</item>
    </izvorni_sadrzaj>
    <derivirana_varijabla naziv="DomainObject.Predmet.ProtuStrankaListFormatedWithAdressOIB_1">
      <item>Plemenčić j.d.o.o., OIB 81128047660, Ulica Ivana Gorana Kovačića 23, 44400 Glina</item>
    </derivirana_varijabla>
  </DomainObject.Predmet.ProtuStrankaListFormatedWithAdressOIB>
  <DomainObject.Predmet.ProtuStrankaListNazivFormated>
    <izvorni_sadrzaj>
      <item>Plemenčić j.d.o.o.</item>
    </izvorni_sadrzaj>
    <derivirana_varijabla naziv="DomainObject.Predmet.ProtuStrankaListNazivFormated_1">
      <item>Plemenčić j.d.o.o.</item>
    </derivirana_varijabla>
  </DomainObject.Predmet.ProtuStrankaListNazivFormated>
  <DomainObject.Predmet.ProtuStrankaListNazivFormatedOIB>
    <izvorni_sadrzaj>
      <item>Plemenčić j.d.o.o., OIB 81128047660</item>
    </izvorni_sadrzaj>
    <derivirana_varijabla naziv="DomainObject.Predmet.ProtuStrankaListNazivFormatedOIB_1">
      <item>Plemenčić j.d.o.o., OIB 81128047660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Plemenčić j.d.o.o.</izvorni_sadrzaj>
    <derivirana_varijabla naziv="DomainObject.Predmet.ProtustrankaIDrugi_1">Plemenčić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Plemenčić j.d.o.o., OIB 81128047660, Ulica Ivana Gorana Kovačića 23, 44400 Glina</izvorni_sadrzaj>
    <derivirana_varijabla naziv="DomainObject.Predmet.ProtustrankaIDrugiAdressOIB_1">Plemenčić j.d.o.o., OIB 81128047660, Ulica Ivana Gorana Kovačića 23,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Plemenčić j.d.o.o.</item>
      <item>FINA Regionalni centar Zagreb</item>
    </izvorni_sadrzaj>
    <derivirana_varijabla naziv="DomainObject.Predmet.SudioniciListNaziv_1">
      <item>Plemenčić j.d.o.o.</item>
      <item>FINA Regionalni centar Zagreb</item>
    </derivirana_varijabla>
  </DomainObject.Predmet.SudioniciListNaziv>
  <DomainObject.Predmet.SudioniciListAdressOIB>
    <izvorni_sadrzaj>
      <item>Plemenčić j.d.o.o., OIB 81128047660, Ulica Ivana Gorana Kovačića 23,44400 Glina</item>
      <item>FINA Regionalni centar Zagreb, OIB 85821130368, Trg svibanjskih žrtava 1995.1,10000 Zagreb</item>
    </izvorni_sadrzaj>
    <derivirana_varijabla naziv="DomainObject.Predmet.SudioniciListAdressOIB_1">
      <item>Plemenčić j.d.o.o., OIB 81128047660, Ulica Ivana Gorana Kovačića 23,44400 Glina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81128047660</item>
      <item>, OIB 85821130368</item>
    </izvorni_sadrzaj>
    <derivirana_varijabla naziv="DomainObject.Predmet.SudioniciListNazivOIB_1">
      <item>, OIB 81128047660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F5F52-1033-48D4-A79F-C8DAE941A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3250</properties:Characters>
  <properties:Lines>95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2018-06-07T06:22:00Z</dcterms:created>
  <dc:creator>Korisnik</dc:creator>
  <cp:lastModifiedBy>Renata Horvat</cp:lastModifiedBy>
  <cp:lastPrinted>2018-05-23T11:56:00Z</cp:lastPrinted>
  <dcterms:modified xmlns:xsi="http://www.w3.org/2001/XMLSchema-instance" xsi:type="dcterms:W3CDTF">2018-06-07T07:44:00Z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(Plemenčić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