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cb85" w14:paraId="5a1cb85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B16E12">
        <w:t>206</w:t>
      </w:r>
      <w:r w:rsidR="00120569">
        <w:t>/2018</w:t>
      </w:r>
      <w:r>
        <w:t>-</w:t>
      </w:r>
      <w:r w:rsidR="00B16E12">
        <w:t>9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B16E12">
        <w:t xml:space="preserve">QUARTUS </w:t>
      </w:r>
      <w:r w:rsidR="00B16E12" w:rsidRPr="00A56DCC">
        <w:t xml:space="preserve">d.o.o., </w:t>
      </w:r>
      <w:r w:rsidR="00B16E12">
        <w:t>Zadar</w:t>
      </w:r>
      <w:r w:rsidR="00B16E12" w:rsidRPr="00A56DCC">
        <w:t xml:space="preserve">, </w:t>
      </w:r>
      <w:r w:rsidR="00B16E12">
        <w:t>Put kotarskih serdara 38 B</w:t>
      </w:r>
      <w:r w:rsidR="00B16E12" w:rsidRPr="00A56DCC">
        <w:t xml:space="preserve">, OIB: </w:t>
      </w:r>
      <w:r w:rsidR="00B16E12">
        <w:t>98437092988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120569">
        <w:rPr>
          <w:bCs/>
        </w:rPr>
        <w:t>u roku od 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71645A">
        <w:t>30</w:t>
      </w:r>
      <w:r w:rsidR="00E63BC4">
        <w:t xml:space="preserve">. </w:t>
      </w:r>
      <w:r w:rsidR="00B16E12">
        <w:t>studenog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007EFB" w:rsidP="00007EFB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007EFB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B16E12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7EFB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0569"/>
    <w:rsid w:val="00123B41"/>
    <w:rsid w:val="00123B98"/>
    <w:rsid w:val="0012754F"/>
    <w:rsid w:val="00140B23"/>
    <w:rsid w:val="0014208F"/>
    <w:rsid w:val="001430A4"/>
    <w:rsid w:val="00144A57"/>
    <w:rsid w:val="0015229B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1645A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86318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16E12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13153"/>
    <w:rsid w:val="00E213DF"/>
    <w:rsid w:val="00E352DE"/>
    <w:rsid w:val="00E42797"/>
    <w:rsid w:val="00E467B0"/>
    <w:rsid w:val="00E57A85"/>
    <w:rsid w:val="00E60768"/>
    <w:rsid w:val="00E60C70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7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7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>
      <item>Mladen Arbanas</item>
    </izvorni_sadrzaj>
    <derivirana_varijabla naziv="DomainObject.Predmet.OstaliListFormated_1">
      <item>Mladen Arbanas</item>
    </derivirana_varijabla>
  </DomainObject.Predmet.OstaliListFormated>
  <DomainObject.Predmet.OstaliListFormatedOIB>
    <izvorni_sadrzaj>
      <item>Mladen Arbanas, OIB 35384156342</item>
    </izvorni_sadrzaj>
    <derivirana_varijabla naziv="DomainObject.Predmet.OstaliListFormatedOIB_1">
      <item>Mladen Arbanas, OIB 35384156342</item>
    </derivirana_varijabla>
  </DomainObject.Predmet.OstaliListFormatedOIB>
  <DomainObject.Predmet.OstaliListFormatedWithAdress>
    <izvorni_sadrzaj>
      <item>Mladen Arbanas, Put Kotarskih Serdara 38 B, 23000 Zadar</item>
    </izvorni_sadrzaj>
    <derivirana_varijabla naziv="DomainObject.Predmet.OstaliListFormatedWithAdress_1">
      <item>Mladen Arbanas, Put Kotarskih Serdara 38 B, 23000 Zadar</item>
    </derivirana_varijabla>
  </DomainObject.Predmet.OstaliListFormatedWithAdress>
  <DomainObject.Predmet.OstaliListFormatedWithAdressOIB>
    <izvorni_sadrzaj>
      <item>Mladen Arbanas, OIB 35384156342, Put Kotarskih Serdara 38 B, 23000 Zadar</item>
    </izvorni_sadrzaj>
    <derivirana_varijabla naziv="DomainObject.Predmet.OstaliListFormatedWithAdressOIB_1">
      <item>Mladen Arbanas, OIB 35384156342, Put Kotarskih Serdara 38 B, 23000 Zadar</item>
    </derivirana_varijabla>
  </DomainObject.Predmet.OstaliListFormatedWithAdressOIB>
  <DomainObject.Predmet.OstaliListNazivFormated>
    <izvorni_sadrzaj>
      <item>Mladen Arbanas</item>
    </izvorni_sadrzaj>
    <derivirana_varijabla naziv="DomainObject.Predmet.OstaliListNazivFormated_1">
      <item>Mladen Arbanas</item>
    </derivirana_varijabla>
  </DomainObject.Predmet.OstaliListNazivFormated>
  <DomainObject.Predmet.OstaliListNazivFormatedOIB>
    <izvorni_sadrzaj>
      <item>Mladen Arbanas, OIB 35384156342</item>
    </izvorni_sadrzaj>
    <derivirana_varijabla naziv="DomainObject.Predmet.OstaliListNazivFormatedOIB_1">
      <item>Mladen Arbanas, OIB 35384156342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QUARTUS d.o.o. za turizam, ugostiteljstvo i poslovne usluge</item>
      <item>FINA</item>
      <item>Mladen Arbanas</item>
    </izvorni_sadrzaj>
    <derivirana_varijabla naziv="DomainObject.Predmet.SudioniciListNaziv_1">
      <item>QUARTUS d.o.o. za turizam, ugostiteljstvo i poslovne usluge</item>
      <item>FINA</item>
      <item>Mladen Arbanas</item>
    </derivirana_varijabla>
  </DomainObject.Predmet.SudioniciListNaziv>
  <DomainObject.Predmet.SudioniciListAdressOIB>
    <izvorni_sadrzaj>
      <item>QUARTUS d.o.o. za turizam, ugostiteljstvo i poslovne usluge, OIB 98437092988, Put kotarskih serdara 38 B,23000 Zadar</item>
      <item>FINA, OIB 85821130368</item>
      <item>Mladen Arbanas, OIB 35384156342, Put Kotarskih Serdara 38 B,23000 Zadar</item>
    </izvorni_sadrzaj>
    <derivirana_varijabla naziv="DomainObject.Predmet.SudioniciListAdressOIB_1">
      <item>QUARTUS d.o.o. za turizam, ugostiteljstvo i poslovne usluge, OIB 98437092988, Put kotarskih serdara 38 B,23000 Zadar</item>
      <item>FINA, OIB 85821130368</item>
      <item>Mladen Arbanas, OIB 35384156342, Put Kotarskih Serdara 38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98437092988</item>
      <item>, OIB 85821130368</item>
      <item>, OIB 35384156342</item>
    </izvorni_sadrzaj>
    <derivirana_varijabla naziv="DomainObject.Predmet.SudioniciListNazivOIB_1">
      <item>, OIB 98437092988</item>
      <item>, OIB 85821130368</item>
      <item>, OIB 35384156342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St-206/2018-7</izvorni_sadrzaj>
    <derivirana_varijabla naziv="DomainObject.PredzadnjaOdlukaIzPredmeta.Oznaka_1">St-206/2018-7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504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2018-11-30T07:42:00Z</dcterms:created>
  <dc:creator>Administrator</dc:creator>
  <cp:lastModifiedBy>Ante Rubelj</cp:lastModifiedBy>
  <cp:lastPrinted>2017-05-09T11:42:00Z</cp:lastPrinted>
  <dcterms:modified xmlns:xsi="http://www.w3.org/2001/XMLSchema-instance" xsi:type="dcterms:W3CDTF">2018-12-05T09:09:00Z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(St-206-18-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