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d223" w14:paraId="311d223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557C60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2A06C5" w:rsidP="00E434A8" w:rsidR="002A06C5" w:rsidRPr="00E434A8">
      <w:pPr>
        <w:ind w:firstLine="708"/>
        <w:jc w:val="both"/>
      </w:pPr>
      <w:r w:rsidRPr="00E434A8">
        <w:t>Trgovački sud u Pazinu, po sutkinji Tijani Licul, radi provedbe naknadne diobe nad dužnikom</w:t>
      </w:r>
      <w:r w:rsidR="00DD76E7">
        <w:t xml:space="preserve"> </w:t>
      </w:r>
      <w:r w:rsidRPr="00E434A8">
        <w:t xml:space="preserve">– stečajnom masom </w:t>
      </w:r>
      <w:r w:rsidR="00DD76E7">
        <w:t xml:space="preserve">iza </w:t>
      </w:r>
      <w:r w:rsidRPr="00E434A8">
        <w:t xml:space="preserve">trgovačkog društva </w:t>
      </w:r>
      <w:r w:rsidR="00DD76E7">
        <w:t xml:space="preserve">LI-RO d.o.o., Buzet, Sportska 2, </w:t>
      </w:r>
      <w:r w:rsidR="00EE285F">
        <w:t xml:space="preserve"> OIB: 99961336071,</w:t>
      </w:r>
    </w:p>
    <w:p w:rsidRDefault="002A06C5" w:rsidP="00E434A8" w:rsidR="002A06C5" w:rsidRPr="00E434A8"/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2A06C5">
        <w:t xml:space="preserve"> - </w:t>
      </w:r>
      <w:r w:rsidR="002A06C5" w:rsidRPr="009D0DC2">
        <w:t>stečajno</w:t>
      </w:r>
      <w:r w:rsidR="002A06C5">
        <w:t>j</w:t>
      </w:r>
      <w:r w:rsidR="002A06C5" w:rsidRPr="009D0DC2">
        <w:t xml:space="preserve"> mas</w:t>
      </w:r>
      <w:r w:rsidR="002A06C5">
        <w:t>i</w:t>
      </w:r>
      <w:r w:rsidR="002A06C5" w:rsidRPr="009D0DC2">
        <w:t xml:space="preserve"> </w:t>
      </w:r>
      <w:r w:rsidR="00DD76E7">
        <w:t xml:space="preserve">iza </w:t>
      </w:r>
      <w:r w:rsidR="00E434A8" w:rsidRPr="00E434A8">
        <w:t xml:space="preserve">trgovačkog društva </w:t>
      </w:r>
      <w:r w:rsidR="00DD76E7">
        <w:t>LI-RO d.o.o., Buzet, Sportska 2,</w:t>
      </w:r>
      <w:r w:rsidR="00BC7372" w:rsidRPr="00E65BD9">
        <w:t>:</w:t>
      </w:r>
    </w:p>
    <w:p w:rsidRDefault="00BC7372" w:rsidP="00BC7372" w:rsidR="00BC7372" w:rsidRPr="00382CB4"/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DD76E7">
      <w:pPr>
        <w:ind w:firstLine="708"/>
        <w:jc w:val="both"/>
      </w:pPr>
      <w:r>
        <w:t>1.</w:t>
      </w:r>
      <w:r w:rsidR="00DD76E7">
        <w:t xml:space="preserve"> HRVATSKI TELEKOM d.d. Roberta Frangeša Mihanovića 9, Zagreb, OIB: 81793146560, u iznosu od 33.002,14 kn.</w:t>
      </w:r>
      <w:r>
        <w:t xml:space="preserve"> </w:t>
      </w:r>
    </w:p>
    <w:p w:rsidRDefault="00DD76E7" w:rsidP="000B703D" w:rsidR="00DD76E7">
      <w:pPr>
        <w:ind w:firstLine="708"/>
        <w:jc w:val="both"/>
      </w:pPr>
    </w:p>
    <w:p w:rsidRDefault="00DD76E7" w:rsidP="000B703D" w:rsidR="00381DEA">
      <w:pPr>
        <w:ind w:firstLine="708"/>
        <w:jc w:val="both"/>
      </w:pPr>
      <w:r>
        <w:t xml:space="preserve">2. </w:t>
      </w:r>
      <w:r w:rsidR="002A06C5">
        <w:t xml:space="preserve">Vjerovnik </w:t>
      </w:r>
      <w:r w:rsidR="00E434A8">
        <w:t>Republika Hrvatska, Ministarstvo financija, Porezna uprava, Područni ured Istra, Primorje i Lika, OIB: 52634238587</w:t>
      </w:r>
      <w:r w:rsidR="00381DEA">
        <w:t xml:space="preserve">, u iznosu od </w:t>
      </w:r>
      <w:r>
        <w:t>446,44</w:t>
      </w:r>
      <w:r w:rsidR="00381DEA">
        <w:t xml:space="preserve"> kn</w:t>
      </w:r>
      <w:r w:rsidR="002A06C5">
        <w:t>.</w:t>
      </w:r>
    </w:p>
    <w:p w:rsidRDefault="00E434A8" w:rsidP="000B703D" w:rsidR="00E434A8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DD76E7">
        <w:t>24</w:t>
      </w:r>
      <w:r w:rsidR="00E434A8">
        <w:t>. studenog</w:t>
      </w:r>
      <w:r w:rsidR="001328D7">
        <w:t xml:space="preserve"> 2016.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DD76E7">
        <w:t>21. studenog</w:t>
      </w:r>
      <w:r w:rsidR="00433CFC">
        <w:t xml:space="preserve"> 2016. </w:t>
      </w:r>
      <w:r w:rsidR="002A06C5">
        <w:t>godine.</w:t>
      </w:r>
    </w:p>
    <w:p w:rsidRDefault="002A06C5" w:rsidP="00382CB4" w:rsidR="002A06C5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E434A8">
        <w:t>,</w:t>
      </w:r>
      <w:r w:rsidR="00160D9F">
        <w:t xml:space="preserve"> </w:t>
      </w:r>
      <w:r w:rsidR="002C05CC">
        <w:t>21. prosinac</w:t>
      </w:r>
      <w:r w:rsidR="00E434A8">
        <w:t xml:space="preserve">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094EB2">
        <w:t>, v. r.</w:t>
      </w:r>
    </w:p>
    <w:p w:rsidRDefault="002A06C5" w:rsidP="00BC7372" w:rsidR="002A06C5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EE285F" w:rsidP="00EE285F" w:rsidR="00EE285F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 xml:space="preserve">a dostava se smatra obavljenom istekom osmog dana od dana </w:t>
      </w:r>
      <w:r w:rsidRPr="00085459">
        <w:rPr>
          <w:rFonts w:eastAsiaTheme="minorEastAsia"/>
        </w:rPr>
        <w:lastRenderedPageBreak/>
        <w:t>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  <w:r>
        <w:rPr>
          <w:rFonts w:eastAsiaTheme="minorEastAsia"/>
        </w:rPr>
        <w:t>“</w:t>
      </w:r>
    </w:p>
    <w:p w:rsidRDefault="00BC7372" w:rsidP="00BC7372" w:rsidR="00BC7372">
      <w:pPr>
        <w:ind w:left="7080"/>
        <w:jc w:val="both"/>
      </w:pPr>
    </w:p>
    <w:p w:rsidRDefault="00BC7372" w:rsidP="00DD76E7" w:rsidR="00DD76E7">
      <w:r w:rsidRPr="00382CB4">
        <w:t xml:space="preserve">DNA:  </w:t>
      </w:r>
    </w:p>
    <w:p w:rsidRDefault="00382CB4" w:rsidP="00DD76E7" w:rsidR="00805431">
      <w:pPr>
        <w:ind w:firstLine="708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D9" w:rsidR="00115DD9">
      <w:r>
        <w:separator/>
      </w:r>
    </w:p>
  </w:endnote>
  <w:endnote w:id="0" w:type="continuationSeparator">
    <w:p w:rsidRDefault="00115DD9" w:rsidR="0011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D9" w:rsidR="00115DD9">
      <w:r>
        <w:separator/>
      </w:r>
    </w:p>
  </w:footnote>
  <w:footnote w:id="0" w:type="continuationSeparator">
    <w:p w:rsidRDefault="00115DD9" w:rsidR="0011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E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DD76E7">
      <w:t>807</w:t>
    </w:r>
    <w:r w:rsidR="00381DEA">
      <w:t>/16</w:t>
    </w:r>
    <w:r w:rsidR="00E65BD9">
      <w:t>-</w:t>
    </w:r>
    <w:r w:rsidR="00094EB2">
      <w:t>37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DD76E7">
      <w:t>807</w:t>
    </w:r>
    <w:r w:rsidR="00094EB2">
      <w:t>/16</w:t>
    </w:r>
    <w:r w:rsidR="00407B02">
      <w:t>-</w:t>
    </w:r>
    <w:r w:rsidR="00094EB2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1E7C"/>
    <w:rsid w:val="0004303D"/>
    <w:rsid w:val="000577AF"/>
    <w:rsid w:val="00060E31"/>
    <w:rsid w:val="00093047"/>
    <w:rsid w:val="00094EB2"/>
    <w:rsid w:val="000B23DB"/>
    <w:rsid w:val="000B703D"/>
    <w:rsid w:val="000C2268"/>
    <w:rsid w:val="000D26AE"/>
    <w:rsid w:val="000D7203"/>
    <w:rsid w:val="00112793"/>
    <w:rsid w:val="00112A62"/>
    <w:rsid w:val="00115DD9"/>
    <w:rsid w:val="00116446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74FB"/>
    <w:rsid w:val="0029593D"/>
    <w:rsid w:val="00297C4B"/>
    <w:rsid w:val="002A06C5"/>
    <w:rsid w:val="002B64F9"/>
    <w:rsid w:val="002C05CC"/>
    <w:rsid w:val="002E4D32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57C60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93ADD"/>
    <w:rsid w:val="007A28B0"/>
    <w:rsid w:val="007A2B96"/>
    <w:rsid w:val="007B168D"/>
    <w:rsid w:val="007E31C8"/>
    <w:rsid w:val="00805431"/>
    <w:rsid w:val="008068BA"/>
    <w:rsid w:val="00821C00"/>
    <w:rsid w:val="00884537"/>
    <w:rsid w:val="008A0989"/>
    <w:rsid w:val="008A4163"/>
    <w:rsid w:val="008B69A8"/>
    <w:rsid w:val="008D0EA1"/>
    <w:rsid w:val="00932C74"/>
    <w:rsid w:val="00942C33"/>
    <w:rsid w:val="00994487"/>
    <w:rsid w:val="009B0AA4"/>
    <w:rsid w:val="009C6968"/>
    <w:rsid w:val="009D6F69"/>
    <w:rsid w:val="00A42F59"/>
    <w:rsid w:val="00A517F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DD76E7"/>
    <w:rsid w:val="00E434A8"/>
    <w:rsid w:val="00E44CFB"/>
    <w:rsid w:val="00E605C9"/>
    <w:rsid w:val="00E65BD9"/>
    <w:rsid w:val="00E755F6"/>
    <w:rsid w:val="00E84C66"/>
    <w:rsid w:val="00EB55A1"/>
    <w:rsid w:val="00EC3EB4"/>
    <w:rsid w:val="00EE285F"/>
    <w:rsid w:val="00EE5C6A"/>
    <w:rsid w:val="00F13F67"/>
    <w:rsid w:val="00F158F8"/>
    <w:rsid w:val="00F34EC6"/>
    <w:rsid w:val="00F453C6"/>
    <w:rsid w:val="00F47A3C"/>
    <w:rsid w:val="00F609CB"/>
    <w:rsid w:val="00F60AA8"/>
    <w:rsid w:val="00F61496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331</properties:Words>
  <properties:Characters>1735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2016-11-25T11:01:00Z</dcterms:created>
  <dc:creator>drabar</dc:creator>
  <cp:lastModifiedBy>Sanja Prodan</cp:lastModifiedBy>
  <cp:lastPrinted>2016-12-21T12:14:00Z</cp:lastPrinted>
  <dcterms:modified xmlns:xsi="http://www.w3.org/2001/XMLSchema-instance" xsi:type="dcterms:W3CDTF">2016-12-21T12:14:00Z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