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abc3" w14:paraId="bc2abc3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EC6D88">
        <w:rPr>
          <w:rFonts w:cs="Times New Roman"/>
        </w:rPr>
        <w:t xml:space="preserve"> </w:t>
      </w:r>
      <w:r w:rsidR="006D2BF2">
        <w:rPr>
          <w:rFonts w:cs="Times New Roman"/>
        </w:rPr>
        <w:t>GREEN TRADE</w:t>
      </w:r>
      <w:r w:rsidR="00C1406D">
        <w:rPr>
          <w:rFonts w:cs="Times New Roman"/>
        </w:rPr>
        <w:t xml:space="preserve"> </w:t>
      </w:r>
      <w:r w:rsidR="006D2BF2">
        <w:rPr>
          <w:rFonts w:cs="Times New Roman"/>
        </w:rPr>
        <w:t>j.</w:t>
      </w:r>
      <w:r w:rsidR="00C75376">
        <w:rPr>
          <w:rFonts w:cs="Times New Roman"/>
        </w:rPr>
        <w:t xml:space="preserve">d.o.o., </w:t>
      </w:r>
      <w:r w:rsidR="003A3871">
        <w:rPr>
          <w:rFonts w:cs="Times New Roman"/>
        </w:rPr>
        <w:t>Koprivnica</w:t>
      </w:r>
      <w:r w:rsidR="006D7F14">
        <w:rPr>
          <w:rFonts w:cs="Times New Roman"/>
        </w:rPr>
        <w:t xml:space="preserve">, </w:t>
      </w:r>
      <w:r w:rsidR="006D2BF2">
        <w:rPr>
          <w:rFonts w:cs="Times New Roman"/>
        </w:rPr>
        <w:t>Hrvatske državnosti 13</w:t>
      </w:r>
      <w:r w:rsidR="00C1406D">
        <w:rPr>
          <w:rFonts w:cs="Times New Roman"/>
        </w:rPr>
        <w:t>,</w:t>
      </w:r>
      <w:r w:rsidR="00C75376">
        <w:rPr>
          <w:rFonts w:cs="Times New Roman"/>
        </w:rPr>
        <w:t xml:space="preserve"> </w:t>
      </w:r>
      <w:r w:rsidR="000B778A">
        <w:rPr>
          <w:rFonts w:cs="Times New Roman"/>
        </w:rPr>
        <w:t xml:space="preserve">OIB: </w:t>
      </w:r>
      <w:r w:rsidR="006D2BF2" w:rsidRPr="006D2BF2">
        <w:rPr>
          <w:rFonts w:cs="Times New Roman"/>
        </w:rPr>
        <w:t>60000579741</w:t>
      </w:r>
      <w:r>
        <w:rPr>
          <w:rFonts w:cs="Times New Roman"/>
        </w:rPr>
        <w:t xml:space="preserve">, </w:t>
      </w:r>
      <w:r w:rsidR="006D2BF2">
        <w:rPr>
          <w:rFonts w:cs="Times New Roman"/>
        </w:rPr>
        <w:t>6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3A3871" w:rsidP="009C304A" w:rsidR="009C304A">
      <w:pPr>
        <w:jc w:val="center"/>
        <w:rPr>
          <w:b/>
        </w:rPr>
      </w:pPr>
      <w:r>
        <w:rPr>
          <w:b/>
        </w:rPr>
        <w:t>26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>
        <w:rPr>
          <w:b/>
        </w:rPr>
        <w:t>8</w:t>
      </w:r>
      <w:r w:rsidR="009B2BCE">
        <w:rPr>
          <w:b/>
        </w:rPr>
        <w:t>,</w:t>
      </w:r>
      <w:r w:rsidR="006D2BF2">
        <w:rPr>
          <w:b/>
        </w:rPr>
        <w:t>15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CE3F4D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</w:t>
      </w:r>
      <w:r w:rsidR="009C304A">
        <w:rPr>
          <w:b/>
        </w:rPr>
        <w:t xml:space="preserve"> dužnika</w:t>
      </w:r>
      <w:r w:rsidR="000B778A">
        <w:t xml:space="preserve">, </w:t>
      </w:r>
      <w:r w:rsidR="006D2BF2">
        <w:t>Sanja Mađerić-Zagorščak, Koprivnica, Hrvatske državnosti 13</w:t>
      </w:r>
      <w:r w:rsidR="00276EAD">
        <w:rPr>
          <w:rFonts w:cs="Times New Roman"/>
        </w:rPr>
        <w:t xml:space="preserve">, </w:t>
      </w:r>
    </w:p>
    <w:p w:rsidRDefault="009C304A" w:rsidP="006D2BF2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6D2BF2" w:rsidRPr="006D2BF2">
        <w:rPr>
          <w:rFonts w:cs="Times New Roman"/>
        </w:rPr>
        <w:t>GREEN TRADE j.d.o.o., Koprivnica, Hrvatske</w:t>
      </w:r>
      <w:r w:rsidR="006D2BF2">
        <w:rPr>
          <w:rFonts w:cs="Times New Roman"/>
        </w:rPr>
        <w:t xml:space="preserve"> državnosti 13</w:t>
      </w:r>
      <w:r w:rsidR="00C75376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6D2BF2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</w:t>
      </w:r>
      <w:r w:rsidR="00CE3F4D">
        <w:t>direktoru</w:t>
      </w:r>
      <w:r>
        <w:t xml:space="preserve"> dužnika</w:t>
      </w:r>
      <w:r w:rsidR="000B778A">
        <w:t xml:space="preserve"> </w:t>
      </w:r>
      <w:r w:rsidR="006D2BF2" w:rsidRPr="006D2BF2">
        <w:t>Sanj</w:t>
      </w:r>
      <w:r w:rsidR="006D2BF2">
        <w:t>i</w:t>
      </w:r>
      <w:r w:rsidR="006D2BF2" w:rsidRPr="006D2BF2">
        <w:t xml:space="preserve"> Mađerić-Zagorščak, Koprivnica, Hrvatske državnosti 13</w:t>
      </w:r>
      <w:r w:rsidR="001E7E3C">
        <w:t>,</w:t>
      </w:r>
      <w:r w:rsidR="00C75376">
        <w:t xml:space="preserve"> OIB: </w:t>
      </w:r>
      <w:r w:rsidR="006D2BF2">
        <w:t>08521552622</w:t>
      </w:r>
      <w:r w:rsidR="00C1406D">
        <w:t>,</w:t>
      </w:r>
      <w:r w:rsidR="001E7E3C">
        <w:t xml:space="preserve"> </w:t>
      </w:r>
      <w:r>
        <w:t xml:space="preserve"> da na za</w:t>
      </w:r>
      <w:r w:rsidR="009B2BCE">
        <w:t xml:space="preserve">kazano ročište kod ovoga suda, </w:t>
      </w:r>
      <w:r w:rsidR="00FA69C2">
        <w:t>2</w:t>
      </w:r>
      <w:r w:rsidR="003A3871">
        <w:t>6</w:t>
      </w:r>
      <w:r>
        <w:t xml:space="preserve">. </w:t>
      </w:r>
      <w:r w:rsidR="00584C46">
        <w:t>listopada</w:t>
      </w:r>
      <w:r>
        <w:t xml:space="preserve"> 2016. u </w:t>
      </w:r>
      <w:r w:rsidR="003A3871">
        <w:t>8</w:t>
      </w:r>
      <w:r w:rsidR="00F540FD">
        <w:t>,</w:t>
      </w:r>
      <w:r w:rsidR="006D2BF2">
        <w:t>15</w:t>
      </w:r>
      <w:r>
        <w:t xml:space="preserve"> sati, dostavi javnobilježnički ovjerovljen prokazni popis imovine za dužnika</w:t>
      </w:r>
      <w:r w:rsidR="000B778A">
        <w:t xml:space="preserve"> </w:t>
      </w:r>
      <w:r w:rsidR="006D2BF2" w:rsidRPr="006D2BF2">
        <w:rPr>
          <w:rFonts w:cs="Times New Roman"/>
        </w:rPr>
        <w:t>GREEN TRADE j.d.o.o., Koprivnica, Hrvatske državnosti 13, OIB: 60000579741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D2BF2">
        <w:rPr>
          <w:rFonts w:cs="Times New Roman"/>
        </w:rPr>
        <w:t>6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2E1A1E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6D2BF2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6D2BF2" w:rsidRPr="006D2BF2">
        <w:rPr>
          <w:rFonts w:cs="Times New Roman"/>
        </w:rPr>
        <w:t>GREEN TRADE j.d.o.o., Koprivnica, Hrvatske</w:t>
      </w:r>
      <w:r w:rsidR="006D2BF2">
        <w:rPr>
          <w:rFonts w:cs="Times New Roman"/>
        </w:rPr>
        <w:t xml:space="preserve"> državnosti 13</w:t>
      </w:r>
      <w:r w:rsidR="00D278AD">
        <w:rPr>
          <w:rFonts w:cs="Times New Roman"/>
        </w:rPr>
        <w:t xml:space="preserve">, </w:t>
      </w:r>
    </w:p>
    <w:p w:rsidRDefault="00CE3F4D" w:rsidP="006D2BF2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9C304A">
        <w:t xml:space="preserve"> dužnika, </w:t>
      </w:r>
      <w:r w:rsidR="006D2BF2" w:rsidRPr="006D2BF2">
        <w:t>Sanja Mađerić-Zagorščak, Koprivnica, Hrvatske državnosti 13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0FC" w:rsidP="009C304A" w:rsidR="001430FC">
      <w:r>
        <w:separator/>
      </w:r>
    </w:p>
  </w:endnote>
  <w:endnote w:id="0" w:type="continuationSeparator">
    <w:p w:rsidRDefault="001430FC" w:rsidP="009C304A" w:rsidR="00143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0FC" w:rsidP="009C304A" w:rsidR="001430FC">
      <w:r>
        <w:separator/>
      </w:r>
    </w:p>
  </w:footnote>
  <w:footnote w:id="0" w:type="continuationSeparator">
    <w:p w:rsidRDefault="001430FC" w:rsidP="009C304A" w:rsidR="001430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A1E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6D2BF2">
      <w:t>841</w:t>
    </w:r>
    <w:r w:rsidR="000B778A">
      <w:t>/16-</w:t>
    </w:r>
    <w:r w:rsidR="00C1406D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6D2BF2">
      <w:t>841</w:t>
    </w:r>
    <w:r w:rsidR="009B2BCE">
      <w:t>/16-</w:t>
    </w:r>
    <w:r w:rsidR="00C1406D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778A"/>
    <w:rsid w:val="000C01D3"/>
    <w:rsid w:val="00103373"/>
    <w:rsid w:val="00110DEC"/>
    <w:rsid w:val="00135333"/>
    <w:rsid w:val="001430FC"/>
    <w:rsid w:val="00181BF9"/>
    <w:rsid w:val="001B0ED1"/>
    <w:rsid w:val="001B55F4"/>
    <w:rsid w:val="001E7E3C"/>
    <w:rsid w:val="001F0EF9"/>
    <w:rsid w:val="00232D22"/>
    <w:rsid w:val="00276EAD"/>
    <w:rsid w:val="002D4338"/>
    <w:rsid w:val="002E1A1E"/>
    <w:rsid w:val="003149FB"/>
    <w:rsid w:val="00335908"/>
    <w:rsid w:val="00345F95"/>
    <w:rsid w:val="00357BF7"/>
    <w:rsid w:val="003A3871"/>
    <w:rsid w:val="003B27E7"/>
    <w:rsid w:val="003D3CE4"/>
    <w:rsid w:val="003E1C8D"/>
    <w:rsid w:val="003E3098"/>
    <w:rsid w:val="003E6696"/>
    <w:rsid w:val="003F2BFE"/>
    <w:rsid w:val="00444475"/>
    <w:rsid w:val="00454D75"/>
    <w:rsid w:val="00473E94"/>
    <w:rsid w:val="00477424"/>
    <w:rsid w:val="00503444"/>
    <w:rsid w:val="0051326E"/>
    <w:rsid w:val="00543EDA"/>
    <w:rsid w:val="00584C46"/>
    <w:rsid w:val="005A7465"/>
    <w:rsid w:val="005B55CC"/>
    <w:rsid w:val="00607FE8"/>
    <w:rsid w:val="00630B43"/>
    <w:rsid w:val="00660159"/>
    <w:rsid w:val="00697888"/>
    <w:rsid w:val="006D2BF2"/>
    <w:rsid w:val="006D7F14"/>
    <w:rsid w:val="0070393A"/>
    <w:rsid w:val="007555DB"/>
    <w:rsid w:val="007A1A7C"/>
    <w:rsid w:val="007C5007"/>
    <w:rsid w:val="007E17E0"/>
    <w:rsid w:val="007E3E47"/>
    <w:rsid w:val="00811B0F"/>
    <w:rsid w:val="00811CAD"/>
    <w:rsid w:val="00823024"/>
    <w:rsid w:val="0082366A"/>
    <w:rsid w:val="00823CB2"/>
    <w:rsid w:val="00826138"/>
    <w:rsid w:val="00851407"/>
    <w:rsid w:val="00857C75"/>
    <w:rsid w:val="008A03AC"/>
    <w:rsid w:val="008C1F14"/>
    <w:rsid w:val="008D1BBB"/>
    <w:rsid w:val="008F292A"/>
    <w:rsid w:val="008F7002"/>
    <w:rsid w:val="00900537"/>
    <w:rsid w:val="00932E33"/>
    <w:rsid w:val="00954519"/>
    <w:rsid w:val="00977659"/>
    <w:rsid w:val="009B2BCE"/>
    <w:rsid w:val="009C19FB"/>
    <w:rsid w:val="009C304A"/>
    <w:rsid w:val="009F1B3E"/>
    <w:rsid w:val="009F7B44"/>
    <w:rsid w:val="00A119FA"/>
    <w:rsid w:val="00A22FA1"/>
    <w:rsid w:val="00A412AC"/>
    <w:rsid w:val="00A564A0"/>
    <w:rsid w:val="00A80E19"/>
    <w:rsid w:val="00A83300"/>
    <w:rsid w:val="00AF327D"/>
    <w:rsid w:val="00AF730C"/>
    <w:rsid w:val="00B520FB"/>
    <w:rsid w:val="00B539E7"/>
    <w:rsid w:val="00B73D1F"/>
    <w:rsid w:val="00BE0B3A"/>
    <w:rsid w:val="00C1406D"/>
    <w:rsid w:val="00C40415"/>
    <w:rsid w:val="00C75376"/>
    <w:rsid w:val="00CD21D2"/>
    <w:rsid w:val="00CD2586"/>
    <w:rsid w:val="00CE3F4D"/>
    <w:rsid w:val="00CF0E2D"/>
    <w:rsid w:val="00CF272A"/>
    <w:rsid w:val="00D16253"/>
    <w:rsid w:val="00D278AD"/>
    <w:rsid w:val="00D725DC"/>
    <w:rsid w:val="00D729C9"/>
    <w:rsid w:val="00D75375"/>
    <w:rsid w:val="00D84759"/>
    <w:rsid w:val="00DA75A3"/>
    <w:rsid w:val="00E000DA"/>
    <w:rsid w:val="00E17672"/>
    <w:rsid w:val="00E55C5B"/>
    <w:rsid w:val="00E62806"/>
    <w:rsid w:val="00EC6D88"/>
    <w:rsid w:val="00ED7817"/>
    <w:rsid w:val="00EF4F83"/>
    <w:rsid w:val="00F07B51"/>
    <w:rsid w:val="00F3066E"/>
    <w:rsid w:val="00F540FD"/>
    <w:rsid w:val="00F740FE"/>
    <w:rsid w:val="00FA1D23"/>
    <w:rsid w:val="00FA69C2"/>
    <w:rsid w:val="00FD1752"/>
    <w:rsid w:val="00FF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E1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A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A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A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A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E1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A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A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A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A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TRADE jednostavno društvo s ograničenom odgovornošću za usluge, trgovinu i turizam</izvorni_sadrzaj>
    <derivirana_varijabla naziv="DomainObject.Predmet.ProtustrankaFormated_1">  GREEN TRADE jednostavno društvo s ograničenom odgovornošću za usluge, trgovinu i turizam</derivirana_varijabla>
  </DomainObject.Predmet.ProtustrankaFormated>
  <DomainObject.Predmet.ProtustrankaFormatedOIB>
    <izvorni_sadrzaj>  GREEN TRADE jednostavno društvo s ograničenom odgovornošću za usluge, trgovinu i turizam, OIB 60000579741</izvorni_sadrzaj>
    <derivirana_varijabla naziv="DomainObject.Predmet.ProtustrankaFormatedOIB_1">  GREEN TRADE jednostavno društvo s ograničenom odgovornošću za usluge, trgovinu i turizam, OIB 60000579741</derivirana_varijabla>
  </DomainObject.Predmet.ProtustrankaFormatedOIB>
  <DomainObject.Predmet.ProtustrankaFormatedWithAdress>
    <izvorni_sadrzaj> GREEN TRADE jednostavno društvo s ograničenom odgovornošću za usluge, trgovinu i turizam, Hrvatske državnosti 13, 48000 Koprivnica</izvorni_sadrzaj>
    <derivirana_varijabla naziv="DomainObject.Predmet.ProtustrankaFormatedWithAdress_1"> GREEN TRADE jednostavno društvo s ograničenom odgovornošću za usluge, trgovinu i turizam, Hrvatske državnosti 13, 48000 Koprivnica</derivirana_varijabla>
  </DomainObject.Predmet.ProtustrankaFormatedWithAdress>
  <DomainObject.Predmet.ProtustrankaFormatedWithAdressOIB>
    <izvorni_sadrzaj> GREEN TRADE jednostavno društvo s ograničenom odgovornošću za usluge, trgovinu i turizam, OIB 60000579741, Hrvatske državnosti 13, 48000 Koprivnica</izvorni_sadrzaj>
    <derivirana_varijabla naziv="DomainObject.Predmet.ProtustrankaFormatedWithAdressOIB_1"> GREEN TRADE jednostavno društvo s ograničenom odgovornošću za usluge, trgovinu i turizam, OIB 60000579741, Hrvatske državnosti 13, 48000 Koprivnica</derivirana_varijabla>
  </DomainObject.Predmet.ProtustrankaFormatedWithAdressOIB>
  <DomainObject.Predmet.ProtustrankaWithAdress>
    <izvorni_sadrzaj>GREEN TRADE jednostavno društvo s ograničenom odgovornošću za usluge, trgovinu i turizam Hrvatske državnosti 13, 48000 Koprivnica</izvorni_sadrzaj>
    <derivirana_varijabla naziv="DomainObject.Predmet.ProtustrankaWithAdress_1">GREEN TRADE jednostavno društvo s ograničenom odgovornošću za usluge, trgovinu i turizam Hrvatske državnosti 13, 48000 Koprivnica</derivirana_varijabla>
  </DomainObject.Predmet.ProtustrankaWithAdress>
  <DomainObject.Predmet.ProtustrankaWithAdressOIB>
    <izvorni_sadrzaj>GREEN TRADE jednostavno društvo s ograničenom odgovornošću za usluge, trgovinu i turizam, OIB 60000579741, Hrvatske državnosti 13, 48000 Koprivnica</izvorni_sadrzaj>
    <derivirana_varijabla naziv="DomainObject.Predmet.ProtustrankaWithAdressOIB_1">GREEN TRADE jednostavno društvo s ograničenom odgovornošću za usluge, trgovinu i turizam, OIB 60000579741, Hrvatske državnosti 13, 48000 Koprivnica</derivirana_varijabla>
  </DomainObject.Predmet.ProtustrankaWithAdressOIB>
  <DomainObject.Predmet.ProtustrankaNazivFormated>
    <izvorni_sadrzaj>GREEN TRADE jednostavno društvo s ograničenom odgovornošću za usluge, trgovinu i turizam</izvorni_sadrzaj>
    <derivirana_varijabla naziv="DomainObject.Predmet.ProtustrankaNazivFormated_1">GREEN TRADE jednostavno društvo s ograničenom odgovornošću za usluge, trgovinu i turizam</derivirana_varijabla>
  </DomainObject.Predmet.ProtustrankaNazivFormated>
  <DomainObject.Predmet.ProtustrankaNazivFormatedOIB>
    <izvorni_sadrzaj>GREEN TRADE jednostavno društvo s ograničenom odgovornošću za usluge, trgovinu i turizam, OIB 60000579741</izvorni_sadrzaj>
    <derivirana_varijabla naziv="DomainObject.Predmet.ProtustrankaNazivFormatedOIB_1">GREEN TRADE jednostavno društvo s ograničenom odgovornošću za usluge, trgovinu i turizam, OIB 60000579741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1787.47</izvorni_sadrzaj>
    <derivirana_varijabla naziv="DomainObject.Predmet.TrenutnaVrijednost_1">1787.47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GREEN TRADE jednostavno društvo s ograničenom odgovornošću za usluge, trgovinu i turizam</item>
    </izvorni_sadrzaj>
    <derivirana_varijabla naziv="DomainObject.Predmet.ProtuStrankaListFormated_1">
      <item>GREEN TRADE jednostavno društvo s ograničenom odgovornošću za usluge, trgovinu i turizam</item>
    </derivirana_varijabla>
  </DomainObject.Predmet.ProtuStrankaListFormated>
  <DomainObject.Predmet.ProtuStrankaListFormatedOIB>
    <izvorni_sadrzaj>
      <item>GREEN TRADE jednostavno društvo s ograničenom odgovornošću za usluge, trgovinu i turizam, OIB 60000579741</item>
    </izvorni_sadrzaj>
    <derivirana_varijabla naziv="DomainObject.Predmet.ProtuStrankaListFormatedOIB_1">
      <item>GREEN TRADE jednostavno društvo s ograničenom odgovornošću za usluge, trgovinu i turizam, OIB 60000579741</item>
    </derivirana_varijabla>
  </DomainObject.Predmet.ProtuStrankaListFormatedOIB>
  <DomainObject.Predmet.ProtuStrankaListFormatedWithAdress>
    <izvorni_sadrzaj>
      <item>GREEN TRADE jednostavno društvo s ograničenom odgovornošću za usluge, trgovinu i turizam, Hrvatske državnosti 13, 48000 Koprivnica</item>
    </izvorni_sadrzaj>
    <derivirana_varijabla naziv="DomainObject.Predmet.ProtuStrankaListFormatedWithAdress_1">
      <item>GREEN TRADE jednostavno društvo s ograničenom odgovornošću za usluge, trgovinu i turizam, Hrvatske državnosti 13, 48000 Koprivnica</item>
    </derivirana_varijabla>
  </DomainObject.Predmet.ProtuStrankaListFormatedWithAdress>
  <DomainObject.Predmet.ProtuStrankaListFormatedWithAdressOIB>
    <izvorni_sadrzaj>
      <item>GREEN TRADE jednostavno društvo s ograničenom odgovornošću za usluge, trgovinu i turizam, OIB 60000579741, Hrvatske državnosti 13, 48000 Koprivnica</item>
    </izvorni_sadrzaj>
    <derivirana_varijabla naziv="DomainObject.Predmet.ProtuStrankaListFormatedWithAdressOIB_1">
      <item>GREEN TRADE jednostavno društvo s ograničenom odgovornošću za usluge, trgovinu i turizam, OIB 60000579741, Hrvatske državnosti 13, 48000 Koprivnica</item>
    </derivirana_varijabla>
  </DomainObject.Predmet.ProtuStrankaListFormatedWithAdressOIB>
  <DomainObject.Predmet.ProtuStrankaListNazivFormated>
    <izvorni_sadrzaj>
      <item>GREEN TRADE jednostavno društvo s ograničenom odgovornošću za usluge, trgovinu i turizam</item>
    </izvorni_sadrzaj>
    <derivirana_varijabla naziv="DomainObject.Predmet.ProtuStrankaListNazivFormated_1">
      <item>GREEN TRADE jednostavno društvo s ograničenom odgovornošću za usluge, trgovinu i turizam</item>
    </derivirana_varijabla>
  </DomainObject.Predmet.ProtuStrankaListNazivFormated>
  <DomainObject.Predmet.ProtuStrankaListNazivFormatedOIB>
    <izvorni_sadrzaj>
      <item>GREEN TRADE jednostavno društvo s ograničenom odgovornošću za usluge, trgovinu i turizam, OIB 60000579741</item>
    </izvorni_sadrzaj>
    <derivirana_varijabla naziv="DomainObject.Predmet.ProtuStrankaListNazivFormatedOIB_1">
      <item>GREEN TRADE jednostavno društvo s ograničenom odgovornošću za usluge, trgovinu i turizam, OIB 60000579741</item>
    </derivirana_varijabla>
  </DomainObject.Predmet.ProtuStrankaListNazivFormatedOIB>
  <DomainObject.Predmet.OstaliListFormated>
    <izvorni_sadrzaj>
      <item>sudski registar</item>
      <item>Sanja Mađerić-zagorščak</item>
      <item>Županijsko državno odvjetništvo</item>
    </izvorni_sadrzaj>
    <derivirana_varijabla naziv="DomainObject.Predmet.OstaliListFormated_1">
      <item>sudski registar</item>
      <item>Sanja Mađerić-zagorščak</item>
      <item>Županijsko državno odvjetništvo</item>
    </derivirana_varijabla>
  </DomainObject.Predmet.OstaliListFormated>
  <DomainObject.Predmet.OstaliListFormatedOIB>
    <izvorni_sadrzaj>
      <item>sudski registar</item>
      <item>Sanja Mađerić-zagorščak, OIB 08521552622</item>
      <item>Županijsko državno odvjetništvo</item>
    </izvorni_sadrzaj>
    <derivirana_varijabla naziv="DomainObject.Predmet.OstaliListFormatedOIB_1">
      <item>sudski registar</item>
      <item>Sanja Mađerić-zagorščak, OIB 08521552622</item>
      <item>Županijsko državno odvjetništvo</item>
    </derivirana_varijabla>
  </DomainObject.Predmet.OstaliListFormatedOIB>
  <DomainObject.Predmet.OstaliListFormatedWithAdress>
    <izvorni_sadrzaj>
      <item>sudski registar</item>
      <item>Sanja Mađerić-zagorščak, Hrvatske Državnosti 13, 48000 Koprivnica</item>
      <item>Županijsko državno odvjetništvo</item>
    </izvorni_sadrzaj>
    <derivirana_varijabla naziv="DomainObject.Predmet.OstaliListFormatedWithAdress_1">
      <item>sudski registar</item>
      <item>Sanja Mađerić-zagorščak, Hrvatske Državnosti 13, 48000 Koprivnica</item>
      <item>Županijsko državno odvjetništvo</item>
    </derivirana_varijabla>
  </DomainObject.Predmet.OstaliListFormatedWithAdress>
  <DomainObject.Predmet.OstaliListFormatedWithAdressOIB>
    <izvorni_sadrzaj>
      <item>sudski registar</item>
      <item>Sanja Mađerić-zagorščak, OIB 08521552622, Hrvatske Državnosti 13, 48000 Koprivnica</item>
      <item>Županijsko državno odvjetništvo</item>
    </izvorni_sadrzaj>
    <derivirana_varijabla naziv="DomainObject.Predmet.OstaliListFormatedWithAdressOIB_1">
      <item>sudski registar</item>
      <item>Sanja Mađerić-zagorščak, OIB 08521552622, Hrvatske Državnosti 13, 48000 Koprivnica</item>
      <item>Županijsko državno odvjetništvo</item>
    </derivirana_varijabla>
  </DomainObject.Predmet.OstaliListFormatedWithAdressOIB>
  <DomainObject.Predmet.OstaliListNazivFormated>
    <izvorni_sadrzaj>
      <item>sudski registar</item>
      <item>Sanja Mađerić-zagorščak</item>
      <item>Županijsko državno odvjetništvo</item>
    </izvorni_sadrzaj>
    <derivirana_varijabla naziv="DomainObject.Predmet.OstaliListNazivFormated_1">
      <item>sudski registar</item>
      <item>Sanja Mađerić-zagorščak</item>
      <item>Županijsko državno odvjetništvo</item>
    </derivirana_varijabla>
  </DomainObject.Predmet.OstaliListNazivFormated>
  <DomainObject.Predmet.OstaliListNazivFormatedOIB>
    <izvorni_sadrzaj>
      <item>sudski registar</item>
      <item>Sanja Mađerić-zagorščak, OIB 08521552622</item>
      <item>Županijsko državno odvjetništvo</item>
    </izvorni_sadrzaj>
    <derivirana_varijabla naziv="DomainObject.Predmet.OstaliListNazivFormatedOIB_1">
      <item>sudski registar</item>
      <item>Sanja Mađerić-zagorščak, OIB 08521552622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GREEN TRADE jednostavno društvo s ograničenom odgovornošću za usluge, trgovinu i turizam</izvorni_sadrzaj>
    <derivirana_varijabla naziv="DomainObject.Predmet.ProtustrankaIDrugi_1">GREEN TRADE jednostavno društvo s ograničenom odgovornošću za usluge, trgovinu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GREEN TRADE jednostavno društvo s ograničenom odgovornošću za usluge, trgovinu i turizam, OIB 60000579741, Hrvatske državnosti 13, 48000 Koprivnica</izvorni_sadrzaj>
    <derivirana_varijabla naziv="DomainObject.Predmet.ProtustrankaIDrugiAdressOIB_1">GREEN TRADE jednostavno društvo s ograničenom odgovornošću za usluge, trgovinu i turizam, OIB 60000579741, Hrvatske državnosti 13,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GREEN TRADE jednostavno društvo s ograničenom odgovornošću za usluge, trgovinu i turizam</item>
      <item>sudski registar</item>
      <item>Sanja Mađerić-zagorščak</item>
      <item>Županijsko državno odvjetništvo</item>
    </izvorni_sadrzaj>
    <derivirana_varijabla naziv="DomainObject.Predmet.SudioniciListNaziv_1">
      <item>Financijska agencija</item>
      <item>GREEN TRADE jednostavno društvo s ograničenom odgovornošću za usluge, trgovinu i turizam</item>
      <item>sudski registar</item>
      <item>Sanja Mađerić-zagorščak</item>
      <item>Županijsko državno odvjetništvo</item>
    </derivirana_varijabla>
  </DomainObject.Predmet.SudioniciListNaziv>
  <DomainObject.Predmet.SudioniciListAdressOIB>
    <izvorni_sadrzaj>
      <item>Financijska agencija, OIB 85821130368</item>
      <item>GREEN TRADE jednostavno društvo s ograničenom odgovornošću za usluge, trgovinu i turizam, OIB 60000579741, Hrvatske državnosti 13,48000 Koprivnica</item>
      <item>sudski registar</item>
      <item>Sanja Mađerić-zagorščak, OIB 08521552622, Hrvatske Državnosti 13,48000 Koprivnica</item>
      <item>Županijsko državno odvjetništvo</item>
    </izvorni_sadrzaj>
    <derivirana_varijabla naziv="DomainObject.Predmet.SudioniciListAdressOIB_1">
      <item>Financijska agencija, OIB 85821130368</item>
      <item>GREEN TRADE jednostavno društvo s ograničenom odgovornošću za usluge, trgovinu i turizam, OIB 60000579741, Hrvatske državnosti 13,48000 Koprivnica</item>
      <item>sudski registar</item>
      <item>Sanja Mađerić-zagorščak, OIB 08521552622, Hrvatske Državnosti 13,48000 Koprivnica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60000579741</item>
      <item>, OIB null</item>
      <item>, OIB 08521552622</item>
      <item>, OIB null</item>
    </izvorni_sadrzaj>
    <derivirana_varijabla naziv="DomainObject.Predmet.SudioniciListNazivOIB_1">
      <item>, OIB 85821130368</item>
      <item>, OIB 60000579741</item>
      <item>, OIB null</item>
      <item>, OIB 08521552622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352</properties:Words>
  <properties:Characters>1975</properties:Characters>
  <properties:Lines>64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2016-09-05T12:55:00Z</dcterms:created>
  <dc:creator>Lea Rogina</dc:creator>
  <cp:lastModifiedBy>Nevenka Vuković</cp:lastModifiedBy>
  <cp:lastPrinted>2016-09-05T13:01:00Z</cp:lastPrinted>
  <dcterms:modified xmlns:xsi="http://www.w3.org/2001/XMLSchema-instance" xsi:type="dcterms:W3CDTF">2016-09-06T06:06:00Z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